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e237" w14:paraId="1ade237" w:rsidRDefault="00AC3604" w:rsidP="00AC3604" w:rsidR="00AC3604">
      <w:pPr>
        <w:jc w:val="center"/>
        <w15:collapsed w:val="false"/>
      </w:pPr>
      <w:bookmarkStart w:name="_GoBack" w:id="0"/>
      <w:bookmarkEnd w:id="0"/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5239E6" w:rsidP="005239E6" w:rsidR="005239E6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ATLANTIS j.d.o.o., Osijek, Dubrovačka 69, MBS: 030190693, OIB: 68691875824</w:t>
      </w:r>
      <w:r>
        <w:rPr>
          <w:color w:val="000000"/>
        </w:rPr>
        <w:t>, dana 1</w:t>
      </w:r>
      <w:r w:rsidR="006E2498">
        <w:rPr>
          <w:color w:val="000000"/>
        </w:rPr>
        <w:t>6</w:t>
      </w:r>
      <w:r>
        <w:rPr>
          <w:color w:val="000000"/>
        </w:rPr>
        <w:t>. siječnja 2019. godine</w:t>
      </w:r>
    </w:p>
    <w:p w:rsidRDefault="00571D25" w:rsidP="00E968C8" w:rsidR="00571D25">
      <w:pPr>
        <w:ind w:firstLine="708"/>
        <w:jc w:val="both"/>
        <w:rPr>
          <w:color w:val="000000"/>
        </w:rPr>
      </w:pPr>
    </w:p>
    <w:p w:rsidRDefault="0057706B" w:rsidP="00AC3604" w:rsidR="0057706B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9D38B5">
        <w:t>ATLANTIS j.d.o.o., Osijek, Dubrovačka 69, MBS: 030190693, OIB: 68691875824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5239E6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14. veljače</w:t>
      </w:r>
      <w:r w:rsidR="009D38B5">
        <w:rPr>
          <w:b/>
          <w:u w:val="single"/>
        </w:rPr>
        <w:t xml:space="preserve"> 2019</w:t>
      </w:r>
      <w:r w:rsidR="001C0559" w:rsidRPr="001C0559">
        <w:rPr>
          <w:b/>
          <w:u w:val="single"/>
        </w:rPr>
        <w:t xml:space="preserve">. u </w:t>
      </w:r>
      <w:r w:rsidR="009D38B5">
        <w:rPr>
          <w:b/>
          <w:u w:val="single"/>
        </w:rPr>
        <w:t>9</w:t>
      </w:r>
      <w:r w:rsidR="00342D3F">
        <w:rPr>
          <w:b/>
          <w:u w:val="single"/>
        </w:rPr>
        <w:t>,</w:t>
      </w:r>
      <w:r w:rsidR="009D38B5">
        <w:rPr>
          <w:b/>
          <w:u w:val="single"/>
        </w:rPr>
        <w:t>15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686C3F">
      <w:pPr>
        <w:jc w:val="both"/>
        <w:rPr>
          <w:b/>
          <w:u w:val="single"/>
        </w:rPr>
      </w:pPr>
      <w:r>
        <w:t>-zakonski zastupnik dužnika</w:t>
      </w:r>
      <w:r w:rsidR="005368E5">
        <w:t xml:space="preserve"> – </w:t>
      </w:r>
      <w:r w:rsidR="005368E5" w:rsidRPr="008C76CA">
        <w:rPr>
          <w:b/>
        </w:rPr>
        <w:t xml:space="preserve">direktor </w:t>
      </w:r>
      <w:r w:rsidR="009D38B5" w:rsidRPr="008C76CA">
        <w:rPr>
          <w:b/>
        </w:rPr>
        <w:t>Radomir Pavičić, OIB: 07784739649</w:t>
      </w:r>
      <w:r w:rsidR="005368E5">
        <w:t xml:space="preserve">, </w:t>
      </w:r>
      <w:r w:rsidR="009D38B5" w:rsidRPr="009D38B5">
        <w:t>Osijek, Dubrovačka 69</w:t>
      </w:r>
      <w:r w:rsidR="005239E6">
        <w:t xml:space="preserve"> – </w:t>
      </w:r>
      <w:r w:rsidR="005239E6" w:rsidRPr="008C76CA">
        <w:rPr>
          <w:b/>
          <w:u w:val="single"/>
        </w:rPr>
        <w:t>radi saslušanja</w:t>
      </w:r>
    </w:p>
    <w:p w:rsidRDefault="008C76CA" w:rsidP="00A170A4" w:rsidR="008C76CA" w:rsidRPr="008C76CA">
      <w:pPr>
        <w:jc w:val="both"/>
        <w:rPr>
          <w:b/>
          <w:u w:val="single"/>
        </w:rPr>
      </w:pPr>
    </w:p>
    <w:p w:rsidRDefault="008D2A43" w:rsidP="00A170A4" w:rsidR="008D2A43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8C76CA">
        <w:t>1</w:t>
      </w:r>
      <w:r w:rsidR="006E2498">
        <w:t>6</w:t>
      </w:r>
      <w:r w:rsidR="008C76CA">
        <w:t>. siječnja 2019</w:t>
      </w:r>
      <w:r w:rsidR="006F25D8">
        <w:t>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BE3B12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8D1D1B" w:rsidR="00687A19">
      <w:pPr>
        <w:jc w:val="both"/>
      </w:pPr>
      <w:r>
        <w:t>Zapisničar: Danijela Špeletić</w:t>
      </w:r>
    </w:p>
    <w:p w:rsidRDefault="00EC32B0" w:rsidR="00EC32B0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 xml:space="preserve">. ploča </w:t>
      </w:r>
    </w:p>
    <w:p w:rsidRDefault="00527AA7" w:rsidP="00F97B03" w:rsidR="0033460E" w:rsidRPr="008D2A4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8D2A43">
        <w:rPr>
          <w:color w:val="000000"/>
        </w:rPr>
        <w:t xml:space="preserve">R </w:t>
      </w:r>
      <w:r w:rsidR="00EC32B0">
        <w:rPr>
          <w:color w:val="000000"/>
        </w:rPr>
        <w:t>14</w:t>
      </w:r>
      <w:r w:rsidR="008D2A43">
        <w:rPr>
          <w:color w:val="000000"/>
        </w:rPr>
        <w:t>.0</w:t>
      </w:r>
      <w:r w:rsidR="00EC32B0">
        <w:rPr>
          <w:color w:val="000000"/>
        </w:rPr>
        <w:t>2</w:t>
      </w:r>
      <w:r w:rsidR="008D2A43">
        <w:rPr>
          <w:color w:val="000000"/>
        </w:rPr>
        <w:t>.2019. u 9,15</w:t>
      </w:r>
      <w:r w:rsidR="0044216B" w:rsidRPr="008D2A43">
        <w:rPr>
          <w:color w:val="000000"/>
        </w:rPr>
        <w:t xml:space="preserve"> sati</w:t>
      </w:r>
    </w:p>
    <w:sectPr w:rsidR="0033460E" w:rsidRPr="008D2A43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CF5" w:rsidR="00530CF5">
      <w:r>
        <w:separator/>
      </w:r>
    </w:p>
  </w:endnote>
  <w:endnote w:id="0" w:type="continuationSeparator">
    <w:p w:rsidRDefault="00530CF5" w:rsidR="0053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CF5" w:rsidR="00530CF5">
      <w:r>
        <w:separator/>
      </w:r>
    </w:p>
  </w:footnote>
  <w:footnote w:id="0" w:type="continuationSeparator">
    <w:p w:rsidRDefault="00530CF5" w:rsidR="00530C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2E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180AB1" w:rsidR="00180AB1">
    <w:pPr>
      <w:jc w:val="right"/>
    </w:pPr>
    <w:r>
      <w:tab/>
    </w:r>
    <w:r>
      <w:tab/>
    </w:r>
    <w:r w:rsidR="00180AB1">
      <w:t>Poslovni broj: 7 St-1220/2018-17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AB1" w:rsidP="00180AB1" w:rsidR="00180AB1">
    <w:pPr>
      <w:spacing w:lineRule="auto" w:line="276"/>
      <w:rPr>
        <w:lang w:eastAsia="en-US"/>
      </w:rPr>
    </w:pPr>
    <w:r>
      <w:rPr>
        <w:lang w:eastAsia="en-US"/>
      </w:rPr>
      <w:t xml:space="preserve">             </w:t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80AB1" w:rsidP="00180AB1" w:rsidR="00180AB1">
    <w:pPr>
      <w:rPr>
        <w:lang w:eastAsia="en-US"/>
      </w:rPr>
    </w:pPr>
    <w:r>
      <w:rPr>
        <w:lang w:eastAsia="en-US"/>
      </w:rPr>
      <w:t xml:space="preserve">   Republika Hrvatska</w:t>
    </w:r>
  </w:p>
  <w:p w:rsidRDefault="00180AB1" w:rsidP="00180AB1" w:rsidR="00180AB1">
    <w:pPr>
      <w:rPr>
        <w:lang w:eastAsia="en-US"/>
      </w:rPr>
    </w:pPr>
    <w:r>
      <w:rPr>
        <w:lang w:eastAsia="en-US"/>
      </w:rPr>
      <w:t>Trgovački sud u Osijeku</w:t>
    </w:r>
  </w:p>
  <w:p w:rsidRDefault="00180AB1" w:rsidP="00180AB1" w:rsidR="00180AB1">
    <w:r>
      <w:rPr>
        <w:lang w:eastAsia="en-US"/>
      </w:rPr>
      <w:t xml:space="preserve">   Osijek, Zagrebačka 2</w:t>
    </w:r>
  </w:p>
  <w:p w:rsidRDefault="00180AB1" w:rsidP="00E97101" w:rsidR="00180AB1">
    <w:pPr>
      <w:jc w:val="right"/>
    </w:pPr>
  </w:p>
  <w:p w:rsidRDefault="00180AB1" w:rsidP="00E97101" w:rsidR="00180AB1">
    <w:pPr>
      <w:jc w:val="right"/>
    </w:pPr>
  </w:p>
  <w:p w:rsidRDefault="00180AB1" w:rsidP="00E97101" w:rsidR="00180AB1">
    <w:pPr>
      <w:jc w:val="right"/>
    </w:pPr>
  </w:p>
  <w:p w:rsidRDefault="00180AB1" w:rsidP="00E97101" w:rsidR="00180AB1">
    <w:pPr>
      <w:jc w:val="right"/>
    </w:pPr>
  </w:p>
  <w:p w:rsidRDefault="005239E6" w:rsidP="00E97101" w:rsidR="005239E6">
    <w:pPr>
      <w:jc w:val="right"/>
    </w:pPr>
  </w:p>
  <w:p w:rsidRDefault="00180AB1" w:rsidP="00E97101" w:rsidR="00180AB1">
    <w:pPr>
      <w:jc w:val="right"/>
    </w:pPr>
  </w:p>
  <w:p w:rsidRDefault="00E97101" w:rsidP="00E97101" w:rsidR="00E97101">
    <w:pPr>
      <w:jc w:val="right"/>
    </w:pPr>
    <w:r>
      <w:t>Poslovni broj: 7 St-1220/</w:t>
    </w:r>
    <w:r w:rsidR="00180AB1">
      <w:t>20</w:t>
    </w:r>
    <w:r>
      <w:t>18-</w:t>
    </w:r>
    <w:r w:rsidR="00180AB1">
      <w:t>17</w:t>
    </w:r>
  </w:p>
  <w:p w:rsidRDefault="00E97101" w:rsidP="00E97101" w:rsidR="00E97101">
    <w:pPr>
      <w:pStyle w:val="Zaglavlje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0AB1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2D3F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4D87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39E6"/>
    <w:rsid w:val="005257DA"/>
    <w:rsid w:val="00527AA7"/>
    <w:rsid w:val="00530CF5"/>
    <w:rsid w:val="005355BA"/>
    <w:rsid w:val="005368E5"/>
    <w:rsid w:val="00537F04"/>
    <w:rsid w:val="00543045"/>
    <w:rsid w:val="005504D6"/>
    <w:rsid w:val="00563213"/>
    <w:rsid w:val="0056686E"/>
    <w:rsid w:val="00571D25"/>
    <w:rsid w:val="00571EB4"/>
    <w:rsid w:val="00572080"/>
    <w:rsid w:val="00576C91"/>
    <w:rsid w:val="0057706B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E2498"/>
    <w:rsid w:val="006F25D8"/>
    <w:rsid w:val="006F4348"/>
    <w:rsid w:val="006F689C"/>
    <w:rsid w:val="00700607"/>
    <w:rsid w:val="007007E9"/>
    <w:rsid w:val="00703E7C"/>
    <w:rsid w:val="0071085A"/>
    <w:rsid w:val="00713081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1ADC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C76CA"/>
    <w:rsid w:val="008D1D1B"/>
    <w:rsid w:val="008D2A43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38B5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2E9D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C54C2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4875"/>
    <w:rsid w:val="00E652D4"/>
    <w:rsid w:val="00E7041F"/>
    <w:rsid w:val="00E712C4"/>
    <w:rsid w:val="00E8111A"/>
    <w:rsid w:val="00E82A3D"/>
    <w:rsid w:val="00E920EE"/>
    <w:rsid w:val="00E93FB9"/>
    <w:rsid w:val="00E948EE"/>
    <w:rsid w:val="00E968C8"/>
    <w:rsid w:val="00E97101"/>
    <w:rsid w:val="00EA232D"/>
    <w:rsid w:val="00EA348E"/>
    <w:rsid w:val="00EB3578"/>
    <w:rsid w:val="00EB4250"/>
    <w:rsid w:val="00EC32B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0EB8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0AB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1A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1A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A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A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A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0AB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1A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1A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A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A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A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8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7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05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329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069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St-1220/2018</izvorni_sadrzaj>
    <derivirana_varijabla naziv="DomainObject.Predmet.OznakaBroj_1">St-1220/2018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ATLANTIS j.d.o.o. za trgovinu i usluge zastupanog po punomoćniku Radomir Pavičić</izvorni_sadrzaj>
    <derivirana_varijabla naziv="DomainObject.Predmet.ProtustrankaFormated_1">  ATLANTIS j.d.o.o. za trgovinu i usluge zastupanog po punomoćniku Radomir Pavičić</derivirana_varijabla>
  </DomainObject.Predmet.ProtustrankaFormated>
  <DomainObject.Predmet.ProtustrankaFormatedOIB>
    <izvorni_sadrzaj>  ATLANTIS j.d.o.o. za trgovinu i usluge, OIB 68691875824 zastupanog po punomoćniku Radomir Pavičić</izvorni_sadrzaj>
    <derivirana_varijabla naziv="DomainObject.Predmet.ProtustrankaFormatedOIB_1">  ATLANTIS j.d.o.o. za trgovinu i usluge, OIB 68691875824 zastupanog po punomoćniku Radomir Pavičić</derivirana_varijabla>
  </DomainObject.Predmet.ProtustrankaFormatedOIB>
  <DomainObject.Predmet.ProtustrankaFormatedWithAdress>
    <izvorni_sadrzaj> ATLANTIS j.d.o.o. za trgovinu i usluge, Dubrovačka 69, 31000 Osijek zastupanog po punomoćniku Radomir Pavičić</izvorni_sadrzaj>
    <derivirana_varijabla naziv="DomainObject.Predmet.ProtustrankaFormatedWithAdress_1"> ATLANTIS j.d.o.o. za trgovinu i usluge, Dubrovačka 69, 31000 Osijek zastupanog po punomoćniku Radomir Pavičić</derivirana_varijabla>
  </DomainObject.Predmet.ProtustrankaFormatedWithAdress>
  <DomainObject.Predmet.ProtustrankaFormatedWithAdressOIB>
    <izvorni_sadrzaj> ATLANTIS j.d.o.o. za trgovinu i usluge, OIB 68691875824, Dubrovačka 69, 31000 Osijek zastupanog po punomoćniku Radomir Pavičić</izvorni_sadrzaj>
    <derivirana_varijabla naziv="DomainObject.Predmet.ProtustrankaFormatedWithAdressOIB_1"> ATLANTIS j.d.o.o. za trgovinu i usluge, OIB 68691875824, Dubrovačka 69, 31000 Osijek zastupanog po punomoćniku Radomir Pavičić</derivirana_varijabla>
  </DomainObject.Predmet.ProtustrankaFormatedWithAdressOIB>
  <DomainObject.Predmet.ProtustrankaWithAdress>
    <izvorni_sadrzaj>ATLANTIS j.d.o.o. za trgovinu i usluge Dubrovačka 69, 31000 Osijek</izvorni_sadrzaj>
    <derivirana_varijabla naziv="DomainObject.Predmet.ProtustrankaWithAdress_1">ATLANTIS j.d.o.o. za trgovinu i usluge Dubrovačka 69, 31000 Osijek</derivirana_varijabla>
  </DomainObject.Predmet.ProtustrankaWithAdress>
  <DomainObject.Predmet.ProtustrankaWithAdressOIB>
    <izvorni_sadrzaj>ATLANTIS j.d.o.o. za trgovinu i usluge, OIB 68691875824, Dubrovačka 69, 31000 Osijek</izvorni_sadrzaj>
    <derivirana_varijabla naziv="DomainObject.Predmet.ProtustrankaWithAdressOIB_1">ATLANTIS j.d.o.o. za trgovinu i usluge, OIB 68691875824, Dubrovačka 69, 31000 Osijek</derivirana_varijabla>
  </DomainObject.Predmet.ProtustrankaWithAdressOIB>
  <DomainObject.Predmet.ProtustrankaNazivFormated>
    <izvorni_sadrzaj>ATLANTIS j.d.o.o. za trgovinu i usluge</izvorni_sadrzaj>
    <derivirana_varijabla naziv="DomainObject.Predmet.ProtustrankaNazivFormated_1">ATLANTIS j.d.o.o. za trgovinu i usluge</derivirana_varijabla>
  </DomainObject.Predmet.ProtustrankaNazivFormated>
  <DomainObject.Predmet.ProtustrankaNazivFormatedOIB>
    <izvorni_sadrzaj>ATLANTIS j.d.o.o. za trgovinu i usluge, OIB 68691875824</izvorni_sadrzaj>
    <derivirana_varijabla naziv="DomainObject.Predmet.ProtustrankaNazivFormatedOIB_1">ATLANTIS j.d.o.o. za trgovinu i usluge, OIB 68691875824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ATLANTIS j.d.o.o. za trgovinu i usluge zastupanog po punomoćniku Radomir Pavičić</item>
    </izvorni_sadrzaj>
    <derivirana_varijabla naziv="DomainObject.Predmet.ProtuStrankaListFormated_1">
      <item>ATLANTIS j.d.o.o. za trgovinu i usluge zastupanog po punomoćniku Radomir Pavičić</item>
    </derivirana_varijabla>
  </DomainObject.Predmet.ProtuStrankaListFormated>
  <DomainObject.Predmet.ProtuStrankaListFormatedOIB>
    <izvorni_sadrzaj>
      <item>ATLANTIS j.d.o.o. za trgovinu i usluge, OIB 68691875824 zastupanog po punomoćniku Radomir Pavičić</item>
    </izvorni_sadrzaj>
    <derivirana_varijabla naziv="DomainObject.Predmet.ProtuStrankaListFormatedOIB_1">
      <item>ATLANTIS j.d.o.o. za trgovinu i usluge, OIB 68691875824 zastupanog po punomoćniku Radomir Pavičić</item>
    </derivirana_varijabla>
  </DomainObject.Predmet.ProtuStrankaListFormatedOIB>
  <DomainObject.Predmet.ProtuStrankaListFormatedWithAdress>
    <izvorni_sadrzaj>
      <item>ATLANTIS j.d.o.o. za trgovinu i usluge, Dubrovačka 69, 31000 Osijek zastupanog po punomoćniku Radomir Pavičić</item>
    </izvorni_sadrzaj>
    <derivirana_varijabla naziv="DomainObject.Predmet.ProtuStrankaListFormatedWithAdress_1">
      <item>ATLANTIS j.d.o.o. za trgovinu i usluge, Dubrovačka 69, 31000 Osijek zastupanog po punomoćniku Radomir Pavičić</item>
    </derivirana_varijabla>
  </DomainObject.Predmet.ProtuStrankaListFormatedWithAdress>
  <DomainObject.Predmet.ProtuStrankaListFormatedWithAdressOIB>
    <izvorni_sadrzaj>
      <item>ATLANTIS j.d.o.o. za trgovinu i usluge, OIB 68691875824, Dubrovačka 69, 31000 Osijek zastupanog po punomoćniku Radomir Pavičić</item>
    </izvorni_sadrzaj>
    <derivirana_varijabla naziv="DomainObject.Predmet.ProtuStrankaListFormatedWithAdressOIB_1">
      <item>ATLANTIS j.d.o.o. za trgovinu i usluge, OIB 68691875824, Dubrovačka 69, 31000 Osijek zastupanog po punomoćniku Radomir Pavičić</item>
    </derivirana_varijabla>
  </DomainObject.Predmet.ProtuStrankaListFormatedWithAdressOIB>
  <DomainObject.Predmet.ProtuStrankaListNazivFormated>
    <izvorni_sadrzaj>
      <item>ATLANTIS j.d.o.o. za trgovinu i usluge</item>
    </izvorni_sadrzaj>
    <derivirana_varijabla naziv="DomainObject.Predmet.ProtuStrankaListNazivFormated_1">
      <item>ATLANTIS j.d.o.o. za trgovinu i usluge</item>
    </derivirana_varijabla>
  </DomainObject.Predmet.ProtuStrankaListNazivFormated>
  <DomainObject.Predmet.ProtuStrankaListNazivFormatedOIB>
    <izvorni_sadrzaj>
      <item>ATLANTIS j.d.o.o. za trgovinu i usluge, OIB 68691875824</item>
    </izvorni_sadrzaj>
    <derivirana_varijabla naziv="DomainObject.Predmet.ProtuStrankaListNazivFormatedOIB_1">
      <item>ATLANTIS j.d.o.o. za trgovinu i usluge, OIB 68691875824</item>
    </derivirana_varijabla>
  </DomainObject.Predmet.ProtuStrankaListNazivFormatedOIB>
  <DomainObject.Predmet.OstaliListFormated>
    <izvorni_sadrzaj>
      <item>Županijsko državno odvjetništvo u Osijeku</item>
      <item>Radomir Pavičić punomoćnik sudionika u postupku ATLANTIS j.d.o.o. za trgovinu i usluge</item>
    </izvorni_sadrzaj>
    <derivirana_varijabla naziv="DomainObject.Predmet.OstaliListFormated_1">
      <item>Županijsko državno odvjetništvo u Osijeku</item>
      <item>Radomir Pavičić punomoćnik sudionika u postupku ATLANTIS j.d.o.o. za trgovinu i usluge</item>
    </derivirana_varijabla>
  </DomainObject.Predmet.OstaliListFormated>
  <DomainObject.Predmet.OstaliListFormatedOIB>
    <izvorni_sadrzaj>
      <item>Županijsko državno odvjetništvo u Osijeku, OIB 61379160880</item>
      <item>Radomir Pavičić, OIB 07784739649 punomoćnik sudionika u postupku ATLANTIS j.d.o.o. za trgovinu i usluge</item>
    </izvorni_sadrzaj>
    <derivirana_varijabla naziv="DomainObject.Predmet.OstaliListFormatedOIB_1">
      <item>Županijsko državno odvjetništvo u Osijeku, OIB 61379160880</item>
      <item>Radomir Pavičić, OIB 07784739649 punomoćnik sudionika u postupku ATLANTIS j.d.o.o. za trgovinu i usluge</item>
    </derivirana_varijabla>
  </DomainObject.Predmet.OstaliListFormatedOIB>
  <DomainObject.Predmet.OstaliListFormatedWithAdress>
    <izvorni_sadrzaj>
      <item>Županijsko državno odvjetništvo u Osijeku, Kapucinska 21, 31000 Osijek</item>
      <item>Radomir Pavičić, Dubrovačka 69, 31000 Osijek punomoćnik sudionika u postupku ATLANTIS j.d.o.o. za trgovinu i usluge</item>
    </izvorni_sadrzaj>
    <derivirana_varijabla naziv="DomainObject.Predmet.OstaliListFormatedWithAdress_1">
      <item>Županijsko državno odvjetništvo u Osijeku, Kapucinska 21, 31000 Osijek</item>
      <item>Radomir Pavičić, Dubrovačka 69, 31000 Osijek punomoćnik sudionika u postupku ATLANTIS j.d.o.o. za trgovinu i usluge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Radomir Pavičić, OIB 07784739649, Dubrovačka 69, 31000 Osijek punomoćnik sudionika u postupku ATLANTIS j.d.o.o. za trgovinu i usluge</item>
    </izvorni_sadrzaj>
    <derivirana_varijabla naziv="DomainObject.Predmet.OstaliListFormatedWithAdressOIB_1">
      <item>Županijsko državno odvjetništvo u Osijeku, OIB 61379160880, Kapucinska 21, 31000 Osijek</item>
      <item>Radomir Pavičić, OIB 07784739649, Dubrovačka 69, 31000 Osijek punomoćnik sudionika u postupku ATLANTIS j.d.o.o. za trgovinu i usluge</item>
    </derivirana_varijabla>
  </DomainObject.Predmet.OstaliListFormatedWithAdressOIB>
  <DomainObject.Predmet.OstaliListNazivFormated>
    <izvorni_sadrzaj>
      <item>Županijsko državno odvjetništvo u Osijeku</item>
      <item>Radomir Pavičić</item>
    </izvorni_sadrzaj>
    <derivirana_varijabla naziv="DomainObject.Predmet.OstaliListNazivFormated_1">
      <item>Županijsko državno odvjetništvo u Osijeku</item>
      <item>Radomir Pavičić</item>
    </derivirana_varijabla>
  </DomainObject.Predmet.OstaliListNazivFormated>
  <DomainObject.Predmet.OstaliListNazivFormatedOIB>
    <izvorni_sadrzaj>
      <item>Županijsko državno odvjetništvo u Osijeku, OIB 61379160880</item>
      <item>Radomir Pavičić, OIB 07784739649</item>
    </izvorni_sadrzaj>
    <derivirana_varijabla naziv="DomainObject.Predmet.OstaliListNazivFormatedOIB_1">
      <item>Županijsko državno odvjetništvo u Osijeku, OIB 61379160880</item>
      <item>Radomir Pavičić, OIB 07784739649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ATLANTIS j.d.o.o. za trgovinu i usluge</izvorni_sadrzaj>
    <derivirana_varijabla naziv="DomainObject.Predmet.ProtustrankaIDrugi_1">ATLANTIS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ATLANTIS j.d.o.o. za trgovinu i usluge, OIB 68691875824, Dubrovačka 69, 31000 Osijek</izvorni_sadrzaj>
    <derivirana_varijabla naziv="DomainObject.Predmet.ProtustrankaIDrugiAdressOIB_1">ATLANTIS j.d.o.o. za trgovinu i usluge, OIB 68691875824, Dubrovačka 69,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ATLANTIS j.d.o.o. za trgovinu i usluge</item>
      <item>Županijsko državno odvjetništvo u Osijeku</item>
      <item>Radomir Pavičić</item>
    </izvorni_sadrzaj>
    <derivirana_varijabla naziv="DomainObject.Predmet.SudioniciListNaziv_1">
      <item>FINA RC OSIJEK</item>
      <item>ATLANTIS j.d.o.o. za trgovinu i usluge</item>
      <item>Županijsko državno odvjetništvo u Osijeku</item>
      <item>Radomir Pavičić</item>
    </derivirana_varijabla>
  </DomainObject.Predmet.SudioniciListNaziv>
  <DomainObject.Predmet.SudioniciListAdressOIB>
    <izvorni_sadrzaj>
      <item>FINA RC OSIJEK, OIB 85821130368</item>
      <item>ATLANTIS j.d.o.o. za trgovinu i usluge, OIB 68691875824, Dubrovačka 69,31000 Osijek</item>
      <item>Županijsko državno odvjetništvo u Osijeku, OIB 61379160880, Kapucinska 21,31000 Osijek</item>
      <item>Radomir Pavičić, OIB 07784739649, Dubrovačka 69,31000 Osijek</item>
    </izvorni_sadrzaj>
    <derivirana_varijabla naziv="DomainObject.Predmet.SudioniciListAdressOIB_1">
      <item>FINA RC OSIJEK, OIB 85821130368</item>
      <item>ATLANTIS j.d.o.o. za trgovinu i usluge, OIB 68691875824, Dubrovačka 69,31000 Osijek</item>
      <item>Županijsko državno odvjetništvo u Osijeku, OIB 61379160880, Kapucinska 21,31000 Osijek</item>
      <item>Radomir Pavičić, OIB 07784739649, Dubrovačka 69,31000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68691875824</item>
      <item>, OIB 61379160880</item>
      <item>, OIB 07784739649</item>
    </izvorni_sadrzaj>
    <derivirana_varijabla naziv="DomainObject.Predmet.SudioniciListNazivOIB_1">
      <item>, OIB 85821130368</item>
      <item>, OIB 68691875824</item>
      <item>, OIB 61379160880</item>
      <item>, OIB 07784739649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St-1220/2018-8</izvorni_sadrzaj>
    <derivirana_varijabla naziv="DomainObject.PredzadnjaOdlukaIzPredmeta.Oznaka_1">St-1220/2018-8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161</properties:Words>
  <properties:Characters>896</properties:Characters>
  <properties:Lines>37</properties:Lines>
  <properties:Paragraphs>18</properties:Paragraphs>
  <properties:TotalTime>207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2019-01-15T10:44:00Z</cp:lastPrinted>
  <dcterms:modified xmlns:xsi="http://www.w3.org/2001/XMLSchema-instance" xsi:type="dcterms:W3CDTF">2019-01-16T09:39:00Z</dcterms:modified>
  <cp:revision>237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(-17).docx)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