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b533" w14:paraId="639b533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EE60A1">
        <w:rPr>
          <w:b/>
        </w:rPr>
        <w:t>1</w:t>
      </w:r>
      <w:r w:rsidR="00CF3B56">
        <w:rPr>
          <w:b/>
        </w:rPr>
        <w:t>4</w:t>
      </w:r>
      <w:r w:rsidR="00FD0666">
        <w:rPr>
          <w:b/>
        </w:rPr>
        <w:t>73</w:t>
      </w:r>
      <w:r w:rsidR="00DB52D3" w:rsidRPr="00DB52D3">
        <w:rPr>
          <w:b/>
        </w:rPr>
        <w:t>/2015-</w:t>
      </w:r>
      <w:r w:rsidR="00587D6B">
        <w:rPr>
          <w:b/>
        </w:rPr>
        <w:t>5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Osijek, Podružnice </w:t>
      </w:r>
      <w:r w:rsidR="00FD0666">
        <w:t>Osijek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FD0666">
        <w:t>JABUKA – VOĆNJACI d.o.o. za poljoprivrednu proizvodnju i trgovinu,</w:t>
      </w:r>
      <w:r w:rsidR="00EE60A1">
        <w:t xml:space="preserve"> skraćena tvrtka: </w:t>
      </w:r>
      <w:r w:rsidR="00FD0666">
        <w:t>JABUKA – VOĆNJACI d.o.o., Požega, Otona Kučere 11</w:t>
      </w:r>
      <w:r w:rsidR="00EE60A1">
        <w:t xml:space="preserve">, OIB </w:t>
      </w:r>
      <w:r w:rsidR="00FD0666">
        <w:t>82350501278</w:t>
      </w:r>
      <w:r w:rsidR="00B16504" w:rsidRPr="00B16504">
        <w:t xml:space="preserve">, </w:t>
      </w:r>
      <w:r w:rsidR="00AA7765">
        <w:t xml:space="preserve">dana </w:t>
      </w:r>
      <w:r w:rsidR="00C92D33">
        <w:t>1</w:t>
      </w:r>
      <w:r w:rsidR="00EE60A1">
        <w:t>4</w:t>
      </w:r>
      <w:r w:rsidR="00C92D33">
        <w:t>. lipnja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FD0666" w:rsidRPr="00FD0666">
        <w:t>JABUKA – VOĆNJACI d.o.o. za poljoprivrednu proizvodnju i trgovinu, skraćena tvrtka: JABUKA – VOĆNJACI d.o.o., Požega, Otona Kučere 11, OIB 82350501278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8D7782" w:rsidR="003C2107" w:rsidRPr="00AA7765">
      <w:pPr>
        <w:ind w:firstLine="1440"/>
        <w:jc w:val="both"/>
        <w:rPr>
          <w:b/>
        </w:rPr>
      </w:pPr>
      <w:r>
        <w:t>2.Za s</w:t>
      </w:r>
      <w:r w:rsidR="0068262A">
        <w:t xml:space="preserve">tečajnog upravitelja imenuje se </w:t>
      </w:r>
      <w:r w:rsidR="008D7782" w:rsidRPr="008D7782">
        <w:t>DAMIR CINCAR iz Osijeka, Svete Ane 15 b, OIB 60464850994</w:t>
      </w:r>
      <w:r w:rsidR="008D7782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FD0666" w:rsidRPr="00FD0666">
        <w:t>JABUKA – VOĆNJACI d.o.o. za poljoprivrednu proizvodnju i trgovinu, skraćena tvrtka: JABUKA – VOĆNJACI d.o.o., Požega, Otona Kučere 11, OIB 82350501278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3357C9">
        <w:rPr>
          <w:b/>
        </w:rPr>
        <w:t>1</w:t>
      </w:r>
      <w:r w:rsidR="00CF3B56">
        <w:rPr>
          <w:b/>
        </w:rPr>
        <w:t>4</w:t>
      </w:r>
      <w:r w:rsidR="00FD0666">
        <w:rPr>
          <w:b/>
        </w:rPr>
        <w:t>73</w:t>
      </w:r>
      <w:r w:rsidR="00533CCE">
        <w:rPr>
          <w:b/>
        </w:rPr>
        <w:t>/</w:t>
      </w:r>
      <w:r w:rsidRPr="002F214A">
        <w:rPr>
          <w:b/>
        </w:rPr>
        <w:t>201</w:t>
      </w:r>
      <w:r w:rsidR="00587D6B">
        <w:rPr>
          <w:b/>
        </w:rPr>
        <w:t>5</w:t>
      </w:r>
      <w:r w:rsidRPr="002F214A">
        <w:rPr>
          <w:b/>
        </w:rPr>
        <w:t>-</w:t>
      </w:r>
      <w:r w:rsidR="00587D6B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</w:t>
      </w:r>
      <w:r w:rsidR="00FD0666">
        <w:t>Osijek</w:t>
      </w:r>
      <w:r>
        <w:t xml:space="preserve">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FD0666" w:rsidRPr="00FD0666">
        <w:t>JABUKA – VOĆNJACI d.o.o. za poljoprivrednu proizvodnju i trgovinu, skraćena tvrtka: JABUKA – VOĆNJACI d.o.o., Požega, Otona Kučere 11, OIB 82350501278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B4504">
        <w:t>30. ožujka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92D33">
        <w:t>1</w:t>
      </w:r>
      <w:r w:rsidR="003357C9">
        <w:t>4</w:t>
      </w:r>
      <w:r w:rsidR="00C92D33">
        <w:t>. lipnja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3357C9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   </w:t>
      </w:r>
      <w:r w:rsidR="00C92D33">
        <w:t xml:space="preserve"> </w:t>
      </w:r>
      <w:r w:rsidR="0016405B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0B4504" w:rsidR="00085579">
      <w:pPr>
        <w:rPr>
          <w:b/>
        </w:rPr>
      </w:pPr>
    </w:p>
    <w:p w:rsidRDefault="00A374CF" w:rsidP="00A374CF" w:rsidR="00A374CF">
      <w:r w:rsidRPr="002B488F">
        <w:rPr>
          <w:b/>
        </w:rPr>
        <w:t>Naputak o pravnom lijeku</w:t>
      </w:r>
      <w:r>
        <w:t>: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po isteku osmog dana od dana objave rješenja na mrežnoj stranici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e-Oglasna ploča sudova. Žalba se podnosi  Visokom trgovačkom </w:t>
      </w:r>
    </w:p>
    <w:p w:rsidRDefault="00443163" w:rsidP="00A374CF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E6D" w:rsidR="00831E6D">
      <w:r>
        <w:separator/>
      </w:r>
    </w:p>
  </w:endnote>
  <w:endnote w:id="0" w:type="continuationSeparator">
    <w:p w:rsidRDefault="00831E6D" w:rsidR="00831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E6D" w:rsidR="00831E6D">
      <w:r>
        <w:separator/>
      </w:r>
    </w:p>
  </w:footnote>
  <w:footnote w:id="0" w:type="continuationSeparator">
    <w:p w:rsidRDefault="00831E6D" w:rsidR="00831E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13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053CD"/>
    <w:rsid w:val="00315A80"/>
    <w:rsid w:val="00327888"/>
    <w:rsid w:val="003357C9"/>
    <w:rsid w:val="00337924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3B18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7D6B"/>
    <w:rsid w:val="00587DF3"/>
    <w:rsid w:val="005F74A0"/>
    <w:rsid w:val="006036A1"/>
    <w:rsid w:val="006224BC"/>
    <w:rsid w:val="00626013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61619"/>
    <w:rsid w:val="007806B9"/>
    <w:rsid w:val="0079485C"/>
    <w:rsid w:val="007A4D10"/>
    <w:rsid w:val="007A6587"/>
    <w:rsid w:val="007B5490"/>
    <w:rsid w:val="007C4E4B"/>
    <w:rsid w:val="007C7835"/>
    <w:rsid w:val="007F7BE4"/>
    <w:rsid w:val="00816600"/>
    <w:rsid w:val="00831E6D"/>
    <w:rsid w:val="00832536"/>
    <w:rsid w:val="00841F8D"/>
    <w:rsid w:val="00863A5B"/>
    <w:rsid w:val="00873A1A"/>
    <w:rsid w:val="00896044"/>
    <w:rsid w:val="0089623C"/>
    <w:rsid w:val="008A4B1F"/>
    <w:rsid w:val="008D7782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64979"/>
    <w:rsid w:val="00B75477"/>
    <w:rsid w:val="00B77829"/>
    <w:rsid w:val="00B908A3"/>
    <w:rsid w:val="00B91C92"/>
    <w:rsid w:val="00BC6FC5"/>
    <w:rsid w:val="00BD0EB6"/>
    <w:rsid w:val="00C32C54"/>
    <w:rsid w:val="00C53A06"/>
    <w:rsid w:val="00C63D01"/>
    <w:rsid w:val="00C74CB4"/>
    <w:rsid w:val="00C868CA"/>
    <w:rsid w:val="00C92D33"/>
    <w:rsid w:val="00CD466F"/>
    <w:rsid w:val="00CF3B56"/>
    <w:rsid w:val="00D22AF4"/>
    <w:rsid w:val="00D24F05"/>
    <w:rsid w:val="00D25655"/>
    <w:rsid w:val="00D41305"/>
    <w:rsid w:val="00D66FB6"/>
    <w:rsid w:val="00D80405"/>
    <w:rsid w:val="00DA40BB"/>
    <w:rsid w:val="00DB52D3"/>
    <w:rsid w:val="00DC4AFF"/>
    <w:rsid w:val="00DC7E31"/>
    <w:rsid w:val="00DF26AE"/>
    <w:rsid w:val="00E1784E"/>
    <w:rsid w:val="00E35744"/>
    <w:rsid w:val="00E57783"/>
    <w:rsid w:val="00E72C9F"/>
    <w:rsid w:val="00E82FB3"/>
    <w:rsid w:val="00E9327B"/>
    <w:rsid w:val="00EC3055"/>
    <w:rsid w:val="00EC6FC9"/>
    <w:rsid w:val="00ED1A01"/>
    <w:rsid w:val="00EE60A1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D0666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7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7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7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7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7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7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7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7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St-1473/2015</izvorni_sadrzaj>
    <derivirana_varijabla naziv="DomainObject.Predmet.OznakaBroj_1">St-1473/2015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JABUKA - VOĆNJACI d.o.o. za poljoprivrednu proizvodnju i trgovinu</izvorni_sadrzaj>
    <derivirana_varijabla naziv="DomainObject.Predmet.ProtustrankaFormated_1">  JABUKA - VOĆNJACI d.o.o. za poljoprivrednu proizvodnju i trgovinu</derivirana_varijabla>
  </DomainObject.Predmet.ProtustrankaFormated>
  <DomainObject.Predmet.ProtustrankaFormatedOIB>
    <izvorni_sadrzaj>  JABUKA - VOĆNJACI d.o.o. za poljoprivrednu proizvodnju i trgovinu, OIB 82350501278</izvorni_sadrzaj>
    <derivirana_varijabla naziv="DomainObject.Predmet.ProtustrankaFormatedOIB_1">  JABUKA - VOĆNJACI d.o.o. za poljoprivrednu proizvodnju i trgovinu, OIB 82350501278</derivirana_varijabla>
  </DomainObject.Predmet.ProtustrankaFormatedOIB>
  <DomainObject.Predmet.ProtustrankaFormatedWithAdress>
    <izvorni_sadrzaj> JABUKA - VOĆNJACI d.o.o. za poljoprivrednu proizvodnju i trgovinu, Otona Kučere 11, 34000 Požega</izvorni_sadrzaj>
    <derivirana_varijabla naziv="DomainObject.Predmet.ProtustrankaFormatedWithAdress_1"> JABUKA - VOĆNJACI d.o.o. za poljoprivrednu proizvodnju i trgovinu, Otona Kučere 11, 34000 Požega</derivirana_varijabla>
  </DomainObject.Predmet.ProtustrankaFormatedWithAdress>
  <DomainObject.Predmet.ProtustrankaFormatedWithAdressOIB>
    <izvorni_sadrzaj> JABUKA - VOĆNJACI d.o.o. za poljoprivrednu proizvodnju i trgovinu, OIB 82350501278, Otona Kučere 11, 34000 Požega</izvorni_sadrzaj>
    <derivirana_varijabla naziv="DomainObject.Predmet.ProtustrankaFormatedWithAdressOIB_1"> JABUKA - VOĆNJACI d.o.o. za poljoprivrednu proizvodnju i trgovinu, OIB 82350501278, Otona Kučere 11, 34000 Požega</derivirana_varijabla>
  </DomainObject.Predmet.ProtustrankaFormatedWithAdressOIB>
  <DomainObject.Predmet.ProtustrankaWithAdress>
    <izvorni_sadrzaj>JABUKA - VOĆNJACI d.o.o. za poljoprivrednu proizvodnju i trgovinu Otona Kučere 11, 34000 Požega</izvorni_sadrzaj>
    <derivirana_varijabla naziv="DomainObject.Predmet.ProtustrankaWithAdress_1">JABUKA - VOĆNJACI d.o.o. za poljoprivrednu proizvodnju i trgovinu Otona Kučere 11, 34000 Požega</derivirana_varijabla>
  </DomainObject.Predmet.ProtustrankaWithAdress>
  <DomainObject.Predmet.ProtustrankaWithAdressOIB>
    <izvorni_sadrzaj>JABUKA - VOĆNJACI d.o.o. za poljoprivrednu proizvodnju i trgovinu, OIB 82350501278, Otona Kučere 11, 34000 Požega</izvorni_sadrzaj>
    <derivirana_varijabla naziv="DomainObject.Predmet.ProtustrankaWithAdressOIB_1">JABUKA - VOĆNJACI d.o.o. za poljoprivrednu proizvodnju i trgovinu, OIB 82350501278, Otona Kučere 11, 34000 Požega</derivirana_varijabla>
  </DomainObject.Predmet.ProtustrankaWithAdressOIB>
  <DomainObject.Predmet.ProtustrankaNazivFormated>
    <izvorni_sadrzaj>JABUKA - VOĆNJACI d.o.o. za poljoprivrednu proizvodnju i trgovinu</izvorni_sadrzaj>
    <derivirana_varijabla naziv="DomainObject.Predmet.ProtustrankaNazivFormated_1">JABUKA - VOĆNJACI d.o.o. za poljoprivrednu proizvodnju i trgovinu</derivirana_varijabla>
  </DomainObject.Predmet.ProtustrankaNazivFormated>
  <DomainObject.Predmet.ProtustrankaNazivFormatedOIB>
    <izvorni_sadrzaj>JABUKA - VOĆNJACI d.o.o. za poljoprivrednu proizvodnju i trgovinu, OIB 82350501278</izvorni_sadrzaj>
    <derivirana_varijabla naziv="DomainObject.Predmet.ProtustrankaNazivFormatedOIB_1">JABUKA - VOĆNJACI d.o.o. za poljoprivrednu proizvodnju i trgovinu, OIB 82350501278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8760.63</izvorni_sadrzaj>
    <derivirana_varijabla naziv="DomainObject.Predmet.TrenutnaVrijednost_1">8760.63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JABUKA - VOĆNJACI d.o.o. za poljoprivrednu proizvodnju i trgovinu</item>
    </izvorni_sadrzaj>
    <derivirana_varijabla naziv="DomainObject.Predmet.ProtuStrankaListFormated_1">
      <item>JABUKA - VOĆNJACI d.o.o. za poljoprivrednu proizvodnju i trgovinu</item>
    </derivirana_varijabla>
  </DomainObject.Predmet.ProtuStrankaListFormated>
  <DomainObject.Predmet.ProtuStrankaListFormatedOIB>
    <izvorni_sadrzaj>
      <item>JABUKA - VOĆNJACI d.o.o. za poljoprivrednu proizvodnju i trgovinu, OIB 82350501278</item>
    </izvorni_sadrzaj>
    <derivirana_varijabla naziv="DomainObject.Predmet.ProtuStrankaListFormatedOIB_1">
      <item>JABUKA - VOĆNJACI d.o.o. za poljoprivrednu proizvodnju i trgovinu, OIB 82350501278</item>
    </derivirana_varijabla>
  </DomainObject.Predmet.ProtuStrankaListFormatedOIB>
  <DomainObject.Predmet.ProtuStrankaListFormatedWithAdress>
    <izvorni_sadrzaj>
      <item>JABUKA - VOĆNJACI d.o.o. za poljoprivrednu proizvodnju i trgovinu, Otona Kučere 11, 34000 Požega</item>
    </izvorni_sadrzaj>
    <derivirana_varijabla naziv="DomainObject.Predmet.ProtuStrankaListFormatedWithAdress_1">
      <item>JABUKA - VOĆNJACI d.o.o. za poljoprivrednu proizvodnju i trgovinu, Otona Kučere 11, 34000 Požega</item>
    </derivirana_varijabla>
  </DomainObject.Predmet.ProtuStrankaListFormatedWithAdress>
  <DomainObject.Predmet.ProtuStrankaListFormatedWithAdressOIB>
    <izvorni_sadrzaj>
      <item>JABUKA - VOĆNJACI d.o.o. za poljoprivrednu proizvodnju i trgovinu, OIB 82350501278, Otona Kučere 11, 34000 Požega</item>
    </izvorni_sadrzaj>
    <derivirana_varijabla naziv="DomainObject.Predmet.ProtuStrankaListFormatedWithAdressOIB_1">
      <item>JABUKA - VOĆNJACI d.o.o. za poljoprivrednu proizvodnju i trgovinu, OIB 82350501278, Otona Kučere 11, 34000 Požega</item>
    </derivirana_varijabla>
  </DomainObject.Predmet.ProtuStrankaListFormatedWithAdressOIB>
  <DomainObject.Predmet.ProtuStrankaListNazivFormated>
    <izvorni_sadrzaj>
      <item>JABUKA - VOĆNJACI d.o.o. za poljoprivrednu proizvodnju i trgovinu</item>
    </izvorni_sadrzaj>
    <derivirana_varijabla naziv="DomainObject.Predmet.ProtuStrankaListNazivFormated_1">
      <item>JABUKA - VOĆNJACI d.o.o. za poljoprivrednu proizvodnju i trgovinu</item>
    </derivirana_varijabla>
  </DomainObject.Predmet.ProtuStrankaListNazivFormated>
  <DomainObject.Predmet.ProtuStrankaListNazivFormatedOIB>
    <izvorni_sadrzaj>
      <item>JABUKA - VOĆNJACI d.o.o. za poljoprivrednu proizvodnju i trgovinu, OIB 82350501278</item>
    </izvorni_sadrzaj>
    <derivirana_varijabla naziv="DomainObject.Predmet.ProtuStrankaListNazivFormatedOIB_1">
      <item>JABUKA - VOĆNJACI d.o.o. za poljoprivrednu proizvodnju i trgovinu, OIB 82350501278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JABUKA - VOĆNJACI d.o.o. za poljoprivrednu proizvodnju i trgovinu</izvorni_sadrzaj>
    <derivirana_varijabla naziv="DomainObject.Predmet.ProtustrankaIDrugi_1">JABUKA - VOĆNJACI d.o.o. za poljoprivrednu proizvodnju i trgovinu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JABUKA - VOĆNJACI d.o.o. za poljoprivrednu proizvodnju i trgovinu, OIB 82350501278, Otona Kučere 11, 34000 Požega</izvorni_sadrzaj>
    <derivirana_varijabla naziv="DomainObject.Predmet.ProtustrankaIDrugiAdressOIB_1">JABUKA - VOĆNJACI d.o.o. za poljoprivrednu proizvodnju i trgovinu, OIB 82350501278, Otona Kučere 11,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JABUKA - VOĆNJACI d.o.o. za poljoprivrednu proizvodnju i trgovinu</item>
    </izvorni_sadrzaj>
    <derivirana_varijabla naziv="DomainObject.Predmet.SudioniciListNaziv_1">
      <item>Financijska agencija</item>
      <item>JABUKA - VOĆNJACI d.o.o. za poljoprivrednu proizvodnju i trgovinu</item>
    </derivirana_varijabla>
  </DomainObject.Predmet.SudioniciListNaziv>
  <DomainObject.Predmet.SudioniciListAdressOIB>
    <izvorni_sadrzaj>
      <item>Financijska agencija, OIB 85821130368, Ulica grada Vukovara 70,Zagreb</item>
      <item>JABUKA - VOĆNJACI d.o.o. za poljoprivrednu proizvodnju i trgovinu, OIB 82350501278, Otona Kučere 11,34000 Požega</item>
    </izvorni_sadrzaj>
    <derivirana_varijabla naziv="DomainObject.Predmet.SudioniciListAdressOIB_1">
      <item>Financijska agencija, OIB 85821130368, Ulica grada Vukovara 70,Zagreb</item>
      <item>JABUKA - VOĆNJACI d.o.o. za poljoprivrednu proizvodnju i trgovinu, OIB 82350501278, Otona Kučere 11,34000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82350501278</item>
    </izvorni_sadrzaj>
    <derivirana_varijabla naziv="DomainObject.Predmet.SudioniciListNazivOIB_1">
      <item>, OIB 85821130368</item>
      <item>, OIB 82350501278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E742F6-5850-4FD9-9E58-ED25A8C1EB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780</properties:Words>
  <properties:Characters>4423</properties:Characters>
  <properties:Lines>114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2016-06-14T06:01:00Z</dcterms:created>
  <dc:creator>alet</dc:creator>
  <cp:lastModifiedBy>wsadmin</cp:lastModifiedBy>
  <cp:lastPrinted>2016-06-13T12:14:00Z</cp:lastPrinted>
  <dcterms:modified xmlns:xsi="http://www.w3.org/2001/XMLSchema-instance" xsi:type="dcterms:W3CDTF">2016-06-14T06:30:00Z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