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d19f" w14:paraId="e8fd19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AF308D">
        <w:rPr>
          <w:b/>
          <w:lang w:val="hr-HR"/>
        </w:rPr>
        <w:t>234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F308D">
        <w:rPr>
          <w:lang w:val="hr-HR"/>
        </w:rPr>
        <w:t>MASTELIĆ KNJIGOVODSTVO d.o.o. Split, Dobrilina 11</w:t>
      </w:r>
      <w:r w:rsidR="000467BE">
        <w:rPr>
          <w:lang w:val="hr-HR"/>
        </w:rPr>
        <w:t xml:space="preserve">, OIB: </w:t>
      </w:r>
      <w:r w:rsidR="00AF308D">
        <w:rPr>
          <w:lang w:val="hr-HR"/>
        </w:rPr>
        <w:t>00208128189</w:t>
      </w:r>
      <w:r w:rsidR="000467BE">
        <w:rPr>
          <w:lang w:val="hr-HR"/>
        </w:rPr>
        <w:t xml:space="preserve">, MBS: </w:t>
      </w:r>
      <w:r w:rsidR="00AF308D">
        <w:rPr>
          <w:lang w:val="hr-HR"/>
        </w:rPr>
        <w:t>060265282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F308D">
        <w:rPr>
          <w:lang w:val="hr-HR"/>
        </w:rPr>
        <w:t>MASTELIĆ KNJIGOVODSTVO d.o.o. Split, Dobrilina 11, OIB: 00208128189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F308D">
        <w:rPr>
          <w:lang w:val="hr-HR"/>
        </w:rPr>
        <w:t>89.878,25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B4C73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AF308D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C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C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C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C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MASTELIĆ KNJIGOVODSTVO d.o.o. za računovodstvene poslove</izvorni_sadrzaj>
    <derivirana_varijabla naziv="DomainObject.Predmet.ProtustrankaFormated_1">  MASTELIĆ KNJIGOVODSTVO d.o.o. za računovodstvene poslove</derivirana_varijabla>
  </DomainObject.Predmet.ProtustrankaFormated>
  <DomainObject.Predmet.ProtustrankaFormatedOIB>
    <izvorni_sadrzaj>  MASTELIĆ KNJIGOVODSTVO d.o.o. za računovodstvene poslove, OIB 00208128189</izvorni_sadrzaj>
    <derivirana_varijabla naziv="DomainObject.Predmet.ProtustrankaFormatedOIB_1">  MASTELIĆ KNJIGOVODSTVO d.o.o. za računovodstvene poslove, OIB 00208128189</derivirana_varijabla>
  </DomainObject.Predmet.ProtustrankaFormatedOIB>
  <DomainObject.Predmet.ProtustrankaFormatedWithAdress>
    <izvorni_sadrzaj> MASTELIĆ KNJIGOVODSTVO d.o.o. za računovodstvene poslove, Dobrilina 11, 21000 Split</izvorni_sadrzaj>
    <derivirana_varijabla naziv="DomainObject.Predmet.ProtustrankaFormatedWithAdress_1"> MASTELIĆ KNJIGOVODSTVO d.o.o. za računovodstvene poslove, Dobrilina 11, 21000 Split</derivirana_varijabla>
  </DomainObject.Predmet.ProtustrankaFormatedWithAdress>
  <DomainObject.Predmet.ProtustrankaFormatedWithAdressOIB>
    <izvorni_sadrzaj> MASTELIĆ KNJIGOVODSTVO d.o.o. za računovodstvene poslove, OIB 00208128189, Dobrilina 11, 21000 Split</izvorni_sadrzaj>
    <derivirana_varijabla naziv="DomainObject.Predmet.ProtustrankaFormatedWithAdressOIB_1"> MASTELIĆ KNJIGOVODSTVO d.o.o. za računovodstvene poslove, OIB 00208128189, Dobrilina 11, 21000 Split</derivirana_varijabla>
  </DomainObject.Predmet.ProtustrankaFormatedWithAdressOIB>
  <DomainObject.Predmet.ProtustrankaWithAdress>
    <izvorni_sadrzaj>MASTELIĆ KNJIGOVODSTVO d.o.o. za računovodstvene poslove Dobrilina 11, 21000 Split</izvorni_sadrzaj>
    <derivirana_varijabla naziv="DomainObject.Predmet.ProtustrankaWithAdress_1">MASTELIĆ KNJIGOVODSTVO d.o.o. za računovodstvene poslove Dobrilina 11, 21000 Split</derivirana_varijabla>
  </DomainObject.Predmet.ProtustrankaWithAdress>
  <DomainObject.Predmet.ProtustrankaWithAdressOIB>
    <izvorni_sadrzaj>MASTELIĆ KNJIGOVODSTVO d.o.o. za računovodstvene poslove, OIB 00208128189, Dobrilina 11, 21000 Split</izvorni_sadrzaj>
    <derivirana_varijabla naziv="DomainObject.Predmet.ProtustrankaWithAdressOIB_1">MASTELIĆ KNJIGOVODSTVO d.o.o. za računovodstvene poslove, OIB 00208128189, Dobrilina 11, 21000 Split</derivirana_varijabla>
  </DomainObject.Predmet.ProtustrankaWithAdressOIB>
  <DomainObject.Predmet.ProtustrankaNazivFormated>
    <izvorni_sadrzaj>MASTELIĆ KNJIGOVODSTVO d.o.o. za računovodstvene poslove</izvorni_sadrzaj>
    <derivirana_varijabla naziv="DomainObject.Predmet.ProtustrankaNazivFormated_1">MASTELIĆ KNJIGOVODSTVO d.o.o. za računovodstvene poslove</derivirana_varijabla>
  </DomainObject.Predmet.ProtustrankaNazivFormated>
  <DomainObject.Predmet.ProtustrankaNazivFormatedOIB>
    <izvorni_sadrzaj>MASTELIĆ KNJIGOVODSTVO d.o.o. za računovodstvene poslove, OIB 00208128189</izvorni_sadrzaj>
    <derivirana_varijabla naziv="DomainObject.Predmet.ProtustrankaNazivFormatedOIB_1">MASTELIĆ KNJIGOVODSTVO d.o.o. za računovodstvene poslove, OIB 00208128189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89878.25</izvorni_sadrzaj>
    <derivirana_varijabla naziv="DomainObject.Predmet.TrenutnaVrijednost_1">89878.25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MASTELIĆ KNJIGOVODSTVO d.o.o. za računovodstvene poslove</item>
    </izvorni_sadrzaj>
    <derivirana_varijabla naziv="DomainObject.Predmet.ProtuStrankaListFormated_1">
      <item>MASTELIĆ KNJIGOVODSTVO d.o.o. za računovodstvene poslove</item>
    </derivirana_varijabla>
  </DomainObject.Predmet.ProtuStrankaListFormated>
  <DomainObject.Predmet.ProtuStrankaListFormatedOIB>
    <izvorni_sadrzaj>
      <item>MASTELIĆ KNJIGOVODSTVO d.o.o. za računovodstvene poslove, OIB 00208128189</item>
    </izvorni_sadrzaj>
    <derivirana_varijabla naziv="DomainObject.Predmet.ProtuStrankaListFormatedOIB_1">
      <item>MASTELIĆ KNJIGOVODSTVO d.o.o. za računovodstvene poslove, OIB 00208128189</item>
    </derivirana_varijabla>
  </DomainObject.Predmet.ProtuStrankaListFormatedOIB>
  <DomainObject.Predmet.ProtuStrankaListFormatedWithAdress>
    <izvorni_sadrzaj>
      <item>MASTELIĆ KNJIGOVODSTVO d.o.o. za računovodstvene poslove, Dobrilina 11, 21000 Split</item>
    </izvorni_sadrzaj>
    <derivirana_varijabla naziv="DomainObject.Predmet.ProtuStrankaListFormatedWithAdress_1">
      <item>MASTELIĆ KNJIGOVODSTVO d.o.o. za računovodstvene poslove, Dobrilina 11, 21000 Split</item>
    </derivirana_varijabla>
  </DomainObject.Predmet.ProtuStrankaListFormatedWithAdress>
  <DomainObject.Predmet.ProtuStrankaListFormatedWithAdressOIB>
    <izvorni_sadrzaj>
      <item>MASTELIĆ KNJIGOVODSTVO d.o.o. za računovodstvene poslove, OIB 00208128189, Dobrilina 11, 21000 Split</item>
    </izvorni_sadrzaj>
    <derivirana_varijabla naziv="DomainObject.Predmet.ProtuStrankaListFormatedWithAdressOIB_1">
      <item>MASTELIĆ KNJIGOVODSTVO d.o.o. za računovodstvene poslove, OIB 00208128189, Dobrilina 11, 21000 Split</item>
    </derivirana_varijabla>
  </DomainObject.Predmet.ProtuStrankaListFormatedWithAdressOIB>
  <DomainObject.Predmet.ProtuStrankaListNazivFormated>
    <izvorni_sadrzaj>
      <item>MASTELIĆ KNJIGOVODSTVO d.o.o. za računovodstvene poslove</item>
    </izvorni_sadrzaj>
    <derivirana_varijabla naziv="DomainObject.Predmet.ProtuStrankaListNazivFormated_1">
      <item>MASTELIĆ KNJIGOVODSTVO d.o.o. za računovodstvene poslove</item>
    </derivirana_varijabla>
  </DomainObject.Predmet.ProtuStrankaListNazivFormated>
  <DomainObject.Predmet.ProtuStrankaListNazivFormatedOIB>
    <izvorni_sadrzaj>
      <item>MASTELIĆ KNJIGOVODSTVO d.o.o. za računovodstvene poslove, OIB 00208128189</item>
    </izvorni_sadrzaj>
    <derivirana_varijabla naziv="DomainObject.Predmet.ProtuStrankaListNazivFormatedOIB_1">
      <item>MASTELIĆ KNJIGOVODSTVO d.o.o. za računovodstvene poslove, OIB 00208128189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MASTELIĆ KNJIGOVODSTVO d.o.o. za računovodstvene poslove</izvorni_sadrzaj>
    <derivirana_varijabla naziv="DomainObject.Predmet.ProtustrankaIDrugi_1">MASTELIĆ KNJIGOVODSTVO d.o.o. za računovodstvene poslove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MASTELIĆ KNJIGOVODSTVO d.o.o. za računovodstvene poslove, OIB 00208128189, Dobrilina 11, 21000 Split</izvorni_sadrzaj>
    <derivirana_varijabla naziv="DomainObject.Predmet.ProtustrankaIDrugiAdressOIB_1">MASTELIĆ KNJIGOVODSTVO d.o.o. za računovodstvene poslove, OIB 00208128189, Dobrilina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MASTELIĆ KNJIGOVODSTVO d.o.o. za računovodstvene poslove</item>
      <item>FINANCIJSKA AGENCIJA RC SPLIT</item>
    </izvorni_sadrzaj>
    <derivirana_varijabla naziv="DomainObject.Predmet.SudioniciListNaziv_1">
      <item>MASTELIĆ KNJIGOVODSTVO d.o.o. za računovodstvene poslove</item>
      <item>FINANCIJSKA AGENCIJA RC SPLIT</item>
    </derivirana_varijabla>
  </DomainObject.Predmet.SudioniciListNaziv>
  <DomainObject.Predmet.SudioniciListAdressOIB>
    <izvorni_sadrzaj>
      <item>MASTELIĆ KNJIGOVODSTVO d.o.o. za računovodstvene poslove, OIB 00208128189, Dobrilina 11,21000 Split</item>
      <item>FINANCIJSKA AGENCIJA RC SPLIT, OIB 85821130368, Mažuranićevo šetalište 24b,21000 Split</item>
    </izvorni_sadrzaj>
    <derivirana_varijabla naziv="DomainObject.Predmet.SudioniciListAdressOIB_1">
      <item>MASTELIĆ KNJIGOVODSTVO d.o.o. za računovodstvene poslove, OIB 00208128189, Dobrilina 11,21000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00208128189</item>
      <item>, OIB 85821130368</item>
    </izvorni_sadrzaj>
    <derivirana_varijabla naziv="DomainObject.Predmet.SudioniciListNazivOIB_1">
      <item>, OIB 00208128189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F5FD1-5448-442E-A982-714A60CB7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1768</properties:Characters>
  <properties:Lines>50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2015-11-13T10:53:00Z</cp:lastPrinted>
  <dcterms:modified xmlns:xsi="http://www.w3.org/2001/XMLSchema-instance" xsi:type="dcterms:W3CDTF">2015-11-13T10:53:00Z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