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2eee" w14:paraId="5812eee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AD2C01">
        <w:t>89/2017-7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AD2C01">
        <w:t>FIDES ŠIBENIK d.o.o., Šibenik, Stjepana Radića 42 b, OIB: 19532873871</w:t>
      </w:r>
      <w:r w:rsidR="006B338C">
        <w:t xml:space="preserve">, </w:t>
      </w:r>
      <w:r w:rsidR="00AD2C01">
        <w:t>31. kolovoza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292D9D" w:rsidR="00B7056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AD2C01">
        <w:t>Ani Botić iz Kaštel Novog, Ulica don Bare Poparića 30, OIB: 29863404509</w:t>
      </w:r>
      <w:r w:rsidR="0063377B">
        <w:t xml:space="preserve">, </w:t>
      </w:r>
      <w:r>
        <w:t>d</w:t>
      </w:r>
      <w:r w:rsidR="00B83DE2">
        <w:t>a radi davanja podataka potrebnih</w:t>
      </w:r>
      <w:r>
        <w:t xml:space="preserve"> za vođenje stečajnog postupka nad </w:t>
      </w:r>
      <w:r w:rsidR="00AD2C01">
        <w:t>FIDES ŠIBENIK d.o.o., Šibenik, Stjepana Radića 42 b, OIB: 19532873871</w:t>
      </w:r>
      <w:r w:rsidR="00A22E6F">
        <w:t xml:space="preserve"> </w:t>
      </w:r>
      <w:r>
        <w:t xml:space="preserve">kao odgovorna osoba pristupi na ročište koje će se održati dana </w:t>
      </w:r>
      <w:r w:rsidR="00AD2C01">
        <w:t>18. listopada</w:t>
      </w:r>
      <w:r w:rsidR="0062388D">
        <w:t xml:space="preserve"> 2017</w:t>
      </w:r>
      <w:r w:rsidR="00E9299D">
        <w:t xml:space="preserve">. u </w:t>
      </w:r>
      <w:r>
        <w:t xml:space="preserve"> </w:t>
      </w:r>
      <w:r w:rsidR="00AD2C01">
        <w:t>11,00</w:t>
      </w:r>
      <w:r w:rsidR="0062388D">
        <w:t xml:space="preserve"> </w:t>
      </w:r>
      <w:r>
        <w:t>sati, kod Trgovačkog suda u Zadru, Dr. Franje Tuđmana 35, sudnica 26/I.</w:t>
      </w:r>
      <w:r w:rsidR="0063377B">
        <w:t xml:space="preserve"> </w:t>
      </w:r>
    </w:p>
    <w:p w:rsidRDefault="00FC47BA" w:rsidP="00FC47BA" w:rsidR="00FC47BA">
      <w:pPr>
        <w:jc w:val="both"/>
      </w:pPr>
    </w:p>
    <w:p w:rsidRDefault="00FC47BA" w:rsidP="0037500F" w:rsidR="00FC47B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AD2C01">
        <w:t>Ani Botić</w:t>
      </w:r>
      <w:r>
        <w:t xml:space="preserve"> da </w:t>
      </w:r>
      <w:r w:rsidR="005A59AB">
        <w:t>na ročište</w:t>
      </w:r>
      <w:r w:rsidR="00F45B91">
        <w:t xml:space="preserve"> dana </w:t>
      </w:r>
      <w:r w:rsidR="00AD2C01">
        <w:t>18. listopada</w:t>
      </w:r>
      <w:r w:rsidR="0062388D">
        <w:t xml:space="preserve"> 2017</w:t>
      </w:r>
      <w:r w:rsidR="00F45B91">
        <w:t xml:space="preserve">. godine </w:t>
      </w:r>
      <w:r>
        <w:t xml:space="preserve">sudu </w:t>
      </w:r>
      <w:r w:rsidR="005A59AB">
        <w:t>donese</w:t>
      </w:r>
      <w:r w:rsidR="00F45B91">
        <w:t xml:space="preserve"> poslovnu</w:t>
      </w:r>
      <w:r>
        <w:t xml:space="preserve"> dokumentaciju </w:t>
      </w:r>
      <w:r w:rsidR="00F45B91">
        <w:t>stečajnog dužnika.</w:t>
      </w:r>
    </w:p>
    <w:p w:rsidRDefault="00292D9D" w:rsidP="00292D9D" w:rsidR="00292D9D">
      <w:pPr>
        <w:pStyle w:val="Odlomakpopisa"/>
        <w:ind w:left="360"/>
        <w:jc w:val="both"/>
      </w:pPr>
    </w:p>
    <w:p w:rsidRDefault="00773A37" w:rsidP="00292D9D" w:rsidR="00773A37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63377B">
        <w:tab/>
      </w:r>
      <w:r w:rsidR="00AD2C01">
        <w:t>Ana Botić</w:t>
      </w:r>
      <w:r>
        <w:t xml:space="preserve"> da će u slučaju neodazivanja ovom pozivu sud odrediti </w:t>
      </w:r>
      <w:r w:rsidR="00AD2C01">
        <w:t>njezino</w:t>
      </w:r>
      <w:r>
        <w:t xml:space="preserve"> prisilno dovođenje.</w:t>
      </w:r>
    </w:p>
    <w:p w:rsidRDefault="005A59AB" w:rsidP="005A59AB" w:rsidR="005A59AB">
      <w:pPr>
        <w:pStyle w:val="Odlomakpopisa"/>
      </w:pPr>
    </w:p>
    <w:p w:rsidRDefault="005A59AB" w:rsidP="00292D9D" w:rsidR="005A59AB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AD2C01">
        <w:t>Ana Botić</w:t>
      </w:r>
      <w:r>
        <w:t xml:space="preserve"> da će u slučaju ne postupanja po točka</w:t>
      </w:r>
      <w:r w:rsidR="00AD2C01">
        <w:t>ma I. i II. ovog zaključak istoj</w:t>
      </w:r>
      <w:r>
        <w:t xml:space="preserve"> biti određena novčana kazna u daljnjem iznosu od 5.000,00 kuna.</w:t>
      </w:r>
    </w:p>
    <w:p w:rsidRDefault="00FC47BA" w:rsidP="00FC47BA" w:rsidR="00FC47BA">
      <w:pPr>
        <w:pStyle w:val="Odlomakpopisa"/>
      </w:pPr>
    </w:p>
    <w:p w:rsidRDefault="00FC47BA" w:rsidP="00FC47BA" w:rsidR="00FC47BA" w:rsidRPr="000C3CA4">
      <w:pPr>
        <w:jc w:val="both"/>
      </w:pP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AD2C01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AD2C01">
        <w:t>89/2017-2</w:t>
      </w:r>
      <w:r w:rsidR="00E6428F">
        <w:t xml:space="preserve"> </w:t>
      </w:r>
      <w:r>
        <w:t xml:space="preserve">od </w:t>
      </w:r>
      <w:r w:rsidR="00AD2C01">
        <w:t>14. srpnja 2017</w:t>
      </w:r>
      <w:r>
        <w:t xml:space="preserve">. pokrenut je prethodni postupak radi utvrđivanja uvjeta za otvaranje stečajnog postupka nad stečajnim dužnikom </w:t>
      </w:r>
      <w:r w:rsidR="00AD2C01">
        <w:t>FIDES ŠIBENIK d.o.o., Šibenik i imenovan privremeni stečajni upravitelj.</w:t>
      </w:r>
    </w:p>
    <w:p w:rsidRDefault="00AD2C01" w:rsidP="00773A37" w:rsidR="00B83DE2">
      <w:pPr>
        <w:ind w:firstLine="360"/>
        <w:jc w:val="both"/>
      </w:pPr>
      <w:r>
        <w:t xml:space="preserve">Dana 29. </w:t>
      </w:r>
      <w:r w:rsidR="00802D34">
        <w:t>k</w:t>
      </w:r>
      <w:r>
        <w:t xml:space="preserve">olovoza 2017. </w:t>
      </w:r>
      <w:r w:rsidR="00B83DE2">
        <w:t>p</w:t>
      </w:r>
      <w:r>
        <w:t xml:space="preserve">rivremeni stečajni upravitelj je sudu dostavio podnesak u kojem predlaže privođenje zakonske zastupnice stečajnog dužnika iz razloga </w:t>
      </w:r>
      <w:r w:rsidR="00B83DE2">
        <w:t>što sa istom ne može stupiti u kontakt niti pribaviti potrebnu dokumentaciju temeljem kojeg bi mogao sačiniti izvješće privremenog stečajnog upravitelja.</w:t>
      </w:r>
    </w:p>
    <w:p w:rsidRDefault="00AD2C01" w:rsidP="00773A37" w:rsidR="00E6428F">
      <w:pPr>
        <w:ind w:firstLine="360"/>
        <w:jc w:val="both"/>
      </w:pPr>
      <w:r>
        <w:t xml:space="preserve"> </w:t>
      </w:r>
      <w:r w:rsidR="00B83DE2">
        <w:t xml:space="preserve">Kako iz podneska privremenog stečajnog upravitelja proizlazi da uobičajenim redovnim putem ne može doći do potrebnih podataka i odgovorne osobe to je temeljem čl. 180. st. 1. i 2. a u svezi čl. 178. st. 1. i 2. odlučeno kao u izreci. </w:t>
      </w:r>
    </w:p>
    <w:p w:rsidRDefault="00B83DE2" w:rsidP="00773A37" w:rsidR="00B83DE2">
      <w:pPr>
        <w:ind w:firstLine="360"/>
        <w:jc w:val="both"/>
      </w:pPr>
    </w:p>
    <w:p w:rsidRDefault="00D54D90" w:rsidP="00B83DE2" w:rsidR="00D54D90"/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02D34">
        <w:t>31. kolovoza 2017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stečajni upravitelj</w:t>
      </w:r>
    </w:p>
    <w:p w:rsidRDefault="00802D34" w:rsidP="000302FB" w:rsidR="00FC47BA">
      <w:pPr>
        <w:numPr>
          <w:ilvl w:val="0"/>
          <w:numId w:val="1"/>
        </w:numPr>
        <w:jc w:val="both"/>
      </w:pPr>
      <w:r>
        <w:t>Ana Botić iz Kaštel Novog, Ulica don Bare Poparića 30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E6428F" w:rsidP="006B338C" w:rsidR="00E6428F">
      <w:pPr>
        <w:ind w:left="360"/>
        <w:jc w:val="both"/>
      </w:pPr>
    </w:p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/>
    <w:p w:rsidRDefault="00E6428F" w:rsidP="00E6428F" w:rsidR="00E6428F"/>
    <w:p w:rsidRDefault="000302FB" w:rsidP="00E6428F" w:rsidR="000302FB" w:rsidRPr="00E6428F">
      <w:pPr>
        <w:jc w:val="center"/>
      </w:pPr>
    </w:p>
    <w:sectPr w:rsidSect="00773A37" w:rsidR="000302FB" w:rsidRPr="00E6428F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9D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AD2C01">
          <w:t>89</w:t>
        </w:r>
        <w:r w:rsidR="0062388D">
          <w:t>/</w:t>
        </w:r>
        <w:r w:rsidR="00AD2C01">
          <w:t>2017-7</w:t>
        </w:r>
      </w:p>
      <w:p w:rsidRDefault="003F49D6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408E9"/>
    <w:rsid w:val="0027651C"/>
    <w:rsid w:val="00292D9D"/>
    <w:rsid w:val="00332587"/>
    <w:rsid w:val="0037500F"/>
    <w:rsid w:val="00391689"/>
    <w:rsid w:val="003A47CB"/>
    <w:rsid w:val="003D4686"/>
    <w:rsid w:val="003E2BB6"/>
    <w:rsid w:val="003F49D6"/>
    <w:rsid w:val="004206F9"/>
    <w:rsid w:val="004A3683"/>
    <w:rsid w:val="004E5D4F"/>
    <w:rsid w:val="00501800"/>
    <w:rsid w:val="00517489"/>
    <w:rsid w:val="0053370D"/>
    <w:rsid w:val="00561856"/>
    <w:rsid w:val="005A59AB"/>
    <w:rsid w:val="005D2D3D"/>
    <w:rsid w:val="0062388D"/>
    <w:rsid w:val="00633176"/>
    <w:rsid w:val="0063377B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02D34"/>
    <w:rsid w:val="008B3276"/>
    <w:rsid w:val="008E1367"/>
    <w:rsid w:val="009217D3"/>
    <w:rsid w:val="00985BD2"/>
    <w:rsid w:val="009D64CC"/>
    <w:rsid w:val="009E05AD"/>
    <w:rsid w:val="00A22E6F"/>
    <w:rsid w:val="00A94666"/>
    <w:rsid w:val="00AD2C01"/>
    <w:rsid w:val="00B051DF"/>
    <w:rsid w:val="00B7056A"/>
    <w:rsid w:val="00B83DE2"/>
    <w:rsid w:val="00BB069D"/>
    <w:rsid w:val="00BE2A71"/>
    <w:rsid w:val="00BE6C59"/>
    <w:rsid w:val="00C052B0"/>
    <w:rsid w:val="00C55CCE"/>
    <w:rsid w:val="00C57DAD"/>
    <w:rsid w:val="00CB60C4"/>
    <w:rsid w:val="00CE735C"/>
    <w:rsid w:val="00CF5E99"/>
    <w:rsid w:val="00D21088"/>
    <w:rsid w:val="00D21F59"/>
    <w:rsid w:val="00D50A07"/>
    <w:rsid w:val="00D54D90"/>
    <w:rsid w:val="00DC56CB"/>
    <w:rsid w:val="00DE15D0"/>
    <w:rsid w:val="00DF177E"/>
    <w:rsid w:val="00E504E7"/>
    <w:rsid w:val="00E537B7"/>
    <w:rsid w:val="00E6428F"/>
    <w:rsid w:val="00E9299D"/>
    <w:rsid w:val="00F05A94"/>
    <w:rsid w:val="00F45B91"/>
    <w:rsid w:val="00F6439B"/>
    <w:rsid w:val="00FB5FBD"/>
    <w:rsid w:val="00FC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St-89/2017-8</izvorni_sadrzaj>
    <derivirana_varijabla naziv="DomainObject.Oznaka_1">St-89/2017-8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FIDES ŠIBENIK društvo s ograničenom odgovornošću za trgovinu i iznajmljivanje vozila</izvorni_sadrzaj>
    <derivirana_varijabla naziv="DomainObject.Predmet.ProtustrankaFormated_1">  FIDES ŠIBENIK društvo s ograničenom odgovornošću za trgovinu i iznajmljivanje vozila</derivirana_varijabla>
  </DomainObject.Predmet.ProtustrankaFormated>
  <DomainObject.Predmet.ProtustrankaFormatedOIB>
    <izvorni_sadrzaj>  FIDES ŠIBENIK društvo s ograničenom odgovornošću za trgovinu i iznajmljivanje vozila, OIB 19532873871</izvorni_sadrzaj>
    <derivirana_varijabla naziv="DomainObject.Predmet.ProtustrankaFormatedOIB_1">  FIDES ŠIBENIK društvo s ograničenom odgovornošću za trgovinu i iznajmljivanje vozila, OIB 19532873871</derivirana_varijabla>
  </DomainObject.Predmet.ProtustrankaFormatedOIB>
  <DomainObject.Predmet.ProtustrankaFormatedWithAdress>
    <izvorni_sadrzaj> FIDES ŠIBENIK društvo s ograničenom odgovornošću za trgovinu i iznajmljivanje vozila, Stjepana Radića 42 b , 22000 Šibenik</izvorni_sadrzaj>
    <derivirana_varijabla naziv="DomainObject.Predmet.ProtustrankaFormatedWithAdress_1"> FIDES ŠIBENIK društvo s ograničenom odgovornošću za trgovinu i iznajmljivanje vozila, Stjepana Radića 42 b , 22000 Šibenik</derivirana_varijabla>
  </DomainObject.Predmet.ProtustrankaFormatedWithAdress>
  <DomainObject.Predmet.ProtustrankaFormatedWithAdressOIB>
    <izvorni_sadrzaj> FIDES ŠIBENIK društvo s ograničenom odgovornošću za trgovinu i iznajmljivanje vozila, OIB 19532873871, Stjepana Radića 42 b , 22000 Šibenik</izvorni_sadrzaj>
    <derivirana_varijabla naziv="DomainObject.Predmet.ProtustrankaFormatedWithAdressOIB_1"> FIDES ŠIBENIK društvo s ograničenom odgovornošću za trgovinu i iznajmljivanje vozila, OIB 19532873871, Stjepana Radića 42 b , 22000 Šibenik</derivirana_varijabla>
  </DomainObject.Predmet.ProtustrankaFormatedWithAdressOIB>
  <DomainObject.Predmet.ProtustrankaWithAdress>
    <izvorni_sadrzaj>FIDES ŠIBENIK društvo s ograničenom odgovornošću za trgovinu i iznajmljivanje vozila Stjepana Radića 42 b , 22000 Šibenik</izvorni_sadrzaj>
    <derivirana_varijabla naziv="DomainObject.Predmet.ProtustrankaWithAdress_1">FIDES ŠIBENIK društvo s ograničenom odgovornošću za trgovinu i iznajmljivanje vozila Stjepana Radića 42 b , 22000 Šibenik</derivirana_varijabla>
  </DomainObject.Predmet.ProtustrankaWithAdress>
  <DomainObject.Predmet.ProtustrankaWithAdressOIB>
    <izvorni_sadrzaj>FIDES ŠIBENIK društvo s ograničenom odgovornošću za trgovinu i iznajmljivanje vozila, OIB 19532873871, Stjepana Radića 42 b , 22000 Šibenik</izvorni_sadrzaj>
    <derivirana_varijabla naziv="DomainObject.Predmet.ProtustrankaWithAdressOIB_1">FIDES ŠIBENIK društvo s ograničenom odgovornošću za trgovinu i iznajmljivanje vozila, OIB 19532873871, Stjepana Radića 42 b , 22000 Šibenik</derivirana_varijabla>
  </DomainObject.Predmet.ProtustrankaWithAdressOIB>
  <DomainObject.Predmet.ProtustrankaNazivFormated>
    <izvorni_sadrzaj>FIDES ŠIBENIK društvo s ograničenom odgovornošću za trgovinu i iznajmljivanje vozila</izvorni_sadrzaj>
    <derivirana_varijabla naziv="DomainObject.Predmet.ProtustrankaNazivFormated_1">FIDES ŠIBENIK društvo s ograničenom odgovornošću za trgovinu i iznajmljivanje vozila</derivirana_varijabla>
  </DomainObject.Predmet.ProtustrankaNazivFormated>
  <DomainObject.Predmet.ProtustrankaNazivFormatedOIB>
    <izvorni_sadrzaj>FIDES ŠIBENIK društvo s ograničenom odgovornošću za trgovinu i iznajmljivanje vozila, OIB 19532873871</izvorni_sadrzaj>
    <derivirana_varijabla naziv="DomainObject.Predmet.ProtustrankaNazivFormatedOIB_1">FIDES ŠIBENIK društvo s ograničenom odgovornošću za trgovinu i iznajmljivanje vozila, OIB 19532873871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FIDES ŠIBENIK društvo s ograničenom odgovornošću za trgovinu i iznajmljivanje vozila</item>
    </izvorni_sadrzaj>
    <derivirana_varijabla naziv="DomainObject.Predmet.ProtuStrankaListFormated_1">
      <item>FIDES ŠIBENIK društvo s ograničenom odgovornošću za trgovinu i iznajmljivanje vozila</item>
    </derivirana_varijabla>
  </DomainObject.Predmet.ProtuStrankaListFormated>
  <DomainObject.Predmet.ProtuStrankaListFormatedOIB>
    <izvorni_sadrzaj>
      <item>FIDES ŠIBENIK društvo s ograničenom odgovornošću za trgovinu i iznajmljivanje vozila, OIB 19532873871</item>
    </izvorni_sadrzaj>
    <derivirana_varijabla naziv="DomainObject.Predmet.ProtuStrankaListFormatedOIB_1">
      <item>FIDES ŠIBENIK društvo s ograničenom odgovornošću za trgovinu i iznajmljivanje vozila, OIB 19532873871</item>
    </derivirana_varijabla>
  </DomainObject.Predmet.ProtuStrankaListFormatedOIB>
  <DomainObject.Predmet.ProtuStrankaListFormatedWithAdress>
    <izvorni_sadrzaj>
      <item>FIDES ŠIBENIK društvo s ograničenom odgovornošću za trgovinu i iznajmljivanje vozila, Stjepana Radića 42 b , 22000 Šibenik</item>
    </izvorni_sadrzaj>
    <derivirana_varijabla naziv="DomainObject.Predmet.ProtuStrankaListFormatedWithAdress_1">
      <item>FIDES ŠIBENIK društvo s ograničenom odgovornošću za trgovinu i iznajmljivanje vozila, Stjepana Radića 42 b , 22000 Šibenik</item>
    </derivirana_varijabla>
  </DomainObject.Predmet.ProtuStrankaListFormatedWithAdress>
  <DomainObject.Predmet.ProtuStrankaListFormatedWithAdressOIB>
    <izvorni_sadrzaj>
      <item>FIDES ŠIBENIK društvo s ograničenom odgovornošću za trgovinu i iznajmljivanje vozila, OIB 19532873871, Stjepana Radića 42 b , 22000 Šibenik</item>
    </izvorni_sadrzaj>
    <derivirana_varijabla naziv="DomainObject.Predmet.ProtuStrankaListFormatedWithAdressOIB_1">
      <item>FIDES ŠIBENIK društvo s ograničenom odgovornošću za trgovinu i iznajmljivanje vozila, OIB 19532873871, Stjepana Radića 42 b , 22000 Šibenik</item>
    </derivirana_varijabla>
  </DomainObject.Predmet.ProtuStrankaListFormatedWithAdressOIB>
  <DomainObject.Predmet.ProtuStrankaListNazivFormated>
    <izvorni_sadrzaj>
      <item>FIDES ŠIBENIK društvo s ograničenom odgovornošću za trgovinu i iznajmljivanje vozila</item>
    </izvorni_sadrzaj>
    <derivirana_varijabla naziv="DomainObject.Predmet.ProtuStrankaListNazivFormated_1">
      <item>FIDES ŠIBENIK društvo s ograničenom odgovornošću za trgovinu i iznajmljivanje vozila</item>
    </derivirana_varijabla>
  </DomainObject.Predmet.ProtuStrankaListNazivFormated>
  <DomainObject.Predmet.ProtuStrankaListNazivFormatedOIB>
    <izvorni_sadrzaj>
      <item>FIDES ŠIBENIK društvo s ograničenom odgovornošću za trgovinu i iznajmljivanje vozila, OIB 19532873871</item>
    </izvorni_sadrzaj>
    <derivirana_varijabla naziv="DomainObject.Predmet.ProtuStrankaListNazivFormatedOIB_1">
      <item>FIDES ŠIBENIK društvo s ograničenom odgovornošću za trgovinu i iznajmljivanje vozila, OIB 19532873871</item>
    </derivirana_varijabla>
  </DomainObject.Predmet.ProtuStrankaListNazivFormatedOIB>
  <DomainObject.Predmet.OstaliListFormated>
    <izvorni_sadrzaj>
      <item>Ana Botić</item>
    </izvorni_sadrzaj>
    <derivirana_varijabla naziv="DomainObject.Predmet.OstaliListFormated_1">
      <item>Ana Botić</item>
    </derivirana_varijabla>
  </DomainObject.Predmet.OstaliListFormated>
  <DomainObject.Predmet.OstaliListFormatedOIB>
    <izvorni_sadrzaj>
      <item>Ana Botić, OIB 29863404509</item>
    </izvorni_sadrzaj>
    <derivirana_varijabla naziv="DomainObject.Predmet.OstaliListFormatedOIB_1">
      <item>Ana Botić, OIB 29863404509</item>
    </derivirana_varijabla>
  </DomainObject.Predmet.OstaliListFormatedOIB>
  <DomainObject.Predmet.OstaliListFormatedWithAdress>
    <izvorni_sadrzaj>
      <item>Ana Botić, Don Bare Poparića 30, 21217 Kaštel Novi</item>
    </izvorni_sadrzaj>
    <derivirana_varijabla naziv="DomainObject.Predmet.OstaliListFormatedWithAdress_1">
      <item>Ana Botić, Don Bare Poparića 30, 21217 Kaštel Novi</item>
    </derivirana_varijabla>
  </DomainObject.Predmet.OstaliListFormatedWithAdress>
  <DomainObject.Predmet.OstaliListFormatedWithAdressOIB>
    <izvorni_sadrzaj>
      <item>Ana Botić, OIB 29863404509, Don Bare Poparića 30, 21217 Kaštel Novi</item>
    </izvorni_sadrzaj>
    <derivirana_varijabla naziv="DomainObject.Predmet.OstaliListFormatedWithAdressOIB_1">
      <item>Ana Botić, OIB 29863404509, Don Bare Poparića 30, 21217 Kaštel Novi</item>
    </derivirana_varijabla>
  </DomainObject.Predmet.OstaliListFormatedWithAdressOIB>
  <DomainObject.Predmet.OstaliListNazivFormated>
    <izvorni_sadrzaj>
      <item>Ana Botić</item>
    </izvorni_sadrzaj>
    <derivirana_varijabla naziv="DomainObject.Predmet.OstaliListNazivFormated_1">
      <item>Ana Botić</item>
    </derivirana_varijabla>
  </DomainObject.Predmet.OstaliListNazivFormated>
  <DomainObject.Predmet.OstaliListNazivFormatedOIB>
    <izvorni_sadrzaj>
      <item>Ana Botić, OIB 29863404509</item>
    </izvorni_sadrzaj>
    <derivirana_varijabla naziv="DomainObject.Predmet.OstaliListNazivFormatedOIB_1">
      <item>Ana Botić, OIB 29863404509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St-89/2017-8</izvorni_sadrzaj>
    <derivirana_varijabla naziv="DomainObject.PoslovniBrojDokumenta_1">St-89/2017-8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FIDES ŠIBENIK društvo s ograničenom odgovornošću za trgovinu i iznajmljivanje vozila</izvorni_sadrzaj>
    <derivirana_varijabla naziv="DomainObject.Predmet.ProtustrankaIDrugi_1">FIDES ŠIBENIK društvo s ograničenom odgovornošću za trgovinu i iznajmljivanje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FIDES ŠIBENIK društvo s ograničenom odgovornošću za trgovinu i iznajmljivanje vozila, OIB 19532873871, Stjepana Radića 42 b , 22000 Šibenik</izvorni_sadrzaj>
    <derivirana_varijabla naziv="DomainObject.Predmet.ProtustrankaIDrugiAdressOIB_1">FIDES ŠIBENIK društvo s ograničenom odgovornošću za trgovinu i iznajmljivanje vozila, OIB 19532873871, Stjepana Radića 42 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FIDES ŠIBENIK društvo s ograničenom odgovornošću za trgovinu i iznajmljivanje vozila</item>
      <item>FINA - Podružnica Šibenik</item>
      <item>Ana Botić</item>
    </izvorni_sadrzaj>
    <derivirana_varijabla naziv="DomainObject.Predmet.SudioniciListNaziv_1">
      <item>FIDES ŠIBENIK društvo s ograničenom odgovornošću za trgovinu i iznajmljivanje vozila</item>
      <item>FINA - Podružnica Šibenik</item>
      <item>Ana Botić</item>
    </derivirana_varijabla>
  </DomainObject.Predmet.SudioniciListNaziv>
  <DomainObject.Predmet.SudioniciListAdressOIB>
    <izvorni_sadrzaj>
      <item>FIDES ŠIBENIK društvo s ograničenom odgovornošću za trgovinu i iznajmljivanje vozila, OIB 19532873871, Stjepana Radića 42 b ,22000 Šibenik</item>
      <item>FINA - Podružnica Šibenik, OIB 85821130368, Perivoj L. Marune 1,22000 Šibenik</item>
      <item>Ana Botić, OIB 29863404509, Don Bare Poparića 30,21217 Kaštel Novi</item>
    </izvorni_sadrzaj>
    <derivirana_varijabla naziv="DomainObject.Predmet.SudioniciListAdressOIB_1">
      <item>FIDES ŠIBENIK društvo s ograničenom odgovornošću za trgovinu i iznajmljivanje vozila, OIB 19532873871, Stjepana Radića 42 b ,22000 Šibenik</item>
      <item>FINA - Podružnica Šibenik, OIB 85821130368, Perivoj L. Marune 1,22000 Šibenik</item>
      <item>Ana Botić, OIB 29863404509, Don Bare Poparića 30,21217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19532873871</item>
      <item>, OIB 85821130368</item>
      <item>, OIB 29863404509</item>
    </izvorni_sadrzaj>
    <derivirana_varijabla naziv="DomainObject.Predmet.SudioniciListNazivOIB_1">
      <item>, OIB 19532873871</item>
      <item>, OIB 85821130368</item>
      <item>, OIB 29863404509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916BF-2C5D-41A7-AA65-C39427781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385</properties:Words>
  <properties:Characters>1903</properties:Characters>
  <properties:Lines>76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2017-08-31T06:39:00Z</dcterms:created>
  <dc:creator>Ardena Bajlo</dc:creator>
  <cp:lastModifiedBy>Martina Kalmeta</cp:lastModifiedBy>
  <cp:lastPrinted>2016-12-08T09:02:00Z</cp:lastPrinted>
  <dcterms:modified xmlns:xsi="http://www.w3.org/2001/XMLSchema-instance" xsi:type="dcterms:W3CDTF">2017-08-31T11:25:00Z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St-89/2017-8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