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4ac3fd" w14:paraId="04ac3f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A385F">
        <w:rPr>
          <w:rFonts w:hAnsi="Times New Roman" w:ascii="Times New Roman"/>
          <w:b/>
          <w:sz w:val="24"/>
          <w:szCs w:val="24"/>
        </w:rPr>
        <w:t>1334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A385F">
        <w:rPr>
          <w:rFonts w:hAnsi="Times New Roman" w:ascii="Times New Roman"/>
          <w:sz w:val="24"/>
          <w:szCs w:val="24"/>
        </w:rPr>
        <w:t>1334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DA385F" w:rsidRPr="00DA385F">
        <w:rPr>
          <w:rFonts w:hAnsi="Times New Roman" w:ascii="Times New Roman"/>
          <w:sz w:val="24"/>
          <w:szCs w:val="24"/>
        </w:rPr>
        <w:t>ART KLUB UDRUGA ZA PSIHO-SOCIJALNU POMOĆ KROZ KREATIVNI RAD u likvidaciji</w:t>
      </w:r>
      <w:r w:rsidR="00DA385F">
        <w:rPr>
          <w:rFonts w:hAnsi="Times New Roman" w:ascii="Times New Roman"/>
          <w:sz w:val="24"/>
          <w:szCs w:val="24"/>
        </w:rPr>
        <w:t xml:space="preserve"> </w:t>
      </w:r>
      <w:r w:rsidR="001B6D24">
        <w:rPr>
          <w:rFonts w:hAnsi="Times New Roman" w:ascii="Times New Roman"/>
          <w:sz w:val="24"/>
          <w:szCs w:val="24"/>
        </w:rPr>
        <w:t>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A385F" w:rsidRPr="00DA385F">
        <w:rPr>
          <w:rFonts w:hAnsi="Times New Roman" w:ascii="Times New Roman"/>
          <w:sz w:val="24"/>
          <w:szCs w:val="24"/>
        </w:rPr>
        <w:t>64901486137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0C9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0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20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20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20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0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20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20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20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St-1334/2016</izvorni_sadrzaj>
    <derivirana_varijabla naziv="DomainObject.Predmet.OznakaBroj_1">St-1334/2016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KLUB UDRUGA ZA PSIHO-SOCIJALNU POMOĆ KROZ KREATIVNI RAD u likvidaciji</izvorni_sadrzaj>
    <derivirana_varijabla naziv="DomainObject.Predmet.ProtustrankaFormated_1">  ART KLUB UDRUGA ZA PSIHO-SOCIJALNU POMOĆ KROZ KREATIVNI RAD u likvidaciji</derivirana_varijabla>
  </DomainObject.Predmet.ProtustrankaFormated>
  <DomainObject.Predmet.ProtustrankaFormatedOIB>
    <izvorni_sadrzaj>  ART KLUB UDRUGA ZA PSIHO-SOCIJALNU POMOĆ KROZ KREATIVNI RAD u likvidaciji, OIB 64901486137</izvorni_sadrzaj>
    <derivirana_varijabla naziv="DomainObject.Predmet.ProtustrankaFormatedOIB_1">  ART KLUB UDRUGA ZA PSIHO-SOCIJALNU POMOĆ KROZ KREATIVNI RAD u likvidaciji, OIB 64901486137</derivirana_varijabla>
  </DomainObject.Predmet.ProtustrankaFormatedOIB>
  <DomainObject.Predmet.ProtustrankaFormatedWithAdress>
    <izvorni_sadrzaj> ART KLUB UDRUGA ZA PSIHO-SOCIJALNU POMOĆ KROZ KREATIVNI RAD u likvidaciji, Cernička 50, 10000 Zagreb</izvorni_sadrzaj>
    <derivirana_varijabla naziv="DomainObject.Predmet.ProtustrankaFormatedWithAdress_1"> ART KLUB UDRUGA ZA PSIHO-SOCIJALNU POMOĆ KROZ KREATIVNI RAD u likvidaciji, Cernička 50, 10000 Zagreb</derivirana_varijabla>
  </DomainObject.Predmet.ProtustrankaFormatedWithAdress>
  <DomainObject.Predmet.ProtustrankaFormatedWithAdressOIB>
    <izvorni_sadrzaj> ART KLUB UDRUGA ZA PSIHO-SOCIJALNU POMOĆ KROZ KREATIVNI RAD u likvidaciji, OIB 64901486137, Cernička 50, 10000 Zagreb</izvorni_sadrzaj>
    <derivirana_varijabla naziv="DomainObject.Predmet.ProtustrankaFormatedWithAdressOIB_1"> ART KLUB UDRUGA ZA PSIHO-SOCIJALNU POMOĆ KROZ KREATIVNI RAD u likvidaciji, OIB 64901486137, Cernička 50, 10000 Zagreb</derivirana_varijabla>
  </DomainObject.Predmet.ProtustrankaFormatedWithAdressOIB>
  <DomainObject.Predmet.ProtustrankaWithAdress>
    <izvorni_sadrzaj>ART KLUB UDRUGA ZA PSIHO-SOCIJALNU POMOĆ KROZ KREATIVNI RAD u likvidaciji Cernička 50, 10000 Zagreb</izvorni_sadrzaj>
    <derivirana_varijabla naziv="DomainObject.Predmet.ProtustrankaWithAdress_1">ART KLUB UDRUGA ZA PSIHO-SOCIJALNU POMOĆ KROZ KREATIVNI RAD u likvidaciji Cernička 50, 10000 Zagreb</derivirana_varijabla>
  </DomainObject.Predmet.ProtustrankaWithAdress>
  <DomainObject.Predmet.ProtustrankaWithAdressOIB>
    <izvorni_sadrzaj>ART KLUB UDRUGA ZA PSIHO-SOCIJALNU POMOĆ KROZ KREATIVNI RAD u likvidaciji, OIB 64901486137, Cernička 50, 10000 Zagreb</izvorni_sadrzaj>
    <derivirana_varijabla naziv="DomainObject.Predmet.ProtustrankaWithAdressOIB_1">ART KLUB UDRUGA ZA PSIHO-SOCIJALNU POMOĆ KROZ KREATIVNI RAD u likvidaciji, OIB 64901486137, Cernička 50, 10000 Zagreb</derivirana_varijabla>
  </DomainObject.Predmet.ProtustrankaWithAdressOIB>
  <DomainObject.Predmet.ProtustrankaNazivFormated>
    <izvorni_sadrzaj>ART KLUB UDRUGA ZA PSIHO-SOCIJALNU POMOĆ KROZ KREATIVNI RAD u likvidaciji</izvorni_sadrzaj>
    <derivirana_varijabla naziv="DomainObject.Predmet.ProtustrankaNazivFormated_1">ART KLUB UDRUGA ZA PSIHO-SOCIJALNU POMOĆ KROZ KREATIVNI RAD u likvidaciji</derivirana_varijabla>
  </DomainObject.Predmet.ProtustrankaNazivFormated>
  <DomainObject.Predmet.ProtustrankaNazivFormatedOIB>
    <izvorni_sadrzaj>ART KLUB UDRUGA ZA PSIHO-SOCIJALNU POMOĆ KROZ KREATIVNI RAD u likvidaciji, OIB 64901486137</izvorni_sadrzaj>
    <derivirana_varijabla naziv="DomainObject.Predmet.ProtustrankaNazivFormatedOIB_1">ART KLUB UDRUGA ZA PSIHO-SOCIJALNU POMOĆ KROZ KREATIVNI RAD u likvidaciji, OIB 64901486137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KLUB UDRUGA ZA PSIHO-SOCIJALNU POMOĆ KROZ KREATIVNI RAD u likvidaciji</item>
    </izvorni_sadrzaj>
    <derivirana_varijabla naziv="DomainObject.Predmet.ProtuStrankaListFormated_1">
      <item>ART KLUB UDRUGA ZA PSIHO-SOCIJALNU POMOĆ KROZ KREATIVNI RAD u likvidaciji</item>
    </derivirana_varijabla>
  </DomainObject.Predmet.ProtuStrankaListFormated>
  <DomainObject.Predmet.ProtuStrankaListFormatedOIB>
    <izvorni_sadrzaj>
      <item>ART KLUB UDRUGA ZA PSIHO-SOCIJALNU POMOĆ KROZ KREATIVNI RAD u likvidaciji, OIB 64901486137</item>
    </izvorni_sadrzaj>
    <derivirana_varijabla naziv="DomainObject.Predmet.ProtuStrankaListFormatedOIB_1">
      <item>ART KLUB UDRUGA ZA PSIHO-SOCIJALNU POMOĆ KROZ KREATIVNI RAD u likvidaciji, OIB 64901486137</item>
    </derivirana_varijabla>
  </DomainObject.Predmet.ProtuStrankaListFormatedOIB>
  <DomainObject.Predmet.ProtuStrankaListFormatedWithAdress>
    <izvorni_sadrzaj>
      <item>ART KLUB UDRUGA ZA PSIHO-SOCIJALNU POMOĆ KROZ KREATIVNI RAD u likvidaciji, Cernička 50, 10000 Zagreb</item>
    </izvorni_sadrzaj>
    <derivirana_varijabla naziv="DomainObject.Predmet.ProtuStrankaListFormatedWithAdress_1">
      <item>ART KLUB UDRUGA ZA PSIHO-SOCIJALNU POMOĆ KROZ KREATIVNI RAD u likvidaciji, Cernička 50, 10000 Zagreb</item>
    </derivirana_varijabla>
  </DomainObject.Predmet.ProtuStrankaListFormatedWithAdress>
  <DomainObject.Predmet.ProtuStrankaListFormatedWithAdressOIB>
    <izvorni_sadrzaj>
      <item>ART KLUB UDRUGA ZA PSIHO-SOCIJALNU POMOĆ KROZ KREATIVNI RAD u likvidaciji, OIB 64901486137, Cernička 50, 10000 Zagreb</item>
    </izvorni_sadrzaj>
    <derivirana_varijabla naziv="DomainObject.Predmet.ProtuStrankaListFormatedWithAdressOIB_1">
      <item>ART KLUB UDRUGA ZA PSIHO-SOCIJALNU POMOĆ KROZ KREATIVNI RAD u likvidaciji, OIB 64901486137, Cernička 50, 10000 Zagreb</item>
    </derivirana_varijabla>
  </DomainObject.Predmet.ProtuStrankaListFormatedWithAdressOIB>
  <DomainObject.Predmet.ProtuStrankaListNazivFormated>
    <izvorni_sadrzaj>
      <item>ART KLUB UDRUGA ZA PSIHO-SOCIJALNU POMOĆ KROZ KREATIVNI RAD u likvidaciji</item>
    </izvorni_sadrzaj>
    <derivirana_varijabla naziv="DomainObject.Predmet.ProtuStrankaListNazivFormated_1">
      <item>ART KLUB UDRUGA ZA PSIHO-SOCIJALNU POMOĆ KROZ KREATIVNI RAD u likvidaciji</item>
    </derivirana_varijabla>
  </DomainObject.Predmet.ProtuStrankaListNazivFormated>
  <DomainObject.Predmet.ProtuStrankaListNazivFormatedOIB>
    <izvorni_sadrzaj>
      <item>ART KLUB UDRUGA ZA PSIHO-SOCIJALNU POMOĆ KROZ KREATIVNI RAD u likvidaciji, OIB 64901486137</item>
    </izvorni_sadrzaj>
    <derivirana_varijabla naziv="DomainObject.Predmet.ProtuStrankaListNazivFormatedOIB_1">
      <item>ART KLUB UDRUGA ZA PSIHO-SOCIJALNU POMOĆ KROZ KREATIVNI RAD u likvidaciji, OIB 64901486137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KLUB UDRUGA ZA PSIHO-SOCIJALNU POMOĆ KROZ KREATIVNI RAD u likvidaciji</izvorni_sadrzaj>
    <derivirana_varijabla naziv="DomainObject.Predmet.ProtustrankaIDrugi_1">ART KLUB UDRUGA ZA PSIHO-SOCIJALNU POMOĆ KROZ KREATIVNI RAD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 KLUB UDRUGA ZA PSIHO-SOCIJALNU POMOĆ KROZ KREATIVNI RAD u likvidaciji, OIB 64901486137, Cernička 50, 10000 Zagreb</izvorni_sadrzaj>
    <derivirana_varijabla naziv="DomainObject.Predmet.ProtustrankaIDrugiAdressOIB_1">ART KLUB UDRUGA ZA PSIHO-SOCIJALNU POMOĆ KROZ KREATIVNI RAD u likvidaciji, OIB 64901486137, Cernička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KLUB UDRUGA ZA PSIHO-SOCIJALNU POMOĆ KROZ KREATIVNI RAD u likvidaciji</item>
      <item>FINA Regionalni centar Zagreb</item>
    </izvorni_sadrzaj>
    <derivirana_varijabla naziv="DomainObject.Predmet.SudioniciListNaziv_1">
      <item>ART KLUB UDRUGA ZA PSIHO-SOCIJALNU POMOĆ KROZ KREATIVNI RAD u likvidaciji</item>
      <item>FINA Regionalni centar Zagreb</item>
    </derivirana_varijabla>
  </DomainObject.Predmet.SudioniciListNaziv>
  <DomainObject.Predmet.SudioniciListAdressOIB>
    <izvorni_sadrzaj>
      <item>ART KLUB UDRUGA ZA PSIHO-SOCIJALNU POMOĆ KROZ KREATIVNI RAD u likvidaciji, OIB 64901486137, Cernička 50,10000 Zagreb</item>
      <item>FINA Regionalni centar Zagreb, OIB 85821130368, Trg svibanjskih žrtava 1995. br. 1,10000 Zagreb</item>
    </izvorni_sadrzaj>
    <derivirana_varijabla naziv="DomainObject.Predmet.SudioniciListAdressOIB_1">
      <item>ART KLUB UDRUGA ZA PSIHO-SOCIJALNU POMOĆ KROZ KREATIVNI RAD u likvidaciji, OIB 64901486137, Cernička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64901486137</item>
      <item>, OIB 85821130368</item>
    </izvorni_sadrzaj>
    <derivirana_varijabla naziv="DomainObject.Predmet.SudioniciListNazivOIB_1">
      <item>, OIB 64901486137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826</properties:Characters>
  <properties:Lines>45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2016-04-18T07:44:00Z</cp:lastPrinted>
  <dcterms:modified xmlns:xsi="http://www.w3.org/2001/XMLSchema-instance" xsi:type="dcterms:W3CDTF">2016-04-18T07:47:00Z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