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232e" w14:paraId="cf5232e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CONSTRUCTUM INTUMESCO j.d.o.o.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Ratarska 35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63006679117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CONSTRUCTUM INTUMESCO j.d.o.o., Zagreb, Ratarska 35, OIB: 63006679117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 xml:space="preserve"> 7, OIB: 63014812654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F3A1B" w:rsidRPr="005F3A1B">
        <w:rPr>
          <w:rFonts w:eastAsia="Times New Roman" w:hAnsi="Times New Roman" w:ascii="Times New Roman"/>
          <w:sz w:val="24"/>
          <w:szCs w:val="24"/>
          <w:lang w:eastAsia="hr-HR"/>
        </w:rPr>
        <w:t>CONSTRUCTUM INTUMESCO j.d.o.o., Zagreb, Ratarska 35, OIB: 63006679117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F3A1B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2B3002" w:rsidP="00F07D42" w:rsidR="002B30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5F3A1B">
      <w:rPr>
        <w:rFonts w:eastAsia="Times New Roman" w:hAnsi="Times New Roman" w:ascii="Times New Roman"/>
        <w:noProof/>
        <w:sz w:val="24"/>
        <w:szCs w:val="24"/>
        <w:lang w:eastAsia="hr-HR"/>
      </w:rPr>
      <w:t>7913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5F3A1B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33E3D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33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3E3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3E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33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3E3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3E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7913</izvorni_sadrzaj>
    <derivirana_varijabla naziv="DomainObject.Predmet.Broj_1">7913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St-7913/2015</izvorni_sadrzaj>
    <derivirana_varijabla naziv="DomainObject.Predmet.OznakaBroj_1">St-7913/2015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CONSTRUCTUM INTUMESCO j.d.o.o. za graditeljstvo i usluge</izvorni_sadrzaj>
    <derivirana_varijabla naziv="DomainObject.Predmet.ProtustrankaFormated_1">  CONSTRUCTUM INTUMESCO j.d.o.o. za graditeljstvo i usluge</derivirana_varijabla>
  </DomainObject.Predmet.ProtustrankaFormated>
  <DomainObject.Predmet.ProtustrankaFormatedOIB>
    <izvorni_sadrzaj>  CONSTRUCTUM INTUMESCO j.d.o.o. za graditeljstvo i usluge, OIB 63006679117</izvorni_sadrzaj>
    <derivirana_varijabla naziv="DomainObject.Predmet.ProtustrankaFormatedOIB_1">  CONSTRUCTUM INTUMESCO j.d.o.o. za graditeljstvo i usluge, OIB 63006679117</derivirana_varijabla>
  </DomainObject.Predmet.ProtustrankaFormatedOIB>
  <DomainObject.Predmet.ProtustrankaFormatedWithAdress>
    <izvorni_sadrzaj> CONSTRUCTUM INTUMESCO j.d.o.o. za graditeljstvo i usluge, Ratarska 35, 10000 Zagreb</izvorni_sadrzaj>
    <derivirana_varijabla naziv="DomainObject.Predmet.ProtustrankaFormatedWithAdress_1"> CONSTRUCTUM INTUMESCO j.d.o.o. za graditeljstvo i usluge, Ratarska 35, 10000 Zagreb</derivirana_varijabla>
  </DomainObject.Predmet.ProtustrankaFormatedWithAdress>
  <DomainObject.Predmet.ProtustrankaFormatedWithAdressOIB>
    <izvorni_sadrzaj> CONSTRUCTUM INTUMESCO j.d.o.o. za graditeljstvo i usluge, OIB 63006679117, Ratarska 35, 10000 Zagreb</izvorni_sadrzaj>
    <derivirana_varijabla naziv="DomainObject.Predmet.ProtustrankaFormatedWithAdressOIB_1"> CONSTRUCTUM INTUMESCO j.d.o.o. za graditeljstvo i usluge, OIB 63006679117, Ratarska 35, 10000 Zagreb</derivirana_varijabla>
  </DomainObject.Predmet.ProtustrankaFormatedWithAdressOIB>
  <DomainObject.Predmet.ProtustrankaWithAdress>
    <izvorni_sadrzaj>CONSTRUCTUM INTUMESCO j.d.o.o. za graditeljstvo i usluge Ratarska 35, 10000 Zagreb</izvorni_sadrzaj>
    <derivirana_varijabla naziv="DomainObject.Predmet.ProtustrankaWithAdress_1">CONSTRUCTUM INTUMESCO j.d.o.o. za graditeljstvo i usluge Ratarska 35, 10000 Zagreb</derivirana_varijabla>
  </DomainObject.Predmet.ProtustrankaWithAdress>
  <DomainObject.Predmet.ProtustrankaWithAdressOIB>
    <izvorni_sadrzaj>CONSTRUCTUM INTUMESCO j.d.o.o. za graditeljstvo i usluge, OIB 63006679117, Ratarska 35, 10000 Zagreb</izvorni_sadrzaj>
    <derivirana_varijabla naziv="DomainObject.Predmet.ProtustrankaWithAdressOIB_1">CONSTRUCTUM INTUMESCO j.d.o.o. za graditeljstvo i usluge, OIB 63006679117, Ratarska 35, 10000 Zagreb</derivirana_varijabla>
  </DomainObject.Predmet.ProtustrankaWithAdressOIB>
  <DomainObject.Predmet.ProtustrankaNazivFormated>
    <izvorni_sadrzaj>CONSTRUCTUM INTUMESCO j.d.o.o. za graditeljstvo i usluge</izvorni_sadrzaj>
    <derivirana_varijabla naziv="DomainObject.Predmet.ProtustrankaNazivFormated_1">CONSTRUCTUM INTUMESCO j.d.o.o. za graditeljstvo i usluge</derivirana_varijabla>
  </DomainObject.Predmet.ProtustrankaNazivFormated>
  <DomainObject.Predmet.ProtustrankaNazivFormatedOIB>
    <izvorni_sadrzaj>CONSTRUCTUM INTUMESCO j.d.o.o. za graditeljstvo i usluge, OIB 63006679117</izvorni_sadrzaj>
    <derivirana_varijabla naziv="DomainObject.Predmet.ProtustrankaNazivFormatedOIB_1">CONSTRUCTUM INTUMESCO j.d.o.o. za graditeljstvo i usluge, OIB 63006679117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CONSTRUCTUM INTUMESCO j.d.o.o. za graditeljstvo i usluge</item>
    </izvorni_sadrzaj>
    <derivirana_varijabla naziv="DomainObject.Predmet.ProtuStrankaListFormated_1">
      <item>CONSTRUCTUM INTUMESCO j.d.o.o. za graditeljstvo i usluge</item>
    </derivirana_varijabla>
  </DomainObject.Predmet.ProtuStrankaListFormated>
  <DomainObject.Predmet.ProtuStrankaListFormatedOIB>
    <izvorni_sadrzaj>
      <item>CONSTRUCTUM INTUMESCO j.d.o.o. za graditeljstvo i usluge, OIB 63006679117</item>
    </izvorni_sadrzaj>
    <derivirana_varijabla naziv="DomainObject.Predmet.ProtuStrankaListFormatedOIB_1">
      <item>CONSTRUCTUM INTUMESCO j.d.o.o. za graditeljstvo i usluge, OIB 63006679117</item>
    </derivirana_varijabla>
  </DomainObject.Predmet.ProtuStrankaListFormatedOIB>
  <DomainObject.Predmet.ProtuStrankaListFormatedWithAdress>
    <izvorni_sadrzaj>
      <item>CONSTRUCTUM INTUMESCO j.d.o.o. za graditeljstvo i usluge, Ratarska 35, 10000 Zagreb</item>
    </izvorni_sadrzaj>
    <derivirana_varijabla naziv="DomainObject.Predmet.ProtuStrankaListFormatedWithAdress_1">
      <item>CONSTRUCTUM INTUMESCO j.d.o.o. za graditeljstvo i usluge, Ratarska 35, 10000 Zagreb</item>
    </derivirana_varijabla>
  </DomainObject.Predmet.ProtuStrankaListFormatedWithAdress>
  <DomainObject.Predmet.ProtuStrankaListFormatedWithAdressOIB>
    <izvorni_sadrzaj>
      <item>CONSTRUCTUM INTUMESCO j.d.o.o. za graditeljstvo i usluge, OIB 63006679117, Ratarska 35, 10000 Zagreb</item>
    </izvorni_sadrzaj>
    <derivirana_varijabla naziv="DomainObject.Predmet.ProtuStrankaListFormatedWithAdressOIB_1">
      <item>CONSTRUCTUM INTUMESCO j.d.o.o. za graditeljstvo i usluge, OIB 63006679117, Ratarska 35, 10000 Zagreb</item>
    </derivirana_varijabla>
  </DomainObject.Predmet.ProtuStrankaListFormatedWithAdressOIB>
  <DomainObject.Predmet.ProtuStrankaListNazivFormated>
    <izvorni_sadrzaj>
      <item>CONSTRUCTUM INTUMESCO j.d.o.o. za graditeljstvo i usluge</item>
    </izvorni_sadrzaj>
    <derivirana_varijabla naziv="DomainObject.Predmet.ProtuStrankaListNazivFormated_1">
      <item>CONSTRUCTUM INTUMESCO j.d.o.o. za graditeljstvo i usluge</item>
    </derivirana_varijabla>
  </DomainObject.Predmet.ProtuStrankaListNazivFormated>
  <DomainObject.Predmet.ProtuStrankaListNazivFormatedOIB>
    <izvorni_sadrzaj>
      <item>CONSTRUCTUM INTUMESCO j.d.o.o. za graditeljstvo i usluge, OIB 63006679117</item>
    </izvorni_sadrzaj>
    <derivirana_varijabla naziv="DomainObject.Predmet.ProtuStrankaListNazivFormatedOIB_1">
      <item>CONSTRUCTUM INTUMESCO j.d.o.o. za graditeljstvo i usluge, OIB 63006679117</item>
    </derivirana_varijabla>
  </DomainObject.Predmet.ProtuStrankaListNazivFormatedOIB>
  <DomainObject.Predmet.OstaliListFormated>
    <izvorni_sadrzaj>
      <item>Dragiša Golubović</item>
    </izvorni_sadrzaj>
    <derivirana_varijabla naziv="DomainObject.Predmet.OstaliListFormated_1">
      <item>Dragiša Golubović</item>
    </derivirana_varijabla>
  </DomainObject.Predmet.OstaliListFormated>
  <DomainObject.Predmet.OstaliListFormatedOIB>
    <izvorni_sadrzaj>
      <item>Dragiša Golubović, OIB 47235683102</item>
    </izvorni_sadrzaj>
    <derivirana_varijabla naziv="DomainObject.Predmet.OstaliListFormatedOIB_1">
      <item>Dragiša Golubović, OIB 47235683102</item>
    </derivirana_varijabla>
  </DomainObject.Predmet.OstaliListFormatedOIB>
  <DomainObject.Predmet.OstaliListFormatedWithAdress>
    <izvorni_sadrzaj>
      <item>Dragiša Golubović, Trg Augustina Kažotića 8, 10000 Zagreb</item>
    </izvorni_sadrzaj>
    <derivirana_varijabla naziv="DomainObject.Predmet.OstaliListFormatedWithAdress_1">
      <item>Dragiša Golubović, Trg Augustina Kažotića 8, 10000 Zagreb</item>
    </derivirana_varijabla>
  </DomainObject.Predmet.OstaliListFormatedWithAdress>
  <DomainObject.Predmet.OstaliListFormatedWithAdressOIB>
    <izvorni_sadrzaj>
      <item>Dragiša Golubović, OIB 47235683102, Trg Augustina Kažotića 8, 10000 Zagreb</item>
    </izvorni_sadrzaj>
    <derivirana_varijabla naziv="DomainObject.Predmet.OstaliListFormatedWithAdressOIB_1">
      <item>Dragiša Golubović, OIB 47235683102, Trg Augustina Kažotića 8, 10000 Zagreb</item>
    </derivirana_varijabla>
  </DomainObject.Predmet.OstaliListFormatedWithAdressOIB>
  <DomainObject.Predmet.OstaliListNazivFormated>
    <izvorni_sadrzaj>
      <item>Dragiša Golubović</item>
    </izvorni_sadrzaj>
    <derivirana_varijabla naziv="DomainObject.Predmet.OstaliListNazivFormated_1">
      <item>Dragiša Golubović</item>
    </derivirana_varijabla>
  </DomainObject.Predmet.OstaliListNazivFormated>
  <DomainObject.Predmet.OstaliListNazivFormatedOIB>
    <izvorni_sadrzaj>
      <item>Dragiša Golubović, OIB 47235683102</item>
    </izvorni_sadrzaj>
    <derivirana_varijabla naziv="DomainObject.Predmet.OstaliListNazivFormatedOIB_1">
      <item>Dragiša Golubović, OIB 47235683102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CONSTRUCTUM INTUMESCO j.d.o.o. za graditeljstvo i usluge</izvorni_sadrzaj>
    <derivirana_varijabla naziv="DomainObject.Predmet.ProtustrankaIDrugi_1">CONSTRUCTUM INTUMESCO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CONSTRUCTUM INTUMESCO j.d.o.o. za graditeljstvo i usluge, OIB 63006679117, Ratarska 35, 10000 Zagreb</izvorni_sadrzaj>
    <derivirana_varijabla naziv="DomainObject.Predmet.ProtustrankaIDrugiAdressOIB_1">CONSTRUCTUM INTUMESCO j.d.o.o. za graditeljstvo i usluge, OIB 63006679117, Ratarska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CONSTRUCTUM INTUMESCO j.d.o.o. za graditeljstvo i usluge</item>
      <item>FINA Regionalni centar Zagreb</item>
      <item>Dragiša Golubović</item>
    </izvorni_sadrzaj>
    <derivirana_varijabla naziv="DomainObject.Predmet.SudioniciListNaziv_1">
      <item>CONSTRUCTUM INTUMESCO j.d.o.o. za graditeljstvo i usluge</item>
      <item>FINA Regionalni centar Zagreb</item>
      <item>Dragiša Golubović</item>
    </derivirana_varijabla>
  </DomainObject.Predmet.SudioniciListNaziv>
  <DomainObject.Predmet.SudioniciListAdressOIB>
    <izvorni_sadrzaj>
      <item>CONSTRUCTUM INTUMESCO j.d.o.o. za graditeljstvo i usluge, OIB 63006679117, Ratarska 35,10000 Zagreb</item>
      <item>FINA Regionalni centar Zagreb, OIB 85821130368, Trg svibanjskih žrtava 1995. br. 1,10000 Zagreb</item>
      <item>Dragiša Golubović, OIB 47235683102, Trg Augustina Kažotića 8,10000 Zagreb</item>
    </izvorni_sadrzaj>
    <derivirana_varijabla naziv="DomainObject.Predmet.SudioniciListAdressOIB_1">
      <item>CONSTRUCTUM INTUMESCO j.d.o.o. za graditeljstvo i usluge, OIB 63006679117, Ratarska 35,10000 Zagreb</item>
      <item>FINA Regionalni centar Zagreb, OIB 85821130368, Trg svibanjskih žrtava 1995. br. 1,10000 Zagreb</item>
      <item>Dragiša Golubović, OIB 47235683102, Trg Augustina Kažotića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63006679117</item>
      <item>, OIB 85821130368</item>
      <item>, OIB 47235683102</item>
    </izvorni_sadrzaj>
    <derivirana_varijabla naziv="DomainObject.Predmet.SudioniciListNazivOIB_1">
      <item>, OIB 63006679117</item>
      <item>, OIB 85821130368</item>
      <item>, OIB 47235683102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878C1-38F4-45BC-B079-D1838108A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2609</properties:Characters>
  <properties:Lines>93</properties:Lines>
  <properties:Paragraphs>33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2017-03-31T11:11:00Z</dcterms:modified>
  <cp:revision>77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