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815dd" w14:paraId="fb815dd" w:rsidRDefault="00DD6FD9" w:rsidP="005D7BF8" w:rsidR="00DD6FD9"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6FD9" w:rsidP="005D7BF8" w:rsidR="00DD6FD9" w:rsidRPr="005D7BF8">
      <w:pPr>
        <w:pStyle w:val="Bezproreda"/>
        <w:jc w:val="both"/>
      </w:pPr>
      <w:r w:rsidRPr="005D7BF8">
        <w:rPr>
          <w:rFonts w:eastAsia="MS Mincho"/>
        </w:rPr>
        <w:t xml:space="preserve">   REPUBLIKA HRVATSKA</w:t>
      </w:r>
    </w:p>
    <w:p w:rsidRDefault="00DD6FD9" w:rsidP="005D7BF8" w:rsidR="00DD6FD9" w:rsidRPr="005D7BF8">
      <w:pPr>
        <w:pStyle w:val="Bezproreda"/>
        <w:jc w:val="both"/>
      </w:pPr>
      <w:r w:rsidRPr="005D7BF8">
        <w:rPr>
          <w:rFonts w:eastAsia="MS Mincho"/>
        </w:rPr>
        <w:t>TRGOVAČKI SUD U RIJECI</w:t>
      </w:r>
    </w:p>
    <w:p w:rsidRDefault="00DD6FD9" w:rsidP="005D7BF8" w:rsidR="00DD6FD9" w:rsidRPr="005D7BF8">
      <w:pPr>
        <w:pStyle w:val="Bezproreda"/>
        <w:jc w:val="both"/>
        <w:rPr>
          <w:rFonts w:eastAsia="MS Mincho"/>
        </w:rPr>
      </w:pPr>
      <w:r w:rsidRPr="005D7BF8">
        <w:rPr>
          <w:rFonts w:eastAsia="MS Mincho"/>
        </w:rPr>
        <w:t xml:space="preserve">       Rijeka, Zadarska 1 i 3</w:t>
      </w:r>
    </w:p>
    <w:p w:rsidRDefault="00DD6FD9" w:rsidR="00DD6FD9"/>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EF2CC3" w:rsidRPr="00EF2CC3">
        <w:rPr>
          <w:b/>
        </w:rPr>
        <w:t>VE – TA d.o.o. za trgovinu i usluge, KASTAV, Trinajstići 33, OIB 74739378154</w:t>
      </w:r>
      <w:r w:rsidR="009823D9" w:rsidRPr="009823D9">
        <w:rPr>
          <w:b/>
        </w:rPr>
        <w:t xml:space="preserve">, </w:t>
      </w:r>
      <w:r w:rsidR="001C7A55" w:rsidRPr="001C7A55">
        <w:t xml:space="preserve">dana </w:t>
      </w:r>
      <w:r w:rsidR="00076E17">
        <w:t>16</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EF2CC3" w:rsidRPr="00EF2CC3">
        <w:rPr>
          <w:b/>
        </w:rPr>
        <w:t>VE – TA d.o.o. za trgovinu i usluge, KASTAV, Trinajstići 33, OIB 74739378154</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EF2CC3">
        <w:t xml:space="preserve"> Dubravka Stašić iz Rijeke, Vatroslava Lisinskog 2, OIB 23303100671</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EF2CC3" w:rsidRPr="00EF2CC3">
        <w:rPr>
          <w:b/>
        </w:rPr>
        <w:t>VE – TA d.o.o. za trgovinu i usluge, KASTAV, Trinajstići 33, OIB 74739378154</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EF2CC3" w:rsidP="00EF2CC3" w:rsidR="00EF2CC3" w:rsidRPr="00EF2CC3">
      <w:pPr>
        <w:jc w:val="both"/>
      </w:pPr>
      <w:r w:rsidRPr="00EF2CC3">
        <w:tab/>
        <w:t xml:space="preserve">Financijska agencija, Regionalni centar Rijeka podnijela je ovome sudu </w:t>
      </w:r>
      <w:r w:rsidR="0048440A">
        <w:t>0</w:t>
      </w:r>
      <w:r w:rsidRPr="00EF2CC3">
        <w:t>2.  prosinca 2016. godine prijedlog za otvaranje stečajnog postupka nad dužnikom VE – TA d.o.o. za trgovinu i usluge, KASTAV, Trinajstići 33, OIB 74739378154, (dalje: dužnik) temeljem čl.110. st.1. Stečajnog zakona (N</w:t>
      </w:r>
      <w:r w:rsidR="0048440A">
        <w:t xml:space="preserve">arodne novine broj </w:t>
      </w:r>
      <w:r w:rsidRPr="00EF2CC3">
        <w:t xml:space="preserve">71/15, dalje: SZ-a). </w:t>
      </w:r>
    </w:p>
    <w:p w:rsidRDefault="00EF2CC3" w:rsidP="00EF2CC3" w:rsidR="00EF2CC3" w:rsidRPr="00EF2CC3">
      <w:pPr>
        <w:jc w:val="both"/>
      </w:pPr>
      <w:r w:rsidRPr="00EF2CC3">
        <w:tab/>
        <w:t>Predlagatelj je u prijedlogu naveo da dužnik na dan 28. studenog 2016. godine u Očevidniku redoslijeda osnova za plaćanje u neprekinutom razdoblju od 348 dana ima evidentirane neizvršene osnove za plaćanje u ukupnom iznosu od 106.953,60 kn  u koji iznos je uračunata i kamata i naknada Financijske agencije za provedbe ovrhe i da dužnik ima dvoje zaposlenika., te je dostavila Očevidnik o danima insolventnosti na dan 09. veljače 2016. godine iz kojeg proizlazi da dužnik ima evidentirane obveze za plaćanje u neprekinutom razdoblju od 151 dan.</w:t>
      </w:r>
    </w:p>
    <w:p w:rsidRDefault="00EF2CC3" w:rsidP="00EF2CC3" w:rsidR="00EF2CC3" w:rsidRPr="00EF2CC3">
      <w:pPr>
        <w:jc w:val="both"/>
      </w:pPr>
      <w:r w:rsidRPr="00EF2CC3">
        <w:tab/>
        <w:t xml:space="preserve">Rješenjem posl. br. St-1592/16-4 od </w:t>
      </w:r>
      <w:r w:rsidR="0048440A">
        <w:t>0</w:t>
      </w:r>
      <w:r w:rsidRPr="00EF2CC3">
        <w:t xml:space="preserve">. veljače 2017. godine pokrenut je prethodni postupak radi utvrđivanja pretpostavki za otvaranje stečajnog postupka nad dužnikom, naloženo osobi ovlaštenoj za zastupanje dužnika Danielu Mekiš iz Kastva, Trinajstići 33 </w:t>
      </w:r>
      <w:r w:rsidRPr="00EF2CC3">
        <w:lastRenderedPageBreak/>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F2CC3" w:rsidP="00EF2CC3" w:rsidR="00EF2CC3" w:rsidRPr="00EF2CC3">
      <w:pPr>
        <w:jc w:val="both"/>
      </w:pPr>
      <w:r w:rsidRPr="00EF2CC3">
        <w:tab/>
        <w:t>Tijekom prethodnog postupka, sud je saslušao zastupnika dužnika po zakonu na ročištu održanom 28. travnja 2017g. Zastupnik dužnika po zakonu istaknuo je da dužnik u vlasništvu ima pokretnine knjigovodstvene vrijednosti na kraju 2016. godine u ukupnom iznosu 21.083,32 kn. Dužnik u vlasništvu nema nekretnina i nema novčanih tražbina prema trećim osobama.</w:t>
      </w:r>
    </w:p>
    <w:p w:rsidRDefault="00EF2CC3" w:rsidP="00EF2CC3" w:rsidR="00EF2CC3" w:rsidRPr="00EF2CC3">
      <w:pPr>
        <w:jc w:val="both"/>
      </w:pPr>
      <w:r w:rsidRPr="00EF2CC3">
        <w:tab/>
        <w:t xml:space="preserve">Zastupnik dužnika po zakonu pojasnio je da se pokretnine navedene u popisu dugotrajne imovine dužnika dijelom rashodovane  zbog starosti. U odnosu na  fasadnu skelu zastupnik dužnika po zakonu naveo je  da su mu dijelovi pokradeni, a prema njegovom mišljenju dijelovi se mogu unovčiti kao staro željezo u vrijednosti cca 2.000,00 kn. </w:t>
      </w:r>
    </w:p>
    <w:p w:rsidRDefault="00EF2CC3" w:rsidP="00EF2CC3" w:rsidR="00EF2CC3" w:rsidRPr="00EF2CC3">
      <w:pPr>
        <w:jc w:val="both"/>
      </w:pPr>
      <w:r w:rsidRPr="00EF2CC3">
        <w:tab/>
        <w:t xml:space="preserve">Do završetka prethodnog postupka utvrđeno je kod dužnika postojanje stečajnog razloga iz čl. 6. SZ-a, a to je nesposobnost za plaćanje. </w:t>
      </w:r>
    </w:p>
    <w:p w:rsidRDefault="00EF2CC3" w:rsidP="00EF2CC3" w:rsidR="00EF2CC3" w:rsidRPr="00EF2CC3">
      <w:pPr>
        <w:jc w:val="both"/>
      </w:pPr>
      <w:r w:rsidRPr="00EF2CC3">
        <w:tab/>
        <w:t>Naime, prema potvrdi Financijske agencije od 25. siječnja 2017.</w:t>
      </w:r>
      <w:r w:rsidR="0048440A">
        <w:t xml:space="preserve"> </w:t>
      </w:r>
      <w:r w:rsidRPr="00EF2CC3">
        <w:t>g</w:t>
      </w:r>
      <w:r w:rsidR="0048440A">
        <w:t>odine</w:t>
      </w:r>
      <w:r w:rsidRPr="00EF2CC3">
        <w:t xml:space="preserve"> dužnik u Očevidniku redoslijeda osnova za plaćanje ima evidentirane neizvršene osnove za plaćanje u neprekinutom razdoblju od 405 dana.</w:t>
      </w:r>
    </w:p>
    <w:p w:rsidRDefault="00EF2CC3" w:rsidP="00EF2CC3" w:rsidR="00EF2CC3" w:rsidRPr="00EF2CC3">
      <w:pPr>
        <w:jc w:val="both"/>
      </w:pPr>
      <w:r w:rsidRPr="00EF2CC3">
        <w:tab/>
        <w:t>Obzirom da je do završetka prethodnog postupka kod dužnika utvrđeno postojanje stečajnog razloga kao i činjenica nedostatnosti dužnikove imovine za namirenje troškova  stečajnog postupka, sud poziv vjerovnike i druge osobe koje imaju pravni interes za provedbom stečajnog postupka na uplatu predujma u visini 27.700,00 kn. Strukturu predvidivih troškova postupka čine trošak izrade pečata u iznosu 200,00 kn, materijalni trošak (poštarina, bankovne usluge) u iznosu 1.500,00 kn, trošak knjigovodstvenih usluga u iznosu 12.000,00 kn, naknada troškova stečajnom upravitelju u iznosu 4.000,00 kn, i trošak nagrade za rad stečajnom upravitelju u bruto iznosu od 10.000,00 kn.</w:t>
      </w:r>
    </w:p>
    <w:p w:rsidRDefault="00320B90" w:rsidP="002555F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362D57">
        <w:t>0</w:t>
      </w:r>
      <w:r w:rsidR="00EF2CC3">
        <w:t>2</w:t>
      </w:r>
      <w:r w:rsidR="00D5415B">
        <w:t>. svibnja</w:t>
      </w:r>
      <w:r>
        <w:t xml:space="preserve"> 2017. godine </w:t>
      </w:r>
      <w:r w:rsidR="006D7039">
        <w:t xml:space="preserve">pozvane su osobe koje imaju pravni interes za provedbom stečajnog postupka da u roku od 15 dana uplate predujam u visini od </w:t>
      </w:r>
      <w:r w:rsidR="00EF2CC3">
        <w:t>27.700</w:t>
      </w:r>
      <w:r w:rsidR="00B579B0">
        <w:t>,00</w:t>
      </w:r>
      <w:r w:rsidR="00316D43">
        <w:t xml:space="preserve"> </w:t>
      </w:r>
      <w:r w:rsidR="006D7039">
        <w:t xml:space="preserve">kn, za namirenje troškova </w:t>
      </w:r>
      <w:r w:rsidR="00D5415B">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C33984">
        <w:t>0</w:t>
      </w:r>
      <w:r w:rsidR="00EF2CC3">
        <w:t>2</w:t>
      </w:r>
      <w:r w:rsidR="00D5415B">
        <w:t>. svibnja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lastRenderedPageBreak/>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D5415B">
        <w:t>0</w:t>
      </w:r>
      <w:r w:rsidR="00EF2CC3">
        <w:t>2</w:t>
      </w:r>
      <w:r w:rsidR="00D5415B">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48440A">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555FE">
        <w:rPr>
          <w:bCs/>
        </w:rPr>
        <w:t>16</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DD6FD9" w:rsidR="009B412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E74B8F" w:rsidP="00E74B8F" w:rsidR="00E74B8F">
      <w:pPr>
        <w:ind w:firstLine="708" w:left="1416"/>
        <w:jc w:val="right"/>
      </w:pPr>
      <w:r>
        <w:t xml:space="preserve"> </w:t>
      </w: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C67034" w:rsidP="00C67034" w:rsidR="00C67034">
      <w:pPr>
        <w:rPr>
          <w:b/>
          <w:sz w:val="20"/>
          <w:szCs w:val="20"/>
        </w:rPr>
      </w:pPr>
    </w:p>
    <w:p w:rsidRDefault="00C67034" w:rsidP="00C67034" w:rsidR="00C67034">
      <w:pPr>
        <w:rPr>
          <w:b/>
          <w:sz w:val="20"/>
          <w:szCs w:val="20"/>
        </w:rPr>
      </w:pPr>
    </w:p>
    <w:p w:rsidRDefault="00C33984" w:rsidP="00C67034" w:rsidR="00C33984">
      <w:pPr>
        <w:rPr>
          <w:b/>
          <w:sz w:val="20"/>
          <w:szCs w:val="20"/>
        </w:rPr>
      </w:pPr>
    </w:p>
    <w:p w:rsidRDefault="00C33984" w:rsidP="00C67034" w:rsidR="00C33984">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48440A">
        <w:rPr>
          <w:sz w:val="20"/>
          <w:szCs w:val="20"/>
        </w:rPr>
        <w:t>Danijel Mekiš</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555FE">
        <w:rPr>
          <w:sz w:val="20"/>
          <w:szCs w:val="20"/>
        </w:rPr>
        <w:t>16</w:t>
      </w:r>
      <w:r w:rsidR="000D5434">
        <w:rPr>
          <w:sz w:val="20"/>
          <w:szCs w:val="20"/>
        </w:rPr>
        <w:t>.6.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6FD9">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EF2CC3">
      <w:rPr>
        <w:b/>
      </w:rPr>
      <w:t>1592</w:t>
    </w:r>
    <w:r w:rsidR="00D46C4F">
      <w:rPr>
        <w:b/>
      </w:rPr>
      <w:t>/16-</w:t>
    </w:r>
    <w:r w:rsidR="00EF2CC3">
      <w:rPr>
        <w:b/>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62D57"/>
    <w:rsid w:val="0037434A"/>
    <w:rsid w:val="003828C9"/>
    <w:rsid w:val="003955C9"/>
    <w:rsid w:val="003A72D4"/>
    <w:rsid w:val="003B540A"/>
    <w:rsid w:val="003C0B7B"/>
    <w:rsid w:val="003C157D"/>
    <w:rsid w:val="0041378B"/>
    <w:rsid w:val="0042316F"/>
    <w:rsid w:val="00440D91"/>
    <w:rsid w:val="004704BE"/>
    <w:rsid w:val="0048440A"/>
    <w:rsid w:val="00490A2A"/>
    <w:rsid w:val="00494342"/>
    <w:rsid w:val="0049663F"/>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752A1"/>
    <w:rsid w:val="00776F61"/>
    <w:rsid w:val="007A72BF"/>
    <w:rsid w:val="007C24D4"/>
    <w:rsid w:val="007C3BCC"/>
    <w:rsid w:val="007C5AB4"/>
    <w:rsid w:val="007C730F"/>
    <w:rsid w:val="007D0A54"/>
    <w:rsid w:val="007E2DC3"/>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6FD9"/>
    <w:rsid w:val="00DD7334"/>
    <w:rsid w:val="00DE36C9"/>
    <w:rsid w:val="00DF013D"/>
    <w:rsid w:val="00E01978"/>
    <w:rsid w:val="00E429BD"/>
    <w:rsid w:val="00E535BC"/>
    <w:rsid w:val="00E65893"/>
    <w:rsid w:val="00E65977"/>
    <w:rsid w:val="00E74B8F"/>
    <w:rsid w:val="00EA174D"/>
    <w:rsid w:val="00EA1A0F"/>
    <w:rsid w:val="00EC083F"/>
    <w:rsid w:val="00ED138E"/>
    <w:rsid w:val="00ED3538"/>
    <w:rsid w:val="00EF0D70"/>
    <w:rsid w:val="00EF2CC3"/>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DD6FD9"/>
    <w:rPr>
      <w:color w:val="808080"/>
      <w:bdr w:space="0" w:sz="0" w:color="auto" w:val="none"/>
      <w:shd w:fill="auto" w:color="auto" w:val="clear"/>
    </w:rPr>
  </w:style>
  <w:style w:customStyle="true" w:styleId="eSPISCCParagraphDefaultFont" w:type="character">
    <w:name w:val="eSPIS_CC_Paragraph Default Font"/>
    <w:basedOn w:val="Zadanifontodlomka"/>
    <w:rsid w:val="00DD6F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6FD9"/>
    <w:rPr>
      <w:b/>
      <w:bdr w:space="0" w:sz="0" w:color="auto" w:val="none"/>
      <w:shd w:fill="FFFFCC" w:color="auto" w:val="clear"/>
      <w:lang w:val="hr-HR"/>
    </w:rPr>
  </w:style>
  <w:style w:customStyle="true" w:styleId="PozadinaSvijetloCrvena" w:type="character">
    <w:name w:val="Pozadina_SvijetloCrvena"/>
    <w:basedOn w:val="eSPISCCParagraphDefaultFont"/>
    <w:rsid w:val="00DD6F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6F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DD6FD9"/>
    <w:rPr>
      <w:color w:val="808080"/>
      <w:bdr w:color="auto" w:space="0" w:sz="0" w:val="none"/>
      <w:shd w:color="auto" w:fill="auto" w:val="clear"/>
    </w:rPr>
  </w:style>
  <w:style w:customStyle="1" w:styleId="eSPISCCParagraphDefaultFont" w:type="character">
    <w:name w:val="eSPIS_CC_Paragraph Default Font"/>
    <w:basedOn w:val="Zadanifontodlomka"/>
    <w:rsid w:val="00DD6F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6FD9"/>
    <w:rPr>
      <w:b/>
      <w:bdr w:color="auto" w:space="0" w:sz="0" w:val="none"/>
      <w:shd w:color="auto" w:fill="FFFFCC" w:val="clear"/>
      <w:lang w:val="hr-HR"/>
    </w:rPr>
  </w:style>
  <w:style w:customStyle="1" w:styleId="PozadinaSvijetloCrvena" w:type="character">
    <w:name w:val="Pozadina_SvijetloCrvena"/>
    <w:basedOn w:val="eSPISCCParagraphDefaultFont"/>
    <w:rsid w:val="00DD6F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6F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1592</izvorni_sadrzaj>
    <derivirana_varijabla naziv="DomainObject.Predmet.Broj_1">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St-1592/2016</izvorni_sadrzaj>
    <derivirana_varijabla naziv="DomainObject.Predmet.OznakaBroj_1">St-1592/2016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 - TA d.o.o.</izvorni_sadrzaj>
    <derivirana_varijabla naziv="DomainObject.Predmet.ProtustrankaFormated_1">  VE - TA d.o.o.</derivirana_varijabla>
  </DomainObject.Predmet.ProtustrankaFormated>
  <DomainObject.Predmet.ProtustrankaFormatedOIB>
    <izvorni_sadrzaj>  VE - TA d.o.o., OIB 74739378154</izvorni_sadrzaj>
    <derivirana_varijabla naziv="DomainObject.Predmet.ProtustrankaFormatedOIB_1">  VE - TA d.o.o., OIB 74739378154</derivirana_varijabla>
  </DomainObject.Predmet.ProtustrankaFormatedOIB>
  <DomainObject.Predmet.ProtustrankaFormatedWithAdress>
    <izvorni_sadrzaj> VE - TA d.o.o., Trinajstići 33, 51215 Kastav</izvorni_sadrzaj>
    <derivirana_varijabla naziv="DomainObject.Predmet.ProtustrankaFormatedWithAdress_1"> VE - TA d.o.o., Trinajstići 33, 51215 Kastav</derivirana_varijabla>
  </DomainObject.Predmet.ProtustrankaFormatedWithAdress>
  <DomainObject.Predmet.ProtustrankaFormatedWithAdressOIB>
    <izvorni_sadrzaj> VE - TA d.o.o., OIB 74739378154, Trinajstići 33, 51215 Kastav</izvorni_sadrzaj>
    <derivirana_varijabla naziv="DomainObject.Predmet.ProtustrankaFormatedWithAdressOIB_1"> VE - TA d.o.o., OIB 74739378154, Trinajstići 33, 51215 Kastav</derivirana_varijabla>
  </DomainObject.Predmet.ProtustrankaFormatedWithAdressOIB>
  <DomainObject.Predmet.ProtustrankaWithAdress>
    <izvorni_sadrzaj>VE - TA d.o.o. Trinajstići 33, 51215 Kastav</izvorni_sadrzaj>
    <derivirana_varijabla naziv="DomainObject.Predmet.ProtustrankaWithAdress_1">VE - TA d.o.o. Trinajstići 33, 51215 Kastav</derivirana_varijabla>
  </DomainObject.Predmet.ProtustrankaWithAdress>
  <DomainObject.Predmet.ProtustrankaWithAdressOIB>
    <izvorni_sadrzaj>VE - TA d.o.o., OIB 74739378154, Trinajstići 33, 51215 Kastav</izvorni_sadrzaj>
    <derivirana_varijabla naziv="DomainObject.Predmet.ProtustrankaWithAdressOIB_1">VE - TA d.o.o., OIB 74739378154, Trinajstići 33, 51215 Kastav</derivirana_varijabla>
  </DomainObject.Predmet.ProtustrankaWithAdressOIB>
  <DomainObject.Predmet.ProtustrankaNazivFormated>
    <izvorni_sadrzaj>VE - TA d.o.o.</izvorni_sadrzaj>
    <derivirana_varijabla naziv="DomainObject.Predmet.ProtustrankaNazivFormated_1">VE - TA d.o.o.</derivirana_varijabla>
  </DomainObject.Predmet.ProtustrankaNazivFormated>
  <DomainObject.Predmet.ProtustrankaNazivFormatedOIB>
    <izvorni_sadrzaj>VE - TA d.o.o., OIB 74739378154</izvorni_sadrzaj>
    <derivirana_varijabla naziv="DomainObject.Predmet.ProtustrankaNazivFormatedOIB_1">VE - TA d.o.o., OIB 74739378154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 - TA d.o.o.</item>
    </izvorni_sadrzaj>
    <derivirana_varijabla naziv="DomainObject.Predmet.ProtuStrankaListFormated_1">
      <item>VE - TA d.o.o.</item>
    </derivirana_varijabla>
  </DomainObject.Predmet.ProtuStrankaListFormated>
  <DomainObject.Predmet.ProtuStrankaListFormatedOIB>
    <izvorni_sadrzaj>
      <item>VE - TA d.o.o., OIB 74739378154</item>
    </izvorni_sadrzaj>
    <derivirana_varijabla naziv="DomainObject.Predmet.ProtuStrankaListFormatedOIB_1">
      <item>VE - TA d.o.o., OIB 74739378154</item>
    </derivirana_varijabla>
  </DomainObject.Predmet.ProtuStrankaListFormatedOIB>
  <DomainObject.Predmet.ProtuStrankaListFormatedWithAdress>
    <izvorni_sadrzaj>
      <item>VE - TA d.o.o., Trinajstići 33, 51215 Kastav</item>
    </izvorni_sadrzaj>
    <derivirana_varijabla naziv="DomainObject.Predmet.ProtuStrankaListFormatedWithAdress_1">
      <item>VE - TA d.o.o., Trinajstići 33, 51215 Kastav</item>
    </derivirana_varijabla>
  </DomainObject.Predmet.ProtuStrankaListFormatedWithAdress>
  <DomainObject.Predmet.ProtuStrankaListFormatedWithAdressOIB>
    <izvorni_sadrzaj>
      <item>VE - TA d.o.o., OIB 74739378154, Trinajstići 33, 51215 Kastav</item>
    </izvorni_sadrzaj>
    <derivirana_varijabla naziv="DomainObject.Predmet.ProtuStrankaListFormatedWithAdressOIB_1">
      <item>VE - TA d.o.o., OIB 74739378154, Trinajstići 33, 51215 Kastav</item>
    </derivirana_varijabla>
  </DomainObject.Predmet.ProtuStrankaListFormatedWithAdressOIB>
  <DomainObject.Predmet.ProtuStrankaListNazivFormated>
    <izvorni_sadrzaj>
      <item>VE - TA d.o.o.</item>
    </izvorni_sadrzaj>
    <derivirana_varijabla naziv="DomainObject.Predmet.ProtuStrankaListNazivFormated_1">
      <item>VE - TA d.o.o.</item>
    </derivirana_varijabla>
  </DomainObject.Predmet.ProtuStrankaListNazivFormated>
  <DomainObject.Predmet.ProtuStrankaListNazivFormatedOIB>
    <izvorni_sadrzaj>
      <item>VE - TA d.o.o., OIB 74739378154</item>
    </izvorni_sadrzaj>
    <derivirana_varijabla naziv="DomainObject.Predmet.ProtuStrankaListNazivFormatedOIB_1">
      <item>VE - TA d.o.o., OIB 74739378154</item>
    </derivirana_varijabla>
  </DomainObject.Predmet.ProtuStrankaListNazivFormatedOIB>
  <DomainObject.Predmet.OstaliListFormated>
    <izvorni_sadrzaj>
      <item>Daniel Mekiš</item>
    </izvorni_sadrzaj>
    <derivirana_varijabla naziv="DomainObject.Predmet.OstaliListFormated_1">
      <item>Daniel Mekiš</item>
    </derivirana_varijabla>
  </DomainObject.Predmet.OstaliListFormated>
  <DomainObject.Predmet.OstaliListFormatedOIB>
    <izvorni_sadrzaj>
      <item>Daniel Mekiš, OIB 99007233713</item>
    </izvorni_sadrzaj>
    <derivirana_varijabla naziv="DomainObject.Predmet.OstaliListFormatedOIB_1">
      <item>Daniel Mekiš, OIB 99007233713</item>
    </derivirana_varijabla>
  </DomainObject.Predmet.OstaliListFormatedOIB>
  <DomainObject.Predmet.OstaliListFormatedWithAdress>
    <izvorni_sadrzaj>
      <item>Daniel Mekiš, Trinajstići 33, 51215 Kastav</item>
    </izvorni_sadrzaj>
    <derivirana_varijabla naziv="DomainObject.Predmet.OstaliListFormatedWithAdress_1">
      <item>Daniel Mekiš, Trinajstići 33, 51215 Kastav</item>
    </derivirana_varijabla>
  </DomainObject.Predmet.OstaliListFormatedWithAdress>
  <DomainObject.Predmet.OstaliListFormatedWithAdressOIB>
    <izvorni_sadrzaj>
      <item>Daniel Mekiš, OIB 99007233713, Trinajstići 33, 51215 Kastav</item>
    </izvorni_sadrzaj>
    <derivirana_varijabla naziv="DomainObject.Predmet.OstaliListFormatedWithAdressOIB_1">
      <item>Daniel Mekiš, OIB 99007233713, Trinajstići 33, 51215 Kastav</item>
    </derivirana_varijabla>
  </DomainObject.Predmet.OstaliListFormatedWithAdressOIB>
  <DomainObject.Predmet.OstaliListNazivFormated>
    <izvorni_sadrzaj>
      <item>Daniel Mekiš</item>
    </izvorni_sadrzaj>
    <derivirana_varijabla naziv="DomainObject.Predmet.OstaliListNazivFormated_1">
      <item>Daniel Mekiš</item>
    </derivirana_varijabla>
  </DomainObject.Predmet.OstaliListNazivFormated>
  <DomainObject.Predmet.OstaliListNazivFormatedOIB>
    <izvorni_sadrzaj>
      <item>Daniel Mekiš, OIB 99007233713</item>
    </izvorni_sadrzaj>
    <derivirana_varijabla naziv="DomainObject.Predmet.OstaliListNazivFormatedOIB_1">
      <item>Daniel Mekiš, OIB 99007233713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 - TA d.o.o.</izvorni_sadrzaj>
    <derivirana_varijabla naziv="DomainObject.Predmet.ProtustrankaIDrugi_1">VE - 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 - TA d.o.o., OIB 74739378154, Trinajstići 33, 51215 Kastav</izvorni_sadrzaj>
    <derivirana_varijabla naziv="DomainObject.Predmet.ProtustrankaIDrugiAdressOIB_1">VE - TA d.o.o., OIB 74739378154, Trinajstići 33,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 - TA d.o.o.</item>
      <item>Daniel Mekiš</item>
    </izvorni_sadrzaj>
    <derivirana_varijabla naziv="DomainObject.Predmet.SudioniciListNaziv_1">
      <item>FINA  Rijeka</item>
      <item>VE - TA d.o.o.</item>
      <item>Daniel Mekiš</item>
    </derivirana_varijabla>
  </DomainObject.Predmet.SudioniciListNaziv>
  <DomainObject.Predmet.SudioniciListAdressOIB>
    <izvorni_sadrzaj>
      <item>FINA  Rijeka, OIB 85821130368, Frana Kurelca 8,51000 Rijeka</item>
      <item>VE - TA d.o.o., OIB 74739378154, Trinajstići 33,51215 Kastav</item>
      <item>Daniel Mekiš, OIB 99007233713, Trinajstići 33,51215 Kastav</item>
    </izvorni_sadrzaj>
    <derivirana_varijabla naziv="DomainObject.Predmet.SudioniciListAdressOIB_1">
      <item>FINA  Rijeka, OIB 85821130368, Frana Kurelca 8,51000 Rijeka</item>
      <item>VE - TA d.o.o., OIB 74739378154, Trinajstići 33,51215 Kastav</item>
      <item>Daniel Mekiš, OIB 99007233713, Trinajstići 33,51215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74739378154</item>
      <item>, OIB 99007233713</item>
    </izvorni_sadrzaj>
    <derivirana_varijabla naziv="DomainObject.Predmet.SudioniciListNazivOIB_1">
      <item>, OIB 85821130368</item>
      <item>, OIB 74739378154</item>
      <item>, OIB 99007233713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8A9D3B-86FF-40C0-A17E-EBBF37006A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6000</properties:Characters>
  <properties:Lines>131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2017-06-16T09:03:00Z</dcterms:created>
  <dc:creator>dcmelik</dc:creator>
  <cp:lastModifiedBy>Jasna Radulović</cp:lastModifiedBy>
  <cp:lastPrinted>2017-06-16T08:56:00Z</cp:lastPrinted>
  <dcterms:modified xmlns:xsi="http://www.w3.org/2001/XMLSchema-instance" xsi:type="dcterms:W3CDTF">2017-06-16T09:04:00Z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