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298f5" w14:paraId="46298f5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 xml:space="preserve">STALNA SLUŽBA 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U 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C3013" w:rsidR="004F58EB">
      <w:pPr>
        <w:rPr>
          <w:b/>
        </w:rPr>
      </w:pPr>
      <w:r>
        <w:rPr>
          <w:b/>
        </w:rPr>
        <w:t>35000 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="004F58EB">
        <w:rPr>
          <w:b/>
        </w:rPr>
        <w:t xml:space="preserve">Broj: </w:t>
      </w:r>
      <w:r w:rsidR="00707FC5">
        <w:rPr>
          <w:b/>
        </w:rPr>
        <w:t>7/St-559</w:t>
      </w:r>
      <w:r w:rsidR="004F58EB">
        <w:rPr>
          <w:b/>
        </w:rPr>
        <w:t>/20</w:t>
      </w:r>
      <w:r w:rsidR="005A7F40">
        <w:rPr>
          <w:b/>
        </w:rPr>
        <w:t>16-</w:t>
      </w:r>
      <w:r w:rsidR="00707FC5">
        <w:rPr>
          <w:b/>
        </w:rPr>
        <w:t>44</w:t>
      </w:r>
    </w:p>
    <w:p w:rsidRDefault="00EA57AC" w:rsidP="004F58EB" w:rsidR="00EA57AC">
      <w:pPr>
        <w:rPr>
          <w:b/>
        </w:rPr>
      </w:pPr>
    </w:p>
    <w:p w:rsidRDefault="004F58EB" w:rsidP="004F58EB" w:rsidR="004F58EB" w:rsidRPr="00BC63F1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F58EB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 xml:space="preserve">po stečajnoj sutkinji Mirni Vujčić, </w:t>
      </w:r>
      <w:r w:rsidR="00707FC5">
        <w:t xml:space="preserve">u stečajnom postupku nad </w:t>
      </w:r>
      <w:r w:rsidR="00DD7129" w:rsidRPr="00DD7129">
        <w:t xml:space="preserve">stečajnim dužnikom </w:t>
      </w:r>
      <w:r w:rsidR="005A1E18" w:rsidRPr="005A1E18">
        <w:t>METAL KOLOR d.o.o za antikoroziju, metalizaciju i graditeljstvo "u stečaju", skraćena tvrtka: METAL KOLOR d.o.o. "u stečaju", Slavonski Brod, Dr. M. Budaka 1, OIB 72961932455</w:t>
      </w:r>
      <w:r>
        <w:t xml:space="preserve"> dana </w:t>
      </w:r>
      <w:r w:rsidR="005A1E18">
        <w:t>07</w:t>
      </w:r>
      <w:r>
        <w:t xml:space="preserve">. </w:t>
      </w:r>
      <w:r w:rsidR="005A1E18">
        <w:t>veljače</w:t>
      </w:r>
      <w:r>
        <w:t xml:space="preserve"> 20</w:t>
      </w:r>
      <w:r w:rsidR="00B27D42">
        <w:t>17</w:t>
      </w:r>
      <w:r>
        <w:t>. godine</w:t>
      </w:r>
    </w:p>
    <w:p w:rsidRDefault="004F58EB" w:rsidP="004F58EB" w:rsidR="004F58EB"/>
    <w:p w:rsidRDefault="00E342F5" w:rsidP="001C2B98" w:rsidR="00E342F5">
      <w:pPr>
        <w:jc w:val="center"/>
        <w:rPr>
          <w:b/>
        </w:rPr>
      </w:pPr>
      <w:r w:rsidRPr="004F3E16">
        <w:rPr>
          <w:b/>
        </w:rPr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E136E0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>rj</w:t>
      </w:r>
      <w:r w:rsidR="005A1E18">
        <w:t>ešenje ovoga suda posl.br 7/St-559</w:t>
      </w:r>
      <w:r w:rsidR="00E136E0">
        <w:t>/2016-</w:t>
      </w:r>
      <w:r w:rsidR="005A1E18">
        <w:t>43 od dana 06</w:t>
      </w:r>
      <w:r w:rsidR="00E136E0">
        <w:t>.</w:t>
      </w:r>
      <w:r w:rsidR="005A1E18">
        <w:t xml:space="preserve"> veljače</w:t>
      </w:r>
      <w:r w:rsidR="00E136E0">
        <w:t xml:space="preserve"> 2017.godine u </w:t>
      </w:r>
      <w:r w:rsidR="005A1E18">
        <w:t>obrazloženju</w:t>
      </w:r>
      <w:r w:rsidR="00E136E0">
        <w:t xml:space="preserve"> rješenja</w:t>
      </w:r>
      <w:r w:rsidR="005A1E18">
        <w:t xml:space="preserve"> na stranici 5.,</w:t>
      </w:r>
      <w:r w:rsidR="00E136E0">
        <w:t xml:space="preserve"> </w:t>
      </w:r>
      <w:r w:rsidR="005A1E18">
        <w:t xml:space="preserve">osmi red odozgo, tako da iza riječi: " stečajni upravitelj" stoje i  riječi: " i stečajni vjerovnik Davor </w:t>
      </w:r>
      <w:proofErr w:type="spellStart"/>
      <w:r w:rsidR="005A1E18">
        <w:t>Krtić</w:t>
      </w:r>
      <w:proofErr w:type="spellEnd"/>
      <w:r w:rsidR="005A1E18">
        <w:t>, odvjetnik kao osporavatelj".</w:t>
      </w:r>
    </w:p>
    <w:p w:rsidRDefault="00E136E0" w:rsidP="005F3802" w:rsidR="00E136E0" w:rsidRPr="005F3802">
      <w:pPr>
        <w:jc w:val="both"/>
      </w:pPr>
      <w:r>
        <w:t xml:space="preserve">                                        </w:t>
      </w:r>
    </w:p>
    <w:p w:rsidRDefault="004F3E16" w:rsidP="001C2B98" w:rsidR="00C3089B">
      <w:pPr>
        <w:jc w:val="center"/>
        <w:rPr>
          <w:b/>
        </w:rPr>
      </w:pPr>
      <w:r w:rsidRPr="00C3089B">
        <w:rPr>
          <w:b/>
        </w:rPr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B27D42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 xml:space="preserve">izrade rješenja ovoga suda </w:t>
      </w:r>
      <w:proofErr w:type="spellStart"/>
      <w:r w:rsidR="00E136E0">
        <w:t>posl</w:t>
      </w:r>
      <w:proofErr w:type="spellEnd"/>
      <w:r w:rsidR="00E136E0">
        <w:t>.</w:t>
      </w:r>
      <w:r w:rsidR="00B27D42">
        <w:t xml:space="preserve"> </w:t>
      </w:r>
      <w:r w:rsidR="00E136E0">
        <w:t>br.</w:t>
      </w:r>
      <w:r w:rsidR="00B27D42">
        <w:t xml:space="preserve"> </w:t>
      </w:r>
      <w:r w:rsidR="00E136E0">
        <w:t>7/St-</w:t>
      </w:r>
      <w:r w:rsidR="005A1E18">
        <w:t>559</w:t>
      </w:r>
      <w:r w:rsidR="00E136E0">
        <w:t>/2016-</w:t>
      </w:r>
      <w:r w:rsidR="005A1E18">
        <w:t>43 od 06</w:t>
      </w:r>
      <w:r w:rsidR="00E136E0">
        <w:t>.</w:t>
      </w:r>
      <w:r w:rsidR="00B27D42">
        <w:t xml:space="preserve"> </w:t>
      </w:r>
      <w:r w:rsidR="005A1E18">
        <w:t>veljače</w:t>
      </w:r>
      <w:r w:rsidR="00E136E0">
        <w:t xml:space="preserve"> 2017. godine pogrešno je </w:t>
      </w:r>
      <w:r w:rsidR="005A1E18">
        <w:t xml:space="preserve">u obrazloženju rješenja na stranici 5. navedeno da je tražbine stečajnih vjerovnika navedene u točci II. izreke rješenja osporio stečajni upravitelj iako ispravno treba stajati da je tražbine osporio stečajni upravitelj i stečajni vjerovnik Davor </w:t>
      </w:r>
      <w:proofErr w:type="spellStart"/>
      <w:r w:rsidR="005A1E18">
        <w:t>Krtić</w:t>
      </w:r>
      <w:proofErr w:type="spellEnd"/>
      <w:r w:rsidR="005A1E18">
        <w:t>, odvjetnik kao osporavatelj.</w:t>
      </w:r>
    </w:p>
    <w:p w:rsidRDefault="00415863" w:rsidP="002F79EF" w:rsidR="00415863">
      <w:pPr>
        <w:jc w:val="both"/>
      </w:pPr>
      <w:r>
        <w:tab/>
      </w:r>
      <w:r>
        <w:tab/>
        <w:t xml:space="preserve">Stoga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>
        <w:t>akona o parničnom postupku odlučeno kao u izreci rješenja.</w:t>
      </w:r>
    </w:p>
    <w:p w:rsidRDefault="00415863" w:rsidR="00415863"/>
    <w:p w:rsidRDefault="002F79EF" w:rsidR="00415863">
      <w:r>
        <w:tab/>
      </w:r>
      <w:r>
        <w:tab/>
        <w:t xml:space="preserve">U Slavonskom Brodu, </w:t>
      </w:r>
      <w:r w:rsidR="005A1E18">
        <w:t>07</w:t>
      </w:r>
      <w:r w:rsidR="008B47B9">
        <w:t xml:space="preserve">. </w:t>
      </w:r>
      <w:r w:rsidR="005A1E18">
        <w:t>veljače</w:t>
      </w:r>
      <w:r w:rsidR="00E136E0">
        <w:t xml:space="preserve"> 2017</w:t>
      </w:r>
      <w:r w:rsidR="008B47B9">
        <w:t xml:space="preserve">. </w:t>
      </w:r>
      <w:r w:rsidR="00415863">
        <w:t>godine</w:t>
      </w:r>
    </w:p>
    <w:p w:rsidRDefault="00FE3B52" w:rsidR="00B7554A">
      <w:r>
        <w:t xml:space="preserve">  </w:t>
      </w:r>
    </w:p>
    <w:p w:rsidRDefault="00036720" w:rsidR="00036720"/>
    <w:p w:rsidRDefault="00415863" w:rsidR="00415863" w:rsidRPr="0041586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B52">
        <w:t xml:space="preserve">      </w:t>
      </w:r>
      <w:r w:rsidR="00C61D6F">
        <w:t xml:space="preserve">      </w:t>
      </w:r>
      <w:r w:rsidRPr="00415863">
        <w:rPr>
          <w:b/>
        </w:rPr>
        <w:t>Sutkinja:</w:t>
      </w:r>
    </w:p>
    <w:p w:rsidRDefault="00415863" w:rsidR="002F79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B27D42">
        <w:t xml:space="preserve">    </w:t>
      </w:r>
      <w:r w:rsidR="00FE3B52">
        <w:t xml:space="preserve">      </w:t>
      </w:r>
      <w:r w:rsidR="00C61D6F">
        <w:t xml:space="preserve"> </w:t>
      </w:r>
      <w:r>
        <w:t>Mirna Vujčić</w:t>
      </w:r>
    </w:p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P="00FE3B52" w:rsidR="00B27D4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B27D42" w:rsidR="00B27D42"/>
    <w:p w:rsidRDefault="00B27D42" w:rsidR="00B27D42"/>
    <w:p w:rsidRDefault="00B27D42" w:rsidP="00B27D42" w:rsidR="00B27D42" w:rsidRPr="00B27D42">
      <w:r w:rsidRPr="00B27D42">
        <w:lastRenderedPageBreak/>
        <w:t>DNA: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Rješenje nepravomoćno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Objaviti na mrežnoj stranici e-Oglasna ploča sudova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Dostaviti:</w:t>
      </w:r>
    </w:p>
    <w:p w:rsidRDefault="00B27D42" w:rsidP="00B27D42" w:rsidR="00B27D42" w:rsidRPr="00B27D42">
      <w:r w:rsidRPr="00B27D42">
        <w:t xml:space="preserve">- Stečajnom upravitelju </w:t>
      </w:r>
    </w:p>
    <w:p w:rsidRDefault="00B27D42" w:rsidP="005A1E18" w:rsidR="00B27D42" w:rsidRPr="00B27D42">
      <w:r w:rsidRPr="00B27D42">
        <w:t>- Kalendar 15 dana</w:t>
      </w:r>
    </w:p>
    <w:p w:rsidRDefault="00C61D6F" w:rsidR="00C61D6F"/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E40A3"/>
    <w:rsid w:val="0019765D"/>
    <w:rsid w:val="001C2B98"/>
    <w:rsid w:val="001C6EBA"/>
    <w:rsid w:val="001F3D8A"/>
    <w:rsid w:val="00226D2C"/>
    <w:rsid w:val="00285E5F"/>
    <w:rsid w:val="002C77B9"/>
    <w:rsid w:val="002F79EF"/>
    <w:rsid w:val="00304821"/>
    <w:rsid w:val="003676F9"/>
    <w:rsid w:val="003B3BE0"/>
    <w:rsid w:val="00415863"/>
    <w:rsid w:val="00435921"/>
    <w:rsid w:val="00441CBA"/>
    <w:rsid w:val="0049047C"/>
    <w:rsid w:val="004C3013"/>
    <w:rsid w:val="004E309B"/>
    <w:rsid w:val="004F3E16"/>
    <w:rsid w:val="004F58EB"/>
    <w:rsid w:val="005A1E18"/>
    <w:rsid w:val="005A7F40"/>
    <w:rsid w:val="005F3802"/>
    <w:rsid w:val="00707FC5"/>
    <w:rsid w:val="007B5D79"/>
    <w:rsid w:val="00874D64"/>
    <w:rsid w:val="008B47B9"/>
    <w:rsid w:val="008B7271"/>
    <w:rsid w:val="009057C4"/>
    <w:rsid w:val="00942406"/>
    <w:rsid w:val="009A7E23"/>
    <w:rsid w:val="009D1EFB"/>
    <w:rsid w:val="009F3233"/>
    <w:rsid w:val="009F6BEE"/>
    <w:rsid w:val="00AE1BFB"/>
    <w:rsid w:val="00B04689"/>
    <w:rsid w:val="00B24D73"/>
    <w:rsid w:val="00B27D42"/>
    <w:rsid w:val="00B7554A"/>
    <w:rsid w:val="00B91C77"/>
    <w:rsid w:val="00BC2719"/>
    <w:rsid w:val="00C3089B"/>
    <w:rsid w:val="00C61D6F"/>
    <w:rsid w:val="00CD1F06"/>
    <w:rsid w:val="00CD3DBD"/>
    <w:rsid w:val="00D0497A"/>
    <w:rsid w:val="00D7279C"/>
    <w:rsid w:val="00DC09AA"/>
    <w:rsid w:val="00DD7129"/>
    <w:rsid w:val="00E136E0"/>
    <w:rsid w:val="00E342F5"/>
    <w:rsid w:val="00EA57AC"/>
    <w:rsid w:val="00F72562"/>
    <w:rsid w:val="00F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7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7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7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7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7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7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7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7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7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301</properties:Words>
  <properties:Characters>1559</properties:Characters>
  <properties:Lines>54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2017-02-07T12:27:00Z</dcterms:created>
  <dc:creator>Željka Sočković</dc:creator>
  <cp:lastModifiedBy>wsadmin</cp:lastModifiedBy>
  <cp:lastPrinted>2017-01-30T07:54:00Z</cp:lastPrinted>
  <dcterms:modified xmlns:xsi="http://www.w3.org/2001/XMLSchema-instance" xsi:type="dcterms:W3CDTF">2017-02-07T12:40:00Z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