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949c" w14:paraId="992949c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3A3C04">
        <w:rPr>
          <w:lang w:val="hr-HR"/>
        </w:rPr>
        <w:t>St-289/15-4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A3C04">
        <w:t>KRISWALD d.o.o., OIB: 24605869821 sa sjedištem u Kamešnica 7, 48267 Sveti Petar Orehovec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A3C04">
        <w:t>KRISWALD d.o.o., OIB: 24605869821 sa sjedištem u Kamešnica 7, 48267 Sveti Petar Orehovec</w:t>
      </w:r>
      <w:r w:rsidR="00830E49">
        <w:t xml:space="preserve">, iznosi </w:t>
      </w:r>
      <w:r w:rsidR="003A3C04">
        <w:t>11.831,34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A3C04">
        <w:t>član uprave</w:t>
      </w:r>
      <w:r w:rsidR="002E00D7">
        <w:t xml:space="preserve"> </w:t>
      </w:r>
      <w:r w:rsidR="003A3C04">
        <w:t>KRISTINA JENDREK, Kamešnica, Hrlci 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</w:t>
      </w:r>
      <w:r w:rsidR="003A3C04">
        <w:t>se član uprave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3A3C04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A3C04">
        <w:t>KRISWALD d.o.o., OIB: 24605869821 sa sjedištem u Kamešnica 7, 48267 Sveti Petar Orehovec</w:t>
      </w:r>
      <w:r>
        <w:t>, navodeći da du</w:t>
      </w:r>
      <w:r w:rsidR="00715C85">
        <w:t xml:space="preserve">žnik na dan </w:t>
      </w:r>
      <w:r w:rsidR="003A3C04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A3C04">
        <w:t>11.831,34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917" w:rsidP="007F64E0" w:rsidR="00B02917">
      <w:r>
        <w:separator/>
      </w:r>
    </w:p>
  </w:endnote>
  <w:endnote w:id="0" w:type="continuationSeparator">
    <w:p w:rsidRDefault="00B02917" w:rsidP="007F64E0" w:rsidR="00B0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917" w:rsidP="007F64E0" w:rsidR="00B02917">
      <w:r>
        <w:separator/>
      </w:r>
    </w:p>
  </w:footnote>
  <w:footnote w:id="0" w:type="continuationSeparator">
    <w:p w:rsidRDefault="00B02917" w:rsidP="007F64E0" w:rsidR="00B02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262F" w:rsidRPr="009A262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3A3C04">
      <w:rPr>
        <w:lang w:val="hr-HR"/>
      </w:rPr>
      <w:t>St-289/15-4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3C04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262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2917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KRISWALD društvo s ograničenom odgovornošću za proizvodnju, promet i trgovinu drvetom</izvorni_sadrzaj>
    <derivirana_varijabla naziv="DomainObject.Predmet.ProtustrankaFormated_1">  KRISWALD društvo s ograničenom odgovornošću za proizvodnju, promet i trgovinu drvetom</derivirana_varijabla>
  </DomainObject.Predmet.ProtustrankaFormated>
  <DomainObject.Predmet.ProtustrankaFormatedOIB>
    <izvorni_sadrzaj>  KRISWALD društvo s ograničenom odgovornošću za proizvodnju, promet i trgovinu drvetom, OIB 24605869821</izvorni_sadrzaj>
    <derivirana_varijabla naziv="DomainObject.Predmet.ProtustrankaFormatedOIB_1">  KRISWALD društvo s ograničenom odgovornošću za proizvodnju, promet i trgovinu drvetom, OIB 24605869821</derivirana_varijabla>
  </DomainObject.Predmet.ProtustrankaFormatedOIB>
  <DomainObject.Predmet.ProtustrankaFormatedWithAdress>
    <izvorni_sadrzaj> KRISWALD društvo s ograničenom odgovornošću za proizvodnju, promet i trgovinu drvetom, Kamešnica 7, 48267 Sveti Petar Orehovec</izvorni_sadrzaj>
    <derivirana_varijabla naziv="DomainObject.Predmet.ProtustrankaFormatedWithAdress_1"> KRISWALD društvo s ograničenom odgovornošću za proizvodnju, promet i trgovinu drvetom, Kamešnica 7, 48267 Sveti Petar Orehovec</derivirana_varijabla>
  </DomainObject.Predmet.ProtustrankaFormatedWithAdress>
  <DomainObject.Predmet.ProtustrankaFormatedWithAdressOIB>
    <izvorni_sadrzaj> KRISWALD društvo s ograničenom odgovornošću za proizvodnju, promet i trgovinu drvetom, OIB 24605869821, Kamešnica 7, 48267 Sveti Petar Orehovec</izvorni_sadrzaj>
    <derivirana_varijabla naziv="DomainObject.Predmet.ProtustrankaFormatedWithAdressOIB_1"> KRISWALD društvo s ograničenom odgovornošću za proizvodnju, promet i trgovinu drvetom, OIB 24605869821, Kamešnica 7, 48267 Sveti Petar Orehovec</derivirana_varijabla>
  </DomainObject.Predmet.ProtustrankaFormatedWithAdressOIB>
  <DomainObject.Predmet.ProtustrankaWithAdress>
    <izvorni_sadrzaj>KRISWALD društvo s ograničenom odgovornošću za proizvodnju, promet i trgovinu drvetom Kamešnica 7, 48267 Sveti Petar Orehovec</izvorni_sadrzaj>
    <derivirana_varijabla naziv="DomainObject.Predmet.ProtustrankaWithAdress_1">KRISWALD društvo s ograničenom odgovornošću za proizvodnju, promet i trgovinu drvetom Kamešnica 7, 48267 Sveti Petar Orehovec</derivirana_varijabla>
  </DomainObject.Predmet.ProtustrankaWithAdress>
  <DomainObject.Predmet.ProtustrankaWithAdressOIB>
    <izvorni_sadrzaj>KRISWALD društvo s ograničenom odgovornošću za proizvodnju, promet i trgovinu drvetom, OIB 24605869821, Kamešnica 7, 48267 Sveti Petar Orehovec</izvorni_sadrzaj>
    <derivirana_varijabla naziv="DomainObject.Predmet.ProtustrankaWithAdressOIB_1">KRISWALD društvo s ograničenom odgovornošću za proizvodnju, promet i trgovinu drvetom, OIB 24605869821, Kamešnica 7, 48267 Sveti Petar Orehovec</derivirana_varijabla>
  </DomainObject.Predmet.ProtustrankaWithAdressOIB>
  <DomainObject.Predmet.ProtustrankaNazivFormated>
    <izvorni_sadrzaj>KRISWALD društvo s ograničenom odgovornošću za proizvodnju, promet i trgovinu drvetom</izvorni_sadrzaj>
    <derivirana_varijabla naziv="DomainObject.Predmet.ProtustrankaNazivFormated_1">KRISWALD društvo s ograničenom odgovornošću za proizvodnju, promet i trgovinu drvetom</derivirana_varijabla>
  </DomainObject.Predmet.ProtustrankaNazivFormated>
  <DomainObject.Predmet.ProtustrankaNazivFormatedOIB>
    <izvorni_sadrzaj>KRISWALD društvo s ograničenom odgovornošću za proizvodnju, promet i trgovinu drvetom, OIB 24605869821</izvorni_sadrzaj>
    <derivirana_varijabla naziv="DomainObject.Predmet.ProtustrankaNazivFormatedOIB_1">KRISWALD društvo s ograničenom odgovornošću za proizvodnju, promet i trgovinu drvetom, OIB 24605869821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KRISWALD društvo s ograničenom odgovornošću za proizvodnju, promet i trgovinu drvetom</item>
    </izvorni_sadrzaj>
    <derivirana_varijabla naziv="DomainObject.Predmet.ProtuStrankaListFormated_1">
      <item>KRISWALD društvo s ograničenom odgovornošću za proizvodnju, promet i trgovinu drvetom</item>
    </derivirana_varijabla>
  </DomainObject.Predmet.ProtuStrankaListFormated>
  <DomainObject.Predmet.ProtuStrankaListFormatedOIB>
    <izvorni_sadrzaj>
      <item>KRISWALD društvo s ograničenom odgovornošću za proizvodnju, promet i trgovinu drvetom, OIB 24605869821</item>
    </izvorni_sadrzaj>
    <derivirana_varijabla naziv="DomainObject.Predmet.ProtuStrankaListFormatedOIB_1">
      <item>KRISWALD društvo s ograničenom odgovornošću za proizvodnju, promet i trgovinu drvetom, OIB 24605869821</item>
    </derivirana_varijabla>
  </DomainObject.Predmet.ProtuStrankaListFormatedOIB>
  <DomainObject.Predmet.ProtuStrankaListFormatedWithAdress>
    <izvorni_sadrzaj>
      <item>KRISWALD društvo s ograničenom odgovornošću za proizvodnju, promet i trgovinu drvetom, Kamešnica 7, 48267 Sveti Petar Orehovec</item>
    </izvorni_sadrzaj>
    <derivirana_varijabla naziv="DomainObject.Predmet.ProtuStrankaListFormatedWithAdress_1">
      <item>KRISWALD društvo s ograničenom odgovornošću za proizvodnju, promet i trgovinu drvetom, Kamešnica 7, 48267 Sveti Petar Orehovec</item>
    </derivirana_varijabla>
  </DomainObject.Predmet.ProtuStrankaListFormatedWithAdress>
  <DomainObject.Predmet.ProtuStrankaListFormatedWithAdressOIB>
    <izvorni_sadrzaj>
      <item>KRISWALD društvo s ograničenom odgovornošću za proizvodnju, promet i trgovinu drvetom, OIB 24605869821, Kamešnica 7, 48267 Sveti Petar Orehovec</item>
    </izvorni_sadrzaj>
    <derivirana_varijabla naziv="DomainObject.Predmet.ProtuStrankaListFormatedWithAdressOIB_1">
      <item>KRISWALD društvo s ograničenom odgovornošću za proizvodnju, promet i trgovinu drvetom, OIB 24605869821, Kamešnica 7, 48267 Sveti Petar Orehovec</item>
    </derivirana_varijabla>
  </DomainObject.Predmet.ProtuStrankaListFormatedWithAdressOIB>
  <DomainObject.Predmet.ProtuStrankaListNazivFormated>
    <izvorni_sadrzaj>
      <item>KRISWALD društvo s ograničenom odgovornošću za proizvodnju, promet i trgovinu drvetom</item>
    </izvorni_sadrzaj>
    <derivirana_varijabla naziv="DomainObject.Predmet.ProtuStrankaListNazivFormated_1">
      <item>KRISWALD društvo s ograničenom odgovornošću za proizvodnju, promet i trgovinu drvetom</item>
    </derivirana_varijabla>
  </DomainObject.Predmet.ProtuStrankaListNazivFormated>
  <DomainObject.Predmet.ProtuStrankaListNazivFormatedOIB>
    <izvorni_sadrzaj>
      <item>KRISWALD društvo s ograničenom odgovornošću za proizvodnju, promet i trgovinu drvetom, OIB 24605869821</item>
    </izvorni_sadrzaj>
    <derivirana_varijabla naziv="DomainObject.Predmet.ProtuStrankaListNazivFormatedOIB_1">
      <item>KRISWALD društvo s ograničenom odgovornošću za proizvodnju, promet i trgovinu drvetom, OIB 24605869821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KRISWALD društvo s ograničenom odgovornošću za proizvodnju, promet i trgovinu drvetom</izvorni_sadrzaj>
    <derivirana_varijabla naziv="DomainObject.Predmet.ProtustrankaIDrugi_1">KRISWALD društvo s ograničenom odgovornošću za proizvodnju, promet i trgovinu drvetom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KRISWALD društvo s ograničenom odgovornošću za proizvodnju, promet i trgovinu drvetom, OIB 24605869821, Kamešnica 7, 48267 Sveti Petar Orehovec</izvorni_sadrzaj>
    <derivirana_varijabla naziv="DomainObject.Predmet.ProtustrankaIDrugiAdressOIB_1">KRISWALD društvo s ograničenom odgovornošću za proizvodnju, promet i trgovinu drvetom, OIB 24605869821, Kamešnica 7, 48267 Sveti Petar Orehovec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KRISWALD društvo s ograničenom odgovornošću za proizvodnju, promet i trgovinu drvetom</item>
      <item>e-Oglasna</item>
      <item>Sudski registar</item>
    </izvorni_sadrzaj>
    <derivirana_varijabla naziv="DomainObject.Predmet.SudioniciListNaziv_1">
      <item>Financijska agencija RC Podružnica Varaždin</item>
      <item>KRISWALD društvo s ograničenom odgovornošću za proizvodnju, promet i trgovinu drvetom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A.Cesarca 2,42000 Varaždin</item>
      <item>KRISWALD društvo s ograničenom odgovornošću za proizvodnju, promet i trgovinu drvetom, OIB 24605869821, Kamešnica 7,48267 Sveti Petar Orehovec</item>
      <item>e-Oglasna</item>
      <item>Sudski registar, B.Radića 2,42000 Varaždin</item>
    </izvorni_sadrzaj>
    <derivirana_varijabla naziv="DomainObject.Predmet.SudioniciListAdressOIB_1">
      <item>Financijska agencija RC Podružnica Varaždin, OIB 85821130368, A.Cesarca 2,42000 Varaždin</item>
      <item>KRISWALD društvo s ograničenom odgovornošću za proizvodnju, promet i trgovinu drvetom, OIB 24605869821, Kamešnica 7,48267 Sveti Petar Orehovec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24605869821</item>
      <item>, OIB null</item>
    </izvorni_sadrzaj>
    <derivirana_varijabla naziv="DomainObject.Predmet.SudioniciListNazivOIB_1">
      <item>, OIB null</item>
      <item>, OIB 85821130368</item>
      <item>, OIB 24605869821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2510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2015-11-05T08:23:00Z</dcterms:created>
  <dc:creator>user</dc:creator>
  <cp:lastModifiedBy>Marko Makaj</cp:lastModifiedBy>
  <cp:lastPrinted>2015-10-21T08:01:00Z</cp:lastPrinted>
  <dcterms:modified xmlns:xsi="http://www.w3.org/2001/XMLSchema-instance" xsi:type="dcterms:W3CDTF">2015-11-05T08:27:00Z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