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19ea" w14:paraId="09b19ea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AE33B4">
        <w:rPr>
          <w:b/>
        </w:rPr>
        <w:t>853</w:t>
      </w:r>
      <w:r w:rsidR="00BC4510">
        <w:rPr>
          <w:b/>
        </w:rPr>
        <w:t>/2018-</w:t>
      </w:r>
      <w:r w:rsidR="00F80489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AE33B4">
        <w:rPr>
          <w:b/>
        </w:rPr>
        <w:t>MILETIĆ INSTALACIJE j.d.o.o. za građevinarstvo i usluge, Alilovci, Alilovci 111, OIB 29771348666</w:t>
      </w:r>
      <w:r w:rsidR="0097398E">
        <w:rPr>
          <w:b/>
        </w:rPr>
        <w:t>,</w:t>
      </w:r>
      <w:r w:rsidR="000923DE">
        <w:t xml:space="preserve"> dana </w:t>
      </w:r>
      <w:r w:rsidR="001779A5">
        <w:t>10</w:t>
      </w:r>
      <w:r w:rsidR="00523F3B">
        <w:t xml:space="preserve">. </w:t>
      </w:r>
      <w:r w:rsidR="001779A5">
        <w:t>rujna</w:t>
      </w:r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AE33B4">
        <w:rPr>
          <w:b/>
        </w:rPr>
        <w:t>IGORU MILETIĆU, OIB 54514040193, Alilovci 111/A, Alilovci</w:t>
      </w:r>
      <w:r w:rsidR="001779A5">
        <w:rPr>
          <w:b/>
        </w:rPr>
        <w:t>,</w:t>
      </w:r>
      <w:r w:rsidR="00374F94">
        <w:rPr>
          <w:b/>
        </w:rPr>
        <w:t xml:space="preserve">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AE33B4">
        <w:rPr>
          <w:lang w:val="hr-HR"/>
        </w:rPr>
        <w:t>853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AE33B4">
        <w:rPr>
          <w:lang w:val="hr-HR"/>
        </w:rPr>
        <w:t>853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AE33B4">
        <w:rPr>
          <w:b/>
        </w:rPr>
        <w:t>IGOR MILETIĆ, OIB 54514040193, Alilovci 111/A, Alilovci</w:t>
      </w:r>
      <w:r w:rsidR="001779A5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E33B4">
        <w:rPr>
          <w:b/>
        </w:rPr>
        <w:t>IGORA MILETIĆ, OIB 54514040193, Alilovci 111/A, Alilovci</w:t>
      </w:r>
      <w:r w:rsidR="001779A5">
        <w:rPr>
          <w:b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AE33B4">
        <w:rPr>
          <w:b/>
        </w:rPr>
        <w:t>853</w:t>
      </w:r>
      <w:r>
        <w:rPr>
          <w:b/>
        </w:rPr>
        <w:t>/2018-</w:t>
      </w:r>
      <w:r w:rsidR="00F80489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AE33B4">
        <w:rPr>
          <w:lang w:val="hr-HR"/>
        </w:rPr>
        <w:t>853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AE33B4">
        <w:rPr>
          <w:lang w:val="hr-HR"/>
        </w:rPr>
        <w:t>853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AE33B4">
        <w:rPr>
          <w:b/>
        </w:rPr>
        <w:t>Igoru Miletiću</w:t>
      </w:r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AE33B4">
        <w:rPr>
          <w:b/>
        </w:rPr>
        <w:t>IGORA MILETIĆA, OIB 54514040193, Alilovci 111/A, Alilovci</w:t>
      </w:r>
      <w:r w:rsidR="001779A5">
        <w:rPr>
          <w:b/>
        </w:rPr>
        <w:t>,</w:t>
      </w:r>
      <w:r w:rsidR="00374F94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AE33B4">
        <w:rPr>
          <w:lang w:val="hr-HR"/>
        </w:rPr>
        <w:t>02.05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AE33B4">
        <w:rPr>
          <w:lang w:val="hr-HR"/>
        </w:rPr>
        <w:t>318</w:t>
      </w:r>
      <w:r>
        <w:rPr>
          <w:lang w:val="hr-HR"/>
        </w:rPr>
        <w:t xml:space="preserve"> dana u iznosu </w:t>
      </w:r>
      <w:r w:rsidR="00AE33B4">
        <w:rPr>
          <w:lang w:val="hr-HR"/>
        </w:rPr>
        <w:t>45.308,59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AE33B4">
        <w:rPr>
          <w:lang w:val="hr-HR"/>
        </w:rPr>
        <w:t>1</w:t>
      </w:r>
      <w:r>
        <w:rPr>
          <w:lang w:val="hr-HR"/>
        </w:rPr>
        <w:t xml:space="preserve"> zaposlen</w:t>
      </w:r>
      <w:r w:rsidR="001779A5">
        <w:rPr>
          <w:lang w:val="hr-HR"/>
        </w:rPr>
        <w:t>ih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AE33B4">
        <w:rPr>
          <w:b/>
        </w:rPr>
        <w:t>853</w:t>
      </w:r>
      <w:r w:rsidR="00921662">
        <w:rPr>
          <w:b/>
        </w:rPr>
        <w:t>/</w:t>
      </w:r>
      <w:r w:rsidR="00C558CA">
        <w:rPr>
          <w:b/>
        </w:rPr>
        <w:t>2018-</w:t>
      </w:r>
      <w:r w:rsidR="00F80489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1779A5">
        <w:rPr>
          <w:lang w:val="hr-HR"/>
        </w:rPr>
        <w:t>10. rujna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</w:t>
      </w:r>
      <w:r w:rsidR="00523F3B">
        <w:rPr>
          <w:lang w:val="hr-HR"/>
        </w:rPr>
        <w:t>.z.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</w:t>
      </w:r>
      <w:r w:rsidR="001779A5">
        <w:rPr>
          <w:lang w:val="hr-HR"/>
        </w:rPr>
        <w:t>Osijek</w:t>
      </w:r>
      <w:r w:rsidR="004C3E86">
        <w:rPr>
          <w:lang w:val="hr-HR"/>
        </w:rPr>
        <w:t xml:space="preserve">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779A5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73E23"/>
    <w:rsid w:val="00374F94"/>
    <w:rsid w:val="003A2AB7"/>
    <w:rsid w:val="003B1DA4"/>
    <w:rsid w:val="003C2C5F"/>
    <w:rsid w:val="003C5E5D"/>
    <w:rsid w:val="003E7EF9"/>
    <w:rsid w:val="003F669C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C5BC8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21662"/>
    <w:rsid w:val="0097398E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AE33B4"/>
    <w:rsid w:val="00B011DC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774D5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20797"/>
    <w:rsid w:val="00F53902"/>
    <w:rsid w:val="00F8048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6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6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6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6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6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6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6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6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45308.59</izvorni_sadrzaj>
    <derivirana_varijabla naziv="DomainObject.Predmet.InicijalnaVrijednost_1">45308.59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St-853/2018</izvorni_sadrzaj>
    <derivirana_varijabla naziv="DomainObject.Predmet.OznakaBroj_1">St-853/2018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MILETIĆ INSTALACIJE j.d.o.o. za građevinarstvo i usluge</izvorni_sadrzaj>
    <derivirana_varijabla naziv="DomainObject.Predmet.ProtustrankaFormated_1">  MILETIĆ INSTALACIJE j.d.o.o. za građevinarstvo i usluge</derivirana_varijabla>
  </DomainObject.Predmet.ProtustrankaFormated>
  <DomainObject.Predmet.ProtustrankaFormatedOIB>
    <izvorni_sadrzaj>  MILETIĆ INSTALACIJE j.d.o.o. za građevinarstvo i usluge, OIB 29771348666</izvorni_sadrzaj>
    <derivirana_varijabla naziv="DomainObject.Predmet.ProtustrankaFormatedOIB_1">  MILETIĆ INSTALACIJE j.d.o.o. za građevinarstvo i usluge, OIB 29771348666</derivirana_varijabla>
  </DomainObject.Predmet.ProtustrankaFormatedOIB>
  <DomainObject.Predmet.ProtustrankaFormatedWithAdress>
    <izvorni_sadrzaj> MILETIĆ INSTALACIJE j.d.o.o. za građevinarstvo i usluge, Alilovci 111, 34334 Alilovci</izvorni_sadrzaj>
    <derivirana_varijabla naziv="DomainObject.Predmet.ProtustrankaFormatedWithAdress_1"> MILETIĆ INSTALACIJE j.d.o.o. za građevinarstvo i usluge, Alilovci 111, 34334 Alilovci</derivirana_varijabla>
  </DomainObject.Predmet.ProtustrankaFormatedWithAdress>
  <DomainObject.Predmet.ProtustrankaFormatedWithAdressOIB>
    <izvorni_sadrzaj> MILETIĆ INSTALACIJE j.d.o.o. za građevinarstvo i usluge, OIB 29771348666, Alilovci 111, 34334 Alilovci</izvorni_sadrzaj>
    <derivirana_varijabla naziv="DomainObject.Predmet.ProtustrankaFormatedWithAdressOIB_1"> MILETIĆ INSTALACIJE j.d.o.o. za građevinarstvo i usluge, OIB 29771348666, Alilovci 111, 34334 Alilovci</derivirana_varijabla>
  </DomainObject.Predmet.ProtustrankaFormatedWithAdressOIB>
  <DomainObject.Predmet.ProtustrankaWithAdress>
    <izvorni_sadrzaj>MILETIĆ INSTALACIJE j.d.o.o. za građevinarstvo i usluge Alilovci 111, 34334 Alilovci</izvorni_sadrzaj>
    <derivirana_varijabla naziv="DomainObject.Predmet.ProtustrankaWithAdress_1">MILETIĆ INSTALACIJE j.d.o.o. za građevinarstvo i usluge Alilovci 111, 34334 Alilovci</derivirana_varijabla>
  </DomainObject.Predmet.ProtustrankaWithAdress>
  <DomainObject.Predmet.ProtustrankaWithAdressOIB>
    <izvorni_sadrzaj>MILETIĆ INSTALACIJE j.d.o.o. za građevinarstvo i usluge, OIB 29771348666, Alilovci 111, 34334 Alilovci</izvorni_sadrzaj>
    <derivirana_varijabla naziv="DomainObject.Predmet.ProtustrankaWithAdressOIB_1">MILETIĆ INSTALACIJE j.d.o.o. za građevinarstvo i usluge, OIB 29771348666, Alilovci 111, 34334 Alilovci</derivirana_varijabla>
  </DomainObject.Predmet.ProtustrankaWithAdressOIB>
  <DomainObject.Predmet.ProtustrankaNazivFormated>
    <izvorni_sadrzaj>MILETIĆ INSTALACIJE j.d.o.o. za građevinarstvo i usluge</izvorni_sadrzaj>
    <derivirana_varijabla naziv="DomainObject.Predmet.ProtustrankaNazivFormated_1">MILETIĆ INSTALACIJE j.d.o.o. za građevinarstvo i usluge</derivirana_varijabla>
  </DomainObject.Predmet.ProtustrankaNazivFormated>
  <DomainObject.Predmet.ProtustrankaNazivFormatedOIB>
    <izvorni_sadrzaj>MILETIĆ INSTALACIJE j.d.o.o. za građevinarstvo i usluge, OIB 29771348666</izvorni_sadrzaj>
    <derivirana_varijabla naziv="DomainObject.Predmet.ProtustrankaNazivFormatedOIB_1">MILETIĆ INSTALACIJE j.d.o.o. za građevinarstvo i usluge, OIB 29771348666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MILETIĆ INSTALACIJE j.d.o.o. za građevinarstvo i usluge</item>
    </izvorni_sadrzaj>
    <derivirana_varijabla naziv="DomainObject.Predmet.ProtuStrankaListFormated_1">
      <item>MILETIĆ INSTALACIJE j.d.o.o. za građevinarstvo i usluge</item>
    </derivirana_varijabla>
  </DomainObject.Predmet.ProtuStrankaListFormated>
  <DomainObject.Predmet.ProtuStrankaListFormatedOIB>
    <izvorni_sadrzaj>
      <item>MILETIĆ INSTALACIJE j.d.o.o. za građevinarstvo i usluge, OIB 29771348666</item>
    </izvorni_sadrzaj>
    <derivirana_varijabla naziv="DomainObject.Predmet.ProtuStrankaListFormatedOIB_1">
      <item>MILETIĆ INSTALACIJE j.d.o.o. za građevinarstvo i usluge, OIB 29771348666</item>
    </derivirana_varijabla>
  </DomainObject.Predmet.ProtuStrankaListFormatedOIB>
  <DomainObject.Predmet.ProtuStrankaListFormatedWithAdress>
    <izvorni_sadrzaj>
      <item>MILETIĆ INSTALACIJE j.d.o.o. za građevinarstvo i usluge, Alilovci 111, 34334 Alilovci</item>
    </izvorni_sadrzaj>
    <derivirana_varijabla naziv="DomainObject.Predmet.ProtuStrankaListFormatedWithAdress_1">
      <item>MILETIĆ INSTALACIJE j.d.o.o. za građevinarstvo i usluge, Alilovci 111, 34334 Alilovci</item>
    </derivirana_varijabla>
  </DomainObject.Predmet.ProtuStrankaListFormatedWithAdress>
  <DomainObject.Predmet.ProtuStrankaListFormatedWithAdressOIB>
    <izvorni_sadrzaj>
      <item>MILETIĆ INSTALACIJE j.d.o.o. za građevinarstvo i usluge, OIB 29771348666, Alilovci 111, 34334 Alilovci</item>
    </izvorni_sadrzaj>
    <derivirana_varijabla naziv="DomainObject.Predmet.ProtuStrankaListFormatedWithAdressOIB_1">
      <item>MILETIĆ INSTALACIJE j.d.o.o. za građevinarstvo i usluge, OIB 29771348666, Alilovci 111, 34334 Alilovci</item>
    </derivirana_varijabla>
  </DomainObject.Predmet.ProtuStrankaListFormatedWithAdressOIB>
  <DomainObject.Predmet.ProtuStrankaListNazivFormated>
    <izvorni_sadrzaj>
      <item>MILETIĆ INSTALACIJE j.d.o.o. za građevinarstvo i usluge</item>
    </izvorni_sadrzaj>
    <derivirana_varijabla naziv="DomainObject.Predmet.ProtuStrankaListNazivFormated_1">
      <item>MILETIĆ INSTALACIJE j.d.o.o. za građevinarstvo i usluge</item>
    </derivirana_varijabla>
  </DomainObject.Predmet.ProtuStrankaListNazivFormated>
  <DomainObject.Predmet.ProtuStrankaListNazivFormatedOIB>
    <izvorni_sadrzaj>
      <item>MILETIĆ INSTALACIJE j.d.o.o. za građevinarstvo i usluge, OIB 29771348666</item>
    </izvorni_sadrzaj>
    <derivirana_varijabla naziv="DomainObject.Predmet.ProtuStrankaListNazivFormatedOIB_1">
      <item>MILETIĆ INSTALACIJE j.d.o.o. za građevinarstvo i usluge, OIB 29771348666</item>
    </derivirana_varijabla>
  </DomainObject.Predmet.ProtuStrankaListNazivFormatedOIB>
  <DomainObject.Predmet.OstaliListFormated>
    <izvorni_sadrzaj>
      <item>Igor Miletić</item>
    </izvorni_sadrzaj>
    <derivirana_varijabla naziv="DomainObject.Predmet.OstaliListFormated_1">
      <item>Igor Miletić</item>
    </derivirana_varijabla>
  </DomainObject.Predmet.OstaliListFormated>
  <DomainObject.Predmet.OstaliListFormatedOIB>
    <izvorni_sadrzaj>
      <item>Igor Miletić, OIB 54514040193</item>
    </izvorni_sadrzaj>
    <derivirana_varijabla naziv="DomainObject.Predmet.OstaliListFormatedOIB_1">
      <item>Igor Miletić, OIB 54514040193</item>
    </derivirana_varijabla>
  </DomainObject.Predmet.OstaliListFormatedOIB>
  <DomainObject.Predmet.OstaliListFormatedWithAdress>
    <izvorni_sadrzaj>
      <item>Igor Miletić, Alilovcu 111/A, 34334 Alilovci</item>
    </izvorni_sadrzaj>
    <derivirana_varijabla naziv="DomainObject.Predmet.OstaliListFormatedWithAdress_1">
      <item>Igor Miletić, Alilovcu 111/A, 34334 Alilovci</item>
    </derivirana_varijabla>
  </DomainObject.Predmet.OstaliListFormatedWithAdress>
  <DomainObject.Predmet.OstaliListFormatedWithAdressOIB>
    <izvorni_sadrzaj>
      <item>Igor Miletić, OIB 54514040193, Alilovcu 111/A, 34334 Alilovci</item>
    </izvorni_sadrzaj>
    <derivirana_varijabla naziv="DomainObject.Predmet.OstaliListFormatedWithAdressOIB_1">
      <item>Igor Miletić, OIB 54514040193, Alilovcu 111/A, 34334 Alilovci</item>
    </derivirana_varijabla>
  </DomainObject.Predmet.OstaliListFormatedWithAdressOIB>
  <DomainObject.Predmet.OstaliListNazivFormated>
    <izvorni_sadrzaj>
      <item>Igor Miletić</item>
    </izvorni_sadrzaj>
    <derivirana_varijabla naziv="DomainObject.Predmet.OstaliListNazivFormated_1">
      <item>Igor Miletić</item>
    </derivirana_varijabla>
  </DomainObject.Predmet.OstaliListNazivFormated>
  <DomainObject.Predmet.OstaliListNazivFormatedOIB>
    <izvorni_sadrzaj>
      <item>Igor Miletić, OIB 54514040193</item>
    </izvorni_sadrzaj>
    <derivirana_varijabla naziv="DomainObject.Predmet.OstaliListNazivFormatedOIB_1">
      <item>Igor Miletić, OIB 54514040193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MILETIĆ INSTALACIJE j.d.o.o. za građevinarstvo i usluge</izvorni_sadrzaj>
    <derivirana_varijabla naziv="DomainObject.Predmet.ProtustrankaIDrugi_1">MILETIĆ INSTALACIJE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MILETIĆ INSTALACIJE j.d.o.o. za građevinarstvo i usluge, OIB 29771348666, Alilovci 111, 34334 Alilovci</izvorni_sadrzaj>
    <derivirana_varijabla naziv="DomainObject.Predmet.ProtustrankaIDrugiAdressOIB_1">MILETIĆ INSTALACIJE j.d.o.o. za građevinarstvo i usluge, OIB 29771348666,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MILETIĆ INSTALACIJE j.d.o.o. za građevinarstvo i usluge</item>
      <item>Igor Miletić</item>
    </izvorni_sadrzaj>
    <derivirana_varijabla naziv="DomainObject.Predmet.SudioniciListNaziv_1">
      <item>Financijska agencija</item>
      <item>MILETIĆ INSTALACIJE j.d.o.o. za građevinarstvo i usluge</item>
      <item>Igor Miletić</item>
    </derivirana_varijabla>
  </DomainObject.Predmet.SudioniciListNaziv>
  <DomainObject.Predmet.SudioniciListAdressOIB>
    <izvorni_sadrzaj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izvorni_sadrzaj>
    <derivirana_varijabla naziv="DomainObject.Predmet.SudioniciListAdressOIB_1">
      <item>Financijska agencija, OIB 85821130368, Ulica grada Vukovara 70,10000 Zagreb</item>
      <item>MILETIĆ INSTALACIJE j.d.o.o. za građevinarstvo i usluge, OIB 29771348666, Alilovci 111,34334 Alilovci</item>
      <item>Igor Miletić, OIB 54514040193, Alilovcu 111/A,34334 Alilovci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29771348666</item>
      <item>, OIB 54514040193</item>
    </izvorni_sadrzaj>
    <derivirana_varijabla naziv="DomainObject.Predmet.SudioniciListNazivOIB_1">
      <item>, OIB 85821130368</item>
      <item>, OIB 29771348666</item>
      <item>, OIB 54514040193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E1C94-7915-467C-AB96-864B3B9A7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848</properties:Words>
  <properties:Characters>4637</properties:Characters>
  <properties:Lines>129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2018-09-04T11:29:00Z</dcterms:created>
  <dc:creator>zbiondic</dc:creator>
  <cp:lastModifiedBy>wsadmin</cp:lastModifiedBy>
  <cp:lastPrinted>2018-09-04T11:33:00Z</cp:lastPrinted>
  <dcterms:modified xmlns:xsi="http://www.w3.org/2001/XMLSchema-instance" xsi:type="dcterms:W3CDTF">2018-09-10T07:10:00Z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853-18.docx)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