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c57e" w14:paraId="9abc57e" w:rsidRDefault="00A864A8" w:rsidP="00910611" w:rsidR="00A864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4A8" w:rsidP="00910611" w:rsidR="00A864A8">
      <w:r>
        <w:rPr>
          <w:rFonts w:eastAsia="MS Mincho"/>
        </w:rPr>
        <w:t>REPUBLIKA HRVATSKA</w:t>
      </w:r>
    </w:p>
    <w:p w:rsidRDefault="00A864A8" w:rsidP="00910611" w:rsidR="00A864A8">
      <w:r>
        <w:rPr>
          <w:rFonts w:eastAsia="MS Mincho"/>
        </w:rPr>
        <w:t>TRGOVAČKI SUD U RIJECI</w:t>
      </w:r>
    </w:p>
    <w:p w:rsidRDefault="00A864A8" w:rsidR="00A864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64A8" w:rsidP="00910611" w:rsidR="00A864A8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736F0">
        <w:t>29</w:t>
      </w:r>
      <w:r w:rsidR="007D2175">
        <w:t>1</w:t>
      </w:r>
      <w:r w:rsidR="00B416A5">
        <w:t>/15, temeljem odredbe čl.430. Stečajnog zakona (NN 71/15), dana</w:t>
      </w:r>
      <w:r w:rsidR="00446F8B">
        <w:t xml:space="preserve"> </w:t>
      </w:r>
      <w:r w:rsidR="00E736F0">
        <w:t>15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7D2175">
        <w:rPr>
          <w:b/>
          <w:bCs/>
        </w:rPr>
        <w:t xml:space="preserve">CONFECTOR </w:t>
      </w:r>
      <w:r w:rsidR="007D2175" w:rsidRPr="007D2175">
        <w:rPr>
          <w:b/>
          <w:bCs/>
        </w:rPr>
        <w:t xml:space="preserve">društvo s ograničenom odgovornošću za </w:t>
      </w:r>
      <w:r w:rsidR="007D2175">
        <w:rPr>
          <w:b/>
          <w:bCs/>
        </w:rPr>
        <w:t xml:space="preserve"> građevinarstvo, trgovinu i usluge, Viškovo, Stupari 23/b, OIB 41501039580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7D2175">
        <w:rPr>
          <w:b/>
        </w:rPr>
        <w:t>5.021.652,36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736F0">
        <w:t>15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2619A0">
        <w:rPr>
          <w:sz w:val="20"/>
          <w:szCs w:val="20"/>
        </w:rPr>
        <w:t>15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4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D2175">
      <w:t>291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864A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6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4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4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4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4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6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4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4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4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4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  Viškovo</izvorni_sadrzaj>
    <derivirana_varijabla naziv="DomainObject.Predmet.ProtustrankaFormated_1">  CONFECTOR d.o.o.  Viškovo</derivirana_varijabla>
  </DomainObject.Predmet.ProtustrankaFormated>
  <DomainObject.Predmet.ProtustrankaFormatedOIB>
    <izvorni_sadrzaj>  CONFECTOR d.o.o.  Viškovo, OIB 41501039580</izvorni_sadrzaj>
    <derivirana_varijabla naziv="DomainObject.Predmet.ProtustrankaFormatedOIB_1">  CONFECTOR d.o.o.  Viškovo, OIB 41501039580</derivirana_varijabla>
  </DomainObject.Predmet.ProtustrankaFormatedOIB>
  <DomainObject.Predmet.ProtustrankaFormatedWithAdress>
    <izvorni_sadrzaj> CONFECTOR d.o.o.  Viškovo, Stupari 23b, 51216 Viškovo</izvorni_sadrzaj>
    <derivirana_varijabla naziv="DomainObject.Predmet.ProtustrankaFormatedWithAdress_1"> CONFECTOR d.o.o.  Viškovo, Stupari 23b, 51216 Viškovo</derivirana_varijabla>
  </DomainObject.Predmet.ProtustrankaFormatedWithAdress>
  <DomainObject.Predmet.ProtustrankaFormatedWithAdressOIB>
    <izvorni_sadrzaj> CONFECTOR d.o.o.  Viškovo, OIB 41501039580, Stupari 23b, 51216 Viškovo</izvorni_sadrzaj>
    <derivirana_varijabla naziv="DomainObject.Predmet.ProtustrankaFormatedWithAdressOIB_1"> CONFECTOR d.o.o.  Viškovo, OIB 41501039580, Stupari 23b, 51216 Viškovo</derivirana_varijabla>
  </DomainObject.Predmet.ProtustrankaFormatedWithAdressOIB>
  <DomainObject.Predmet.ProtustrankaWithAdress>
    <izvorni_sadrzaj>CONFECTOR d.o.o.  Viškovo Stupari 23b, 51216 Viškovo</izvorni_sadrzaj>
    <derivirana_varijabla naziv="DomainObject.Predmet.ProtustrankaWithAdress_1">CONFECTOR d.o.o.  Viškovo Stupari 23b, 51216 Viškovo</derivirana_varijabla>
  </DomainObject.Predmet.ProtustrankaWithAdress>
  <DomainObject.Predmet.ProtustrankaWithAdressOIB>
    <izvorni_sadrzaj>CONFECTOR d.o.o.  Viškovo, OIB 41501039580, Stupari 23b, 51216 Viškovo</izvorni_sadrzaj>
    <derivirana_varijabla naziv="DomainObject.Predmet.ProtustrankaWithAdressOIB_1">CONFECTOR d.o.o.  Viškovo, OIB 41501039580, Stupari 23b, 51216 Viškovo</derivirana_varijabla>
  </DomainObject.Predmet.ProtustrankaWithAdressOIB>
  <DomainObject.Predmet.ProtustrankaNazivFormated>
    <izvorni_sadrzaj>CONFECTOR d.o.o.  Viškovo</izvorni_sadrzaj>
    <derivirana_varijabla naziv="DomainObject.Predmet.ProtustrankaNazivFormated_1">CONFECTOR d.o.o.  Viškovo</derivirana_varijabla>
  </DomainObject.Predmet.ProtustrankaNazivFormated>
  <DomainObject.Predmet.ProtustrankaNazivFormatedOIB>
    <izvorni_sadrzaj>CONFECTOR d.o.o.  Viškovo, OIB 41501039580</izvorni_sadrzaj>
    <derivirana_varijabla naziv="DomainObject.Predmet.ProtustrankaNazivFormatedOIB_1">CONFECTOR d.o.o.  Viškovo, OIB 41501039580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CONFECTOR d.o.o.  Viškovo</item>
    </izvorni_sadrzaj>
    <derivirana_varijabla naziv="DomainObject.Predmet.ProtuStrankaListFormated_1">
      <item>CONFECTOR d.o.o.  Viškovo</item>
    </derivirana_varijabla>
  </DomainObject.Predmet.ProtuStrankaListFormated>
  <DomainObject.Predmet.ProtuStrankaListFormatedOIB>
    <izvorni_sadrzaj>
      <item>CONFECTOR d.o.o.  Viškovo, OIB 41501039580</item>
    </izvorni_sadrzaj>
    <derivirana_varijabla naziv="DomainObject.Predmet.ProtuStrankaListFormatedOIB_1">
      <item>CONFECTOR d.o.o.  Viškovo, OIB 41501039580</item>
    </derivirana_varijabla>
  </DomainObject.Predmet.ProtuStrankaListFormatedOIB>
  <DomainObject.Predmet.ProtuStrankaListFormatedWithAdress>
    <izvorni_sadrzaj>
      <item>CONFECTOR d.o.o.  Viškovo, Stupari 23b, 51216 Viškovo</item>
    </izvorni_sadrzaj>
    <derivirana_varijabla naziv="DomainObject.Predmet.ProtuStrankaListFormatedWithAdress_1">
      <item>CONFECTOR d.o.o.  Viškovo, Stupari 23b, 51216 Viškovo</item>
    </derivirana_varijabla>
  </DomainObject.Predmet.ProtuStrankaListFormatedWithAdress>
  <DomainObject.Predmet.ProtuStrankaListFormatedWithAdressOIB>
    <izvorni_sadrzaj>
      <item>CONFECTOR d.o.o.  Viškovo, OIB 41501039580, Stupari 23b, 51216 Viškovo</item>
    </izvorni_sadrzaj>
    <derivirana_varijabla naziv="DomainObject.Predmet.ProtuStrankaListFormatedWithAdressOIB_1">
      <item>CONFECTOR d.o.o.  Viškovo, OIB 41501039580, Stupari 23b, 51216 Viškovo</item>
    </derivirana_varijabla>
  </DomainObject.Predmet.ProtuStrankaListFormatedWithAdressOIB>
  <DomainObject.Predmet.ProtuStrankaListNazivFormated>
    <izvorni_sadrzaj>
      <item>CONFECTOR d.o.o.  Viškovo</item>
    </izvorni_sadrzaj>
    <derivirana_varijabla naziv="DomainObject.Predmet.ProtuStrankaListNazivFormated_1">
      <item>CONFECTOR d.o.o.  Viškovo</item>
    </derivirana_varijabla>
  </DomainObject.Predmet.ProtuStrankaListNazivFormated>
  <DomainObject.Predmet.ProtuStrankaListNazivFormatedOIB>
    <izvorni_sadrzaj>
      <item>CONFECTOR d.o.o.  Viškovo, OIB 41501039580</item>
    </izvorni_sadrzaj>
    <derivirana_varijabla naziv="DomainObject.Predmet.ProtuStrankaListNazivFormatedOIB_1">
      <item>CONFECTOR d.o.o.  Viškovo, OIB 41501039580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CONFECTOR d.o.o.  Viškovo</izvorni_sadrzaj>
    <derivirana_varijabla naziv="DomainObject.Predmet.ProtustrankaIDrugi_1">CONFECTOR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CONFECTOR d.o.o.  Viškovo, OIB 41501039580, Stupari 23b, 51216 Viškovo</izvorni_sadrzaj>
    <derivirana_varijabla naziv="DomainObject.Predmet.ProtustrankaIDrugiAdressOIB_1">CONFECTOR d.o.o.  Viškovo, OIB 41501039580, Stupari 23b,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CONFECTOR d.o.o.  Viškovo</item>
    </izvorni_sadrzaj>
    <derivirana_varijabla naziv="DomainObject.Predmet.SudioniciListNaziv_1">
      <item>FINA  Rijeka</item>
      <item>CONFECTOR d.o.o.  Viškovo</item>
    </derivirana_varijabla>
  </DomainObject.Predmet.SudioniciListNaziv>
  <DomainObject.Predmet.SudioniciListAdressOIB>
    <izvorni_sadrzaj>
      <item>FINA  Rijeka, OIB 85821130368, Frana Kurelca 8,51000 Rijeka</item>
      <item>CONFECTOR d.o.o.  Viškovo, OIB 41501039580, Stupari 23b,51216 Viškovo</item>
    </izvorni_sadrzaj>
    <derivirana_varijabla naziv="DomainObject.Predmet.SudioniciListAdressOIB_1">
      <item>FINA  Rijeka, OIB 85821130368, Frana Kurelca 8,51000 Rijeka</item>
      <item>CONFECTOR d.o.o.  Viškovo, OIB 41501039580, Stupari 23b,51216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41501039580</item>
    </izvorni_sadrzaj>
    <derivirana_varijabla naziv="DomainObject.Predmet.SudioniciListNazivOIB_1">
      <item>, OIB 85821130368</item>
      <item>, OIB 41501039580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D3BBE-29CA-481B-9332-398D87F88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1450</properties:Characters>
  <properties:Lines>60</properties:Lines>
  <properties:Paragraphs>23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2015-12-15T14:10:00Z</cp:lastPrinted>
  <dcterms:modified xmlns:xsi="http://www.w3.org/2001/XMLSchema-instance" xsi:type="dcterms:W3CDTF">2015-12-15T14:15:00Z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