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2b8b" w14:paraId="a622b8b" w:rsidRDefault="00D723CE" w:rsidP="00D723CE" w:rsidR="00D723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723CE" w:rsidP="00D723CE" w:rsidR="00D723CE">
      <w:pPr>
        <w:tabs>
          <w:tab w:pos="7020" w:val="left"/>
        </w:tabs>
      </w:pPr>
      <w:r>
        <w:t xml:space="preserve">REPUBLIKA HRVATSKA </w:t>
      </w:r>
    </w:p>
    <w:p w:rsidRDefault="00D723CE" w:rsidP="00D723CE" w:rsidR="00D723CE">
      <w:r>
        <w:t>Trgovački sud u Zagrebu</w:t>
      </w:r>
    </w:p>
    <w:p w:rsidRDefault="00D723CE" w:rsidP="00D723CE" w:rsidR="00D723C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723CE" w:rsidP="00D723CE" w:rsidR="00D723CE"/>
    <w:p w:rsidRDefault="00D723CE" w:rsidP="00D723CE" w:rsidR="00D723CE"/>
    <w:p w:rsidRDefault="00D723CE" w:rsidP="00D723CE" w:rsidR="00D723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1165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09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D723CE" w:rsidP="00D723CE" w:rsidR="00D723CE">
      <w:pPr>
        <w:jc w:val="both"/>
      </w:pPr>
    </w:p>
    <w:p w:rsidRDefault="00D723CE" w:rsidP="00D723CE" w:rsidR="00D723CE" w:rsidRPr="000E41FF">
      <w:pPr>
        <w:jc w:val="center"/>
      </w:pPr>
      <w:r w:rsidRPr="000E41FF">
        <w:t>O G L A S</w:t>
      </w:r>
    </w:p>
    <w:p w:rsidRDefault="00D723CE" w:rsidP="00D723CE" w:rsidR="00D723CE">
      <w:pPr>
        <w:rPr>
          <w:b/>
        </w:rPr>
      </w:pPr>
    </w:p>
    <w:p w:rsidRDefault="00D723CE" w:rsidP="00D723CE" w:rsidR="00D723C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CROTEL</w:t>
      </w:r>
      <w:proofErr w:type="spellEnd"/>
      <w:r>
        <w:t xml:space="preserve"> d.o.o.</w:t>
      </w:r>
      <w:r w:rsidRPr="00F81D44">
        <w:t xml:space="preserve"> </w:t>
      </w:r>
      <w:proofErr w:type="spellStart"/>
      <w:r w:rsidRPr="00F81D44">
        <w:t>OIB</w:t>
      </w:r>
      <w:proofErr w:type="spellEnd"/>
      <w:r w:rsidRPr="00F81D44">
        <w:t xml:space="preserve">: </w:t>
      </w:r>
      <w:proofErr w:type="spellStart"/>
      <w:r>
        <w:t>51445695727</w:t>
      </w:r>
      <w:proofErr w:type="spellEnd"/>
      <w:r>
        <w:t>, sa sjedištem: Trg hrvatskih pavlina 2</w:t>
      </w:r>
      <w:r w:rsidRPr="00F81D44">
        <w:t xml:space="preserve">, </w:t>
      </w:r>
      <w:proofErr w:type="spellStart"/>
      <w:r w:rsidRPr="00F81D44">
        <w:t>10000</w:t>
      </w:r>
      <w:proofErr w:type="spellEnd"/>
      <w:r w:rsidRPr="00F81D44">
        <w:t xml:space="preserve"> Zagreb</w:t>
      </w:r>
      <w:r>
        <w:t>, je podnijet prijedlog za pokretanje skraćenog stečajnog postupka.</w:t>
      </w:r>
    </w:p>
    <w:p w:rsidRDefault="00D723CE" w:rsidP="00D723CE" w:rsidR="00D723CE">
      <w:pPr>
        <w:pStyle w:val="Odlomakpopisa"/>
        <w:ind w:left="0"/>
      </w:pPr>
    </w:p>
    <w:p w:rsidRDefault="00D723CE" w:rsidP="00D723CE" w:rsidR="00D723CE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1.225</w:t>
      </w:r>
      <w:proofErr w:type="spellEnd"/>
      <w:r>
        <w:t>,</w:t>
      </w:r>
      <w:proofErr w:type="spellStart"/>
      <w:r>
        <w:t>71</w:t>
      </w:r>
      <w:proofErr w:type="spellEnd"/>
      <w:r>
        <w:t xml:space="preserve"> kn.</w:t>
      </w:r>
    </w:p>
    <w:p w:rsidRDefault="00D723CE" w:rsidP="00D723CE" w:rsidR="00D723CE"/>
    <w:p w:rsidRDefault="00D723CE" w:rsidP="00D723CE" w:rsidR="00D723C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D723CE" w:rsidP="00D723CE" w:rsidR="00D723CE">
      <w:pPr>
        <w:jc w:val="both"/>
      </w:pPr>
    </w:p>
    <w:p w:rsidRDefault="00D723CE" w:rsidP="00D723CE" w:rsidR="00D723C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D723CE" w:rsidP="00D723CE" w:rsidR="00D723CE">
      <w:pPr>
        <w:pStyle w:val="Odlomakpopisa"/>
        <w:ind w:left="0"/>
      </w:pPr>
    </w:p>
    <w:p w:rsidRDefault="00D723CE" w:rsidP="00D723CE" w:rsidR="00D723CE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D723CE" w:rsidP="00D723CE" w:rsidR="00D723CE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D723CE" w:rsidP="00D723CE" w:rsidR="00D723CE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D723CE" w:rsidP="00D723CE" w:rsidR="00D723CE">
      <w:pPr>
        <w:jc w:val="both"/>
      </w:pPr>
    </w:p>
    <w:p w:rsidRDefault="00D723CE" w:rsidP="00D723CE" w:rsidR="00D723CE">
      <w:pPr>
        <w:jc w:val="center"/>
      </w:pPr>
      <w:r>
        <w:t xml:space="preserve">U Zagrebu </w:t>
      </w:r>
      <w:proofErr w:type="spellStart"/>
      <w:r>
        <w:t>09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D723CE" w:rsidP="00D723CE" w:rsidR="00D723CE">
      <w:pPr>
        <w:jc w:val="center"/>
      </w:pPr>
    </w:p>
    <w:p w:rsidRDefault="00D723CE" w:rsidP="00D723CE" w:rsidR="00D723CE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D723CE" w:rsidP="00D723CE" w:rsidR="00D723CE" w:rsidRPr="000E41FF">
      <w:pPr>
        <w:jc w:val="both"/>
      </w:pPr>
    </w:p>
    <w:p w:rsidRDefault="00D723CE" w:rsidP="00D723CE" w:rsidR="00D723CE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D723CE" w:rsidP="00D723CE" w:rsidR="00D723CE">
      <w:pPr>
        <w:jc w:val="right"/>
      </w:pPr>
    </w:p>
    <w:p w:rsidRDefault="00D723CE" w:rsidP="00D723CE" w:rsidR="00D723CE"/>
    <w:p w:rsidRDefault="00D723CE" w:rsidP="00D723CE" w:rsidR="00D723CE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3C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042E9"/>
    <w:rsid w:val="00B14EA4"/>
    <w:rsid w:val="00C03A6A"/>
    <w:rsid w:val="00C400D7"/>
    <w:rsid w:val="00C746DB"/>
    <w:rsid w:val="00CA5654"/>
    <w:rsid w:val="00D3338E"/>
    <w:rsid w:val="00D723C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3C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2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2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3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3C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2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2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3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CROTEL d.o.o. zastupanog po punomoćniku Ivan-zlatko Pržulj</izvorni_sadrzaj>
    <derivirana_varijabla naziv="DomainObject.Predmet.ProtustrankaFormated_1">  CROTEL d.o.o. zastupanog po punomoćniku Ivan-zlatko Pržulj</derivirana_varijabla>
  </DomainObject.Predmet.ProtustrankaFormated>
  <DomainObject.Predmet.ProtustrankaFormatedOIB>
    <izvorni_sadrzaj>  CROTEL d.o.o., OIB 51445695727 zastupanog po punomoćniku Ivan-zlatko Pržulj</izvorni_sadrzaj>
    <derivirana_varijabla naziv="DomainObject.Predmet.ProtustrankaFormatedOIB_1">  CROTEL d.o.o., OIB 51445695727 zastupanog po punomoćniku Ivan-zlatko Pržulj</derivirana_varijabla>
  </DomainObject.Predmet.ProtustrankaFormatedOIB>
  <DomainObject.Predmet.ProtustrankaFormatedWithAdress>
    <izvorni_sadrzaj> CROTEL d.o.o., Trg hrvatskih pavlina 2, 10000 Zagreb zastupanog po punomoćniku Ivan-zlatko Pržulj</izvorni_sadrzaj>
    <derivirana_varijabla naziv="DomainObject.Predmet.ProtustrankaFormatedWithAdress_1"> CROTEL d.o.o., Trg hrvatskih pavlina 2, 10000 Zagreb zastupanog po punomoćniku Ivan-zlatko Pržulj</derivirana_varijabla>
  </DomainObject.Predmet.ProtustrankaFormatedWithAdress>
  <DomainObject.Predmet.ProtustrankaFormatedWithAdressOIB>
    <izvorni_sadrzaj> CROTEL d.o.o., OIB 51445695727, Trg hrvatskih pavlina 2, 10000 Zagreb zastupanog po punomoćniku Ivan-zlatko Pržulj</izvorni_sadrzaj>
    <derivirana_varijabla naziv="DomainObject.Predmet.ProtustrankaFormatedWithAdressOIB_1"> CROTEL d.o.o., OIB 51445695727, Trg hrvatskih pavlina 2, 10000 Zagreb zastupanog po punomoćniku Ivan-zlatko Pržulj</derivirana_varijabla>
  </DomainObject.Predmet.ProtustrankaFormatedWithAdressOIB>
  <DomainObject.Predmet.ProtustrankaWithAdress>
    <izvorni_sadrzaj>CROTEL d.o.o. Trg hrvatskih pavlina 2, 10000 Zagreb</izvorni_sadrzaj>
    <derivirana_varijabla naziv="DomainObject.Predmet.ProtustrankaWithAdress_1">CROTEL d.o.o. Trg hrvatskih pavlina 2, 10000 Zagreb</derivirana_varijabla>
  </DomainObject.Predmet.ProtustrankaWithAdress>
  <DomainObject.Predmet.ProtustrankaWithAdressOIB>
    <izvorni_sadrzaj>CROTEL d.o.o., OIB 51445695727, Trg hrvatskih pavlina 2, 10000 Zagreb</izvorni_sadrzaj>
    <derivirana_varijabla naziv="DomainObject.Predmet.ProtustrankaWithAdressOIB_1">CROTEL d.o.o., OIB 51445695727, Trg hrvatskih pavlina 2, 10000 Zagreb</derivirana_varijabla>
  </DomainObject.Predmet.ProtustrankaWithAdressOIB>
  <DomainObject.Predmet.ProtustrankaNazivFormated>
    <izvorni_sadrzaj>CROTEL d.o.o.</izvorni_sadrzaj>
    <derivirana_varijabla naziv="DomainObject.Predmet.ProtustrankaNazivFormated_1">CROTEL d.o.o.</derivirana_varijabla>
  </DomainObject.Predmet.ProtustrankaNazivFormated>
  <DomainObject.Predmet.ProtustrankaNazivFormatedOIB>
    <izvorni_sadrzaj>CROTEL d.o.o., OIB 51445695727</izvorni_sadrzaj>
    <derivirana_varijabla naziv="DomainObject.Predmet.ProtustrankaNazivFormatedOIB_1">CROTEL d.o.o., OIB 51445695727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CROTEL d.o.o. zastupanog po punomoćniku Ivan-zlatko Pržulj</item>
    </izvorni_sadrzaj>
    <derivirana_varijabla naziv="DomainObject.Predmet.ProtuStrankaListFormated_1">
      <item>CROTEL d.o.o. zastupanog po punomoćniku Ivan-zlatko Pržulj</item>
    </derivirana_varijabla>
  </DomainObject.Predmet.ProtuStrankaListFormated>
  <DomainObject.Predmet.ProtuStrankaListFormatedOIB>
    <izvorni_sadrzaj>
      <item>CROTEL d.o.o., OIB 51445695727 zastupanog po punomoćniku Ivan-zlatko Pržulj</item>
    </izvorni_sadrzaj>
    <derivirana_varijabla naziv="DomainObject.Predmet.ProtuStrankaListFormatedOIB_1">
      <item>CROTEL d.o.o., OIB 51445695727 zastupanog po punomoćniku Ivan-zlatko Pržulj</item>
    </derivirana_varijabla>
  </DomainObject.Predmet.ProtuStrankaListFormatedOIB>
  <DomainObject.Predmet.ProtuStrankaListFormatedWithAdress>
    <izvorni_sadrzaj>
      <item>CROTEL d.o.o., Trg hrvatskih pavlina 2, 10000 Zagreb zastupanog po punomoćniku Ivan-zlatko Pržulj</item>
    </izvorni_sadrzaj>
    <derivirana_varijabla naziv="DomainObject.Predmet.ProtuStrankaListFormatedWithAdress_1">
      <item>CROTEL d.o.o., Trg hrvatskih pavlina 2, 10000 Zagreb zastupanog po punomoćniku Ivan-zlatko Pržulj</item>
    </derivirana_varijabla>
  </DomainObject.Predmet.ProtuStrankaListFormatedWithAdress>
  <DomainObject.Predmet.ProtuStrankaListFormatedWithAdressOIB>
    <izvorni_sadrzaj>
      <item>CROTEL d.o.o., OIB 51445695727, Trg hrvatskih pavlina 2, 10000 Zagreb zastupanog po punomoćniku Ivan-zlatko Pržulj</item>
    </izvorni_sadrzaj>
    <derivirana_varijabla naziv="DomainObject.Predmet.ProtuStrankaListFormatedWithAdressOIB_1">
      <item>CROTEL d.o.o., OIB 51445695727, Trg hrvatskih pavlina 2, 10000 Zagreb zastupanog po punomoćniku Ivan-zlatko Pržulj</item>
    </derivirana_varijabla>
  </DomainObject.Predmet.ProtuStrankaListFormatedWithAdressOIB>
  <DomainObject.Predmet.ProtuStrankaListNazivFormated>
    <izvorni_sadrzaj>
      <item>CROTEL d.o.o.</item>
    </izvorni_sadrzaj>
    <derivirana_varijabla naziv="DomainObject.Predmet.ProtuStrankaListNazivFormated_1">
      <item>CROTEL d.o.o.</item>
    </derivirana_varijabla>
  </DomainObject.Predmet.ProtuStrankaListNazivFormated>
  <DomainObject.Predmet.ProtuStrankaListNazivFormatedOIB>
    <izvorni_sadrzaj>
      <item>CROTEL d.o.o., OIB 51445695727</item>
    </izvorni_sadrzaj>
    <derivirana_varijabla naziv="DomainObject.Predmet.ProtuStrankaListNazivFormatedOIB_1">
      <item>CROTEL d.o.o., OIB 51445695727</item>
    </derivirana_varijabla>
  </DomainObject.Predmet.ProtuStrankaListNazivFormatedOIB>
  <DomainObject.Predmet.OstaliListFormated>
    <izvorni_sadrzaj>
      <item>Ivan-zlatko Pržulj punomoćnik sudionika u postupku CROTEL d.o.o.</item>
    </izvorni_sadrzaj>
    <derivirana_varijabla naziv="DomainObject.Predmet.OstaliListFormated_1">
      <item>Ivan-zlatko Pržulj punomoćnik sudionika u postupku CROTEL d.o.o.</item>
    </derivirana_varijabla>
  </DomainObject.Predmet.OstaliListFormated>
  <DomainObject.Predmet.OstaliListFormatedOIB>
    <izvorni_sadrzaj>
      <item>Ivan-zlatko Pržulj, OIB 65371825649 punomoćnik sudionika u postupku CROTEL d.o.o.</item>
    </izvorni_sadrzaj>
    <derivirana_varijabla naziv="DomainObject.Predmet.OstaliListFormatedOIB_1">
      <item>Ivan-zlatko Pržulj, OIB 65371825649 punomoćnik sudionika u postupku CROTEL d.o.o.</item>
    </derivirana_varijabla>
  </DomainObject.Predmet.OstaliListFormatedOIB>
  <DomainObject.Predmet.OstaliListFormatedWithAdress>
    <izvorni_sadrzaj>
      <item>Ivan-zlatko Pržulj, Risika 83, 51500 Risika punomoćnik sudionika u postupku CROTEL d.o.o.</item>
    </izvorni_sadrzaj>
    <derivirana_varijabla naziv="DomainObject.Predmet.OstaliListFormatedWithAdress_1">
      <item>Ivan-zlatko Pržulj, Risika 83, 51500 Risika punomoćnik sudionika u postupku CROTEL d.o.o.</item>
    </derivirana_varijabla>
  </DomainObject.Predmet.OstaliListFormatedWithAdress>
  <DomainObject.Predmet.OstaliListFormatedWithAdressOIB>
    <izvorni_sadrzaj>
      <item>Ivan-zlatko Pržulj, OIB 65371825649, Risika 83, 51500 Risika punomoćnik sudionika u postupku CROTEL d.o.o.</item>
    </izvorni_sadrzaj>
    <derivirana_varijabla naziv="DomainObject.Predmet.OstaliListFormatedWithAdressOIB_1">
      <item>Ivan-zlatko Pržulj, OIB 65371825649, Risika 83, 51500 Risika punomoćnik sudionika u postupku CROTEL d.o.o.</item>
    </derivirana_varijabla>
  </DomainObject.Predmet.OstaliListFormatedWithAdressOIB>
  <DomainObject.Predmet.OstaliListNazivFormated>
    <izvorni_sadrzaj>
      <item>Ivan-zlatko Pržulj</item>
    </izvorni_sadrzaj>
    <derivirana_varijabla naziv="DomainObject.Predmet.OstaliListNazivFormated_1">
      <item>Ivan-zlatko Pržulj</item>
    </derivirana_varijabla>
  </DomainObject.Predmet.OstaliListNazivFormated>
  <DomainObject.Predmet.OstaliListNazivFormatedOIB>
    <izvorni_sadrzaj>
      <item>Ivan-zlatko Pržulj, OIB 65371825649</item>
    </izvorni_sadrzaj>
    <derivirana_varijabla naziv="DomainObject.Predmet.OstaliListNazivFormatedOIB_1">
      <item>Ivan-zlatko Pržulj, OIB 65371825649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CROTEL d.o.o.</izvorni_sadrzaj>
    <derivirana_varijabla naziv="DomainObject.Predmet.ProtustrankaIDrugi_1">CROTEL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CROTEL d.o.o., OIB 51445695727, Trg hrvatskih pavlina 2, 10000 Zagreb</izvorni_sadrzaj>
    <derivirana_varijabla naziv="DomainObject.Predmet.ProtustrankaIDrugiAdressOIB_1">CROTEL d.o.o., OIB 51445695727,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CROTEL d.o.o.</item>
      <item>Ivan-zlatko Pržulj</item>
    </izvorni_sadrzaj>
    <derivirana_varijabla naziv="DomainObject.Predmet.SudioniciListNaziv_1">
      <item>FINA Regionalni centar Zagreb</item>
      <item>CROTEL d.o.o.</item>
      <item>Ivan-zlatko Pržulj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CROTEL d.o.o., OIB 51445695727, Trg hrvatskih pavlina 2,10000 Zagreb</item>
      <item>Ivan-zlatko Pržulj, OIB 65371825649, Risika 83,51500 Risika</item>
    </izvorni_sadrzaj>
    <derivirana_varijabla naziv="DomainObject.Predmet.SudioniciListAdressOIB_1">
      <item>FINA Regionalni centar Zagreb, OIB 85821130368, Trg svibanjskih žrtava 1995. br. 1,10000 Zagreb</item>
      <item>CROTEL d.o.o., OIB 51445695727, Trg hrvatskih pavlina 2,10000 Zagreb</item>
      <item>Ivan-zlatko Pržulj, OIB 65371825649, Risika 83,51500 Risika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51445695727</item>
      <item>, OIB 65371825649</item>
    </izvorni_sadrzaj>
    <derivirana_varijabla naziv="DomainObject.Predmet.SudioniciListNazivOIB_1">
      <item>, OIB 85821130368</item>
      <item>, OIB 51445695727</item>
      <item>, OIB 65371825649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1355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2016-02-09T10:15:00Z</dcterms:created>
  <dc:creator>Vlasta Bogović Milisavljević</dc:creator>
  <cp:lastModifiedBy>Vlasta Bogović Milisavljević</cp:lastModifiedBy>
  <dcterms:modified xmlns:xsi="http://www.w3.org/2001/XMLSchema-instance" xsi:type="dcterms:W3CDTF">2016-02-09T10:17:00Z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