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7009" w14:paraId="9277009" w:rsidRDefault="00520EE8" w:rsidP="00520EE8" w:rsidR="00520EE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EE8" w:rsidP="00520EE8" w:rsidR="00520EE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20EE8" w:rsidP="00520EE8" w:rsidR="00520EE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20EE8" w:rsidP="00520EE8" w:rsidR="00520EE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20EE8" w:rsidP="00520EE8" w:rsidR="00520EE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20EE8" w:rsidP="00520EE8" w:rsidR="00520EE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20EE8" w:rsidP="00520EE8" w:rsidR="00520EE8" w:rsidRPr="005D578C">
      <w:pPr>
        <w:jc w:val="center"/>
        <w:rPr>
          <w:rFonts w:cs="Times New Roman" w:eastAsia="Times New Roman"/>
          <w:szCs w:val="24"/>
        </w:rPr>
      </w:pPr>
    </w:p>
    <w:p w:rsidRDefault="00520EE8" w:rsidP="00520EE8" w:rsidR="00520E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20EE8" w:rsidP="00520EE8" w:rsidR="00520EE8" w:rsidRPr="005D578C">
      <w:pPr>
        <w:rPr>
          <w:rFonts w:cs="Times New Roman" w:eastAsia="Times New Roman"/>
          <w:szCs w:val="24"/>
        </w:rPr>
      </w:pPr>
    </w:p>
    <w:p w:rsidRDefault="00520EE8" w:rsidP="00520EE8" w:rsidR="00520EE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VILLA POROPATI d. o. o. Buje, Poropati bb, OIB 48663612245, MBS 040197775,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29. ožujka 2016.</w:t>
      </w:r>
    </w:p>
    <w:p w:rsidRDefault="00520EE8" w:rsidP="00520EE8" w:rsidR="00520EE8" w:rsidRPr="005D578C">
      <w:pPr>
        <w:rPr>
          <w:rFonts w:cs="Times New Roman" w:eastAsia="Times New Roman"/>
          <w:szCs w:val="24"/>
        </w:rPr>
      </w:pPr>
    </w:p>
    <w:p w:rsidRDefault="00520EE8" w:rsidP="00520EE8" w:rsidR="00520E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20EE8" w:rsidP="00520EE8" w:rsidR="00520EE8" w:rsidRPr="005D578C">
      <w:pPr>
        <w:rPr>
          <w:rFonts w:cs="Times New Roman" w:eastAsia="Times New Roman"/>
          <w:szCs w:val="24"/>
        </w:rPr>
      </w:pPr>
    </w:p>
    <w:p w:rsidRDefault="00520EE8" w:rsidP="00520EE8" w:rsidR="00520EE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VILLA POROPATI d. o. o. Buje, Poropati bb, OIB 48663612245, MBS 040197775,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29.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520EE8" w:rsidP="00520EE8" w:rsidR="00520EE8" w:rsidRPr="005D578C">
      <w:pPr>
        <w:rPr>
          <w:rFonts w:cs="Times New Roman" w:eastAsia="Times New Roman"/>
          <w:szCs w:val="24"/>
        </w:rPr>
      </w:pPr>
    </w:p>
    <w:p w:rsidRDefault="00520EE8" w:rsidP="00520EE8" w:rsidR="00520EE8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520EE8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520EE8" w:rsidP="00520EE8" w:rsidR="00520EE8">
      <w:pPr>
        <w:ind w:firstLine="708"/>
        <w:rPr>
          <w:rFonts w:cs="Times New Roman" w:eastAsia="Times New Roman"/>
          <w:szCs w:val="20"/>
        </w:rPr>
      </w:pPr>
    </w:p>
    <w:p w:rsidRDefault="00520EE8" w:rsidP="00520EE8" w:rsidR="00520EE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VILLA POROPATI d. o. o. Buje, Poropati bb, OIB 48663612245, MBS 040197775.</w:t>
      </w:r>
    </w:p>
    <w:p w:rsidRDefault="00520EE8" w:rsidP="00520EE8" w:rsidR="00520EE8">
      <w:pPr>
        <w:rPr>
          <w:rFonts w:cs="Times New Roman" w:eastAsia="Times New Roman"/>
          <w:szCs w:val="24"/>
        </w:rPr>
      </w:pPr>
    </w:p>
    <w:p w:rsidRDefault="00520EE8" w:rsidP="00520EE8" w:rsidR="00520EE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VILLA POROPATI d. o. o. Buje, Poropati bb, OIB 48663612245, MBS 040197775.</w:t>
      </w:r>
    </w:p>
    <w:p w:rsidRDefault="00520EE8" w:rsidP="00520EE8" w:rsidR="00520EE8">
      <w:pPr>
        <w:rPr>
          <w:rFonts w:cs="Times New Roman" w:eastAsia="Times New Roman"/>
          <w:szCs w:val="24"/>
        </w:rPr>
      </w:pPr>
    </w:p>
    <w:p w:rsidRDefault="00520EE8" w:rsidP="00520EE8" w:rsidR="00520EE8" w:rsidRPr="005D578C">
      <w:pPr>
        <w:rPr>
          <w:rFonts w:cs="Times New Roman" w:eastAsia="Times New Roman"/>
          <w:szCs w:val="24"/>
        </w:rPr>
      </w:pPr>
    </w:p>
    <w:p w:rsidRDefault="00520EE8" w:rsidP="00520EE8" w:rsidR="00520EE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20EE8" w:rsidP="00520EE8" w:rsidR="00520EE8">
      <w:pPr>
        <w:ind w:firstLine="708"/>
        <w:rPr>
          <w:rFonts w:cs="Times New Roman" w:eastAsia="Times New Roman"/>
          <w:szCs w:val="24"/>
        </w:rPr>
      </w:pPr>
    </w:p>
    <w:p w:rsidRDefault="00520EE8" w:rsidP="00520EE8" w:rsidR="00520EE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VILLA POROPATI d. o. o. Buje.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St-652/2015-3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20EE8" w:rsidP="00520EE8" w:rsidR="00520EE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20EE8" w:rsidP="00520EE8" w:rsidR="00520EE8" w:rsidRPr="005D578C">
      <w:pPr>
        <w:rPr>
          <w:rFonts w:cs="Times New Roman" w:eastAsia="Times New Roman"/>
          <w:szCs w:val="24"/>
        </w:rPr>
      </w:pPr>
    </w:p>
    <w:p w:rsidRDefault="00520EE8" w:rsidP="00520EE8" w:rsidR="00520E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29.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20EE8" w:rsidP="00520EE8" w:rsidR="00520EE8" w:rsidRPr="005D578C">
      <w:pPr>
        <w:jc w:val="center"/>
        <w:rPr>
          <w:rFonts w:cs="Times New Roman" w:eastAsia="Times New Roman"/>
          <w:szCs w:val="24"/>
        </w:rPr>
      </w:pPr>
    </w:p>
    <w:p w:rsidRDefault="00520EE8" w:rsidP="00520EE8" w:rsidR="00520EE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20EE8" w:rsidP="00520EE8" w:rsidR="00520EE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BC5BB1">
        <w:rPr>
          <w:rFonts w:cs="Times New Roman" w:eastAsia="Times New Roman"/>
          <w:szCs w:val="24"/>
        </w:rPr>
        <w:t>, v. r.</w:t>
      </w:r>
    </w:p>
    <w:p w:rsidRDefault="00520EE8" w:rsidP="00520EE8" w:rsidR="00520EE8">
      <w:pPr>
        <w:jc w:val="left"/>
        <w:rPr>
          <w:rFonts w:cs="Times New Roman" w:eastAsia="Times New Roman"/>
          <w:szCs w:val="24"/>
        </w:rPr>
      </w:pPr>
    </w:p>
    <w:p w:rsidRDefault="00520EE8" w:rsidP="00520EE8" w:rsidR="00520EE8" w:rsidRPr="005D578C">
      <w:pPr>
        <w:jc w:val="left"/>
        <w:rPr>
          <w:rFonts w:cs="Times New Roman" w:eastAsia="Times New Roman"/>
          <w:szCs w:val="24"/>
        </w:rPr>
      </w:pPr>
    </w:p>
    <w:p w:rsidRDefault="00520EE8" w:rsidP="00520EE8" w:rsidR="00520EE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520EE8" w:rsidP="00520EE8" w:rsidR="00520EE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520EE8" w:rsidP="00520EE8" w:rsidR="00520E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20EE8" w:rsidP="00520EE8" w:rsidR="00520EE8">
      <w:pPr>
        <w:rPr>
          <w:rFonts w:cs="Times New Roman" w:eastAsia="Times New Roman"/>
          <w:szCs w:val="24"/>
        </w:rPr>
      </w:pPr>
    </w:p>
    <w:p w:rsidRDefault="00520EE8" w:rsidP="00520EE8" w:rsidR="00520EE8" w:rsidRPr="005D578C">
      <w:pPr>
        <w:rPr>
          <w:rFonts w:cs="Times New Roman" w:eastAsia="Times New Roman"/>
          <w:szCs w:val="24"/>
        </w:rPr>
      </w:pPr>
    </w:p>
    <w:p w:rsidRDefault="00520EE8" w:rsidP="00520EE8" w:rsidR="00520EE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20EE8" w:rsidP="00520EE8" w:rsidR="00520E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20EE8" w:rsidP="00520EE8" w:rsidR="00520E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VILLA POROPATI d. o. o. Buje, Poropati bb,</w:t>
      </w:r>
    </w:p>
    <w:p w:rsidRDefault="00520EE8" w:rsidP="00520EE8" w:rsidR="00520E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Benjamin Chesterfield, Velika Britanija i Sj. Irska, SW 19 8 BX, London, 78 Melrose Av,</w:t>
      </w:r>
    </w:p>
    <w:p w:rsidRDefault="00520EE8" w:rsidP="00520EE8" w:rsidR="00520EE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520EE8" w:rsidP="00520EE8" w:rsidR="00520E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20EE8" w:rsidP="00520EE8" w:rsidR="00520EE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Radijana Trobonjača, Opatija, M. Tita 49,</w:t>
      </w:r>
    </w:p>
    <w:p w:rsidRDefault="00520EE8" w:rsidP="00520EE8" w:rsidR="00520E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20EE8" w:rsidP="00520EE8" w:rsidR="00520E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20EE8" w:rsidP="00520EE8" w:rsidR="00520E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20EE8" w:rsidP="00520EE8" w:rsidR="00520EE8"/>
    <w:p w:rsidRDefault="00520EE8" w:rsidP="00520EE8" w:rsidR="00520EE8"/>
    <w:p w:rsidRDefault="00520EE8" w:rsidP="00520EE8" w:rsidR="00520EE8"/>
    <w:p w:rsidRDefault="00520EE8" w:rsidP="00520EE8" w:rsidR="00520EE8"/>
    <w:p w:rsidRDefault="00520EE8" w:rsidP="00520EE8" w:rsidR="00520EE8"/>
    <w:p w:rsidRDefault="00520EE8" w:rsidP="00520EE8" w:rsidR="00520EE8"/>
    <w:p w:rsidRDefault="00520EE8" w:rsidP="00520EE8" w:rsidR="00520EE8"/>
    <w:p w:rsidRDefault="00520EE8" w:rsidP="00520EE8" w:rsidR="00520EE8"/>
    <w:p w:rsidRDefault="00520EE8" w:rsidP="00520EE8" w:rsidR="00520EE8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E8" w:rsidP="00520EE8" w:rsidR="00520EE8">
      <w:r>
        <w:separator/>
      </w:r>
    </w:p>
  </w:endnote>
  <w:endnote w:id="0" w:type="continuationSeparator">
    <w:p w:rsidRDefault="00520EE8" w:rsidP="00520EE8" w:rsidR="00520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E8" w:rsidP="00520EE8" w:rsidR="00520EE8">
      <w:r>
        <w:separator/>
      </w:r>
    </w:p>
  </w:footnote>
  <w:footnote w:id="0" w:type="continuationSeparator">
    <w:p w:rsidRDefault="00520EE8" w:rsidP="00520EE8" w:rsidR="00520E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E8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816B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St-652/2015-5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E8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2 St-652/2015-5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377C"/>
    <w:rsid w:val="0000377C"/>
    <w:rsid w:val="004F5027"/>
    <w:rsid w:val="00520EE8"/>
    <w:rsid w:val="00A816B7"/>
    <w:rsid w:val="00BC5BB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EE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20EE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E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E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16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6B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816B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816B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816B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EE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20EE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E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E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16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6B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816B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816B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816B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St-652/2015</izvorni_sadrzaj>
    <derivirana_varijabla naziv="DomainObject.Predmet.OznakaBroj_1">St-652/2015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POROPATI d.o.o. BUJE</izvorni_sadrzaj>
    <derivirana_varijabla naziv="DomainObject.Predmet.ProtustrankaFormated_1">  VILLA POROPATI d.o.o. BUJE</derivirana_varijabla>
  </DomainObject.Predmet.ProtustrankaFormated>
  <DomainObject.Predmet.ProtustrankaFormatedOIB>
    <izvorni_sadrzaj>  VILLA POROPATI d.o.o. BUJE, OIB 48663612245</izvorni_sadrzaj>
    <derivirana_varijabla naziv="DomainObject.Predmet.ProtustrankaFormatedOIB_1">  VILLA POROPATI d.o.o. BUJE, OIB 48663612245</derivirana_varijabla>
  </DomainObject.Predmet.ProtustrankaFormatedOIB>
  <DomainObject.Predmet.ProtustrankaFormatedWithAdress>
    <izvorni_sadrzaj> VILLA POROPATI d.o.o. BUJE, Poropati/bb, 52460 Buje</izvorni_sadrzaj>
    <derivirana_varijabla naziv="DomainObject.Predmet.ProtustrankaFormatedWithAdress_1"> VILLA POROPATI d.o.o. BUJE, Poropati/bb, 52460 Buje</derivirana_varijabla>
  </DomainObject.Predmet.ProtustrankaFormatedWithAdress>
  <DomainObject.Predmet.ProtustrankaFormatedWithAdressOIB>
    <izvorni_sadrzaj> VILLA POROPATI d.o.o. BUJE, OIB 48663612245, Poropati/bb, 52460 Buje</izvorni_sadrzaj>
    <derivirana_varijabla naziv="DomainObject.Predmet.ProtustrankaFormatedWithAdressOIB_1"> VILLA POROPATI d.o.o. BUJE, OIB 48663612245, Poropati/bb, 52460 Buje</derivirana_varijabla>
  </DomainObject.Predmet.ProtustrankaFormatedWithAdressOIB>
  <DomainObject.Predmet.ProtustrankaWithAdress>
    <izvorni_sadrzaj>VILLA POROPATI d.o.o. BUJE Poropati/bb, 52460 Buje</izvorni_sadrzaj>
    <derivirana_varijabla naziv="DomainObject.Predmet.ProtustrankaWithAdress_1">VILLA POROPATI d.o.o. BUJE Poropati/bb, 52460 Buje</derivirana_varijabla>
  </DomainObject.Predmet.ProtustrankaWithAdress>
  <DomainObject.Predmet.ProtustrankaWithAdressOIB>
    <izvorni_sadrzaj>VILLA POROPATI d.o.o. BUJE, OIB 48663612245, Poropati/bb, 52460 Buje</izvorni_sadrzaj>
    <derivirana_varijabla naziv="DomainObject.Predmet.ProtustrankaWithAdressOIB_1">VILLA POROPATI d.o.o. BUJE, OIB 48663612245, Poropati/bb, 52460 Buje</derivirana_varijabla>
  </DomainObject.Predmet.ProtustrankaWithAdressOIB>
  <DomainObject.Predmet.ProtustrankaNazivFormated>
    <izvorni_sadrzaj>VILLA POROPATI d.o.o. BUJE</izvorni_sadrzaj>
    <derivirana_varijabla naziv="DomainObject.Predmet.ProtustrankaNazivFormated_1">VILLA POROPATI d.o.o. BUJE</derivirana_varijabla>
  </DomainObject.Predmet.ProtustrankaNazivFormated>
  <DomainObject.Predmet.ProtustrankaNazivFormatedOIB>
    <izvorni_sadrzaj>VILLA POROPATI d.o.o. BUJE, OIB 48663612245</izvorni_sadrzaj>
    <derivirana_varijabla naziv="DomainObject.Predmet.ProtustrankaNazivFormatedOIB_1">VILLA POROPATI d.o.o. BUJE, OIB 48663612245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2337.37</izvorni_sadrzaj>
    <derivirana_varijabla naziv="DomainObject.Predmet.TrenutnaVrijednost_1">2337.37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VILLA POROPATI d.o.o. BUJE</item>
    </izvorni_sadrzaj>
    <derivirana_varijabla naziv="DomainObject.Predmet.ProtuStrankaListFormated_1">
      <item>VILLA POROPATI d.o.o. BUJE</item>
    </derivirana_varijabla>
  </DomainObject.Predmet.ProtuStrankaListFormated>
  <DomainObject.Predmet.ProtuStrankaListFormatedOIB>
    <izvorni_sadrzaj>
      <item>VILLA POROPATI d.o.o. BUJE, OIB 48663612245</item>
    </izvorni_sadrzaj>
    <derivirana_varijabla naziv="DomainObject.Predmet.ProtuStrankaListFormatedOIB_1">
      <item>VILLA POROPATI d.o.o. BUJE, OIB 48663612245</item>
    </derivirana_varijabla>
  </DomainObject.Predmet.ProtuStrankaListFormatedOIB>
  <DomainObject.Predmet.ProtuStrankaListFormatedWithAdress>
    <izvorni_sadrzaj>
      <item>VILLA POROPATI d.o.o. BUJE, Poropati/bb, 52460 Buje</item>
    </izvorni_sadrzaj>
    <derivirana_varijabla naziv="DomainObject.Predmet.ProtuStrankaListFormatedWithAdress_1">
      <item>VILLA POROPATI d.o.o. BUJE, Poropati/bb, 52460 Buje</item>
    </derivirana_varijabla>
  </DomainObject.Predmet.ProtuStrankaListFormatedWithAdress>
  <DomainObject.Predmet.ProtuStrankaListFormatedWithAdressOIB>
    <izvorni_sadrzaj>
      <item>VILLA POROPATI d.o.o. BUJE, OIB 48663612245, Poropati/bb, 52460 Buje</item>
    </izvorni_sadrzaj>
    <derivirana_varijabla naziv="DomainObject.Predmet.ProtuStrankaListFormatedWithAdressOIB_1">
      <item>VILLA POROPATI d.o.o. BUJE, OIB 48663612245, Poropati/bb, 52460 Buje</item>
    </derivirana_varijabla>
  </DomainObject.Predmet.ProtuStrankaListFormatedWithAdressOIB>
  <DomainObject.Predmet.ProtuStrankaListNazivFormated>
    <izvorni_sadrzaj>
      <item>VILLA POROPATI d.o.o. BUJE</item>
    </izvorni_sadrzaj>
    <derivirana_varijabla naziv="DomainObject.Predmet.ProtuStrankaListNazivFormated_1">
      <item>VILLA POROPATI d.o.o. BUJE</item>
    </derivirana_varijabla>
  </DomainObject.Predmet.ProtuStrankaListNazivFormated>
  <DomainObject.Predmet.ProtuStrankaListNazivFormatedOIB>
    <izvorni_sadrzaj>
      <item>VILLA POROPATI d.o.o. BUJE, OIB 48663612245</item>
    </izvorni_sadrzaj>
    <derivirana_varijabla naziv="DomainObject.Predmet.ProtuStrankaListNazivFormatedOIB_1">
      <item>VILLA POROPATI d.o.o. BUJE, OIB 48663612245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VILLA POROPATI d.o.o. BUJE</izvorni_sadrzaj>
    <derivirana_varijabla naziv="DomainObject.Predmet.ProtustrankaIDrugi_1">VILLA POROPATI d.o.o. BUJE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VILLA POROPATI d.o.o. BUJE, OIB 48663612245, Poropati/bb, 52460 Buje</izvorni_sadrzaj>
    <derivirana_varijabla naziv="DomainObject.Predmet.ProtustrankaIDrugiAdressOIB_1">VILLA POROPATI d.o.o. BUJE, OIB 48663612245, Poropati/bb,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VILLA POROPATI d.o.o. BUJE</item>
    </izvorni_sadrzaj>
    <derivirana_varijabla naziv="DomainObject.Predmet.SudioniciListNaziv_1">
      <item>FINANCIJSKA AGENCIJA, RC RIJEKA, PODRUŽNICA PULA, PULA</item>
      <item>VILLA POROPATI d.o.o. BUJE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VILLA POROPATI d.o.o. BUJE, OIB 48663612245, Poropati/bb,52460 Buje</item>
    </izvorni_sadrzaj>
    <derivirana_varijabla naziv="DomainObject.Predmet.SudioniciListAdressOIB_1">
      <item>FINANCIJSKA AGENCIJA, RC RIJEKA, PODRUŽNICA PULA, PULA, OIB 85821130368, Ulica grada Vukovara 70,Zagreb</item>
      <item>VILLA POROPATI d.o.o. BUJE, OIB 48663612245, Poropati/bb,52460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48663612245</item>
    </izvorni_sadrzaj>
    <derivirana_varijabla naziv="DomainObject.Predmet.SudioniciListNazivOIB_1">
      <item>, OIB 85821130368</item>
      <item>, OIB 48663612245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3107</properties:Characters>
  <properties:Lines>87</properties:Lines>
  <properties:Paragraphs>30</properties:Paragraphs>
  <properties:TotalTime>6</properties:TotalTime>
  <properties:ScaleCrop>false</properties:ScaleCrop>
  <properties:LinksUpToDate>false</properties:LinksUpToDate>
  <properties:CharactersWithSpaces>3715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2016-03-23T06:59:00Z</dcterms:created>
  <dc:creator>Mihaela Kaligari</dc:creator>
  <dc:description/>
  <cp:keywords/>
  <cp:lastModifiedBy>Jasmina Matika</cp:lastModifiedBy>
  <cp:lastPrinted>2016-03-29T07:09:00Z</cp:lastPrinted>
  <dcterms:modified xmlns:xsi="http://www.w3.org/2001/XMLSchema-instance" xsi:type="dcterms:W3CDTF">2016-03-29T10:30:00Z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