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1a47" w14:paraId="39b1a4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St-7799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POHIŽEK INDUSTRIJA d.o.o.</w:t>
      </w:r>
      <w:r w:rsidR="00E751D2">
        <w:t xml:space="preserve"> OIB: </w:t>
      </w:r>
      <w:r w:rsidR="00E751D2" w:rsidRPr="00E751D2">
        <w:t>58630213984</w:t>
      </w:r>
      <w:r w:rsidR="00E751D2">
        <w:t xml:space="preserve">, MBS: </w:t>
      </w:r>
      <w:r w:rsidR="00E751D2" w:rsidRPr="00E751D2">
        <w:t>080312392</w:t>
      </w:r>
      <w:r w:rsidR="00E751D2">
        <w:t xml:space="preserve"> iz Sesveta, Varaždinska 66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E751D2" w:rsidRPr="00E751D2">
        <w:t xml:space="preserve">POHIŽEK INDUSTRIJA d.o.o. OIB: 58630213984, MBS: 080312392 iz Sesveta, Varaždinska 66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E751D2" w:rsidRPr="00E751D2">
        <w:t xml:space="preserve">POHIŽEK INDUSTRIJA d.o.o. OIB: 58630213984, MBS: 080312392 iz Sesveta, Varaždinska 66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60B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70.St-7799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860B1"/>
    <w:rsid w:val="00B95F85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6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86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7799</izvorni_sadrzaj>
    <derivirana_varijabla naziv="DomainObject.Predmet.Broj_1">7799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St-7799/2015</izvorni_sadrzaj>
    <derivirana_varijabla naziv="DomainObject.Predmet.OznakaBroj_1">St-7799/2015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POHIŽEK INDUSTRIJA d.o.o.</izvorni_sadrzaj>
    <derivirana_varijabla naziv="DomainObject.Predmet.ProtustrankaFormated_1">  POHIŽEK INDUSTRIJA d.o.o.</derivirana_varijabla>
  </DomainObject.Predmet.ProtustrankaFormated>
  <DomainObject.Predmet.ProtustrankaFormatedOIB>
    <izvorni_sadrzaj>  POHIŽEK INDUSTRIJA d.o.o., OIB 58630213984</izvorni_sadrzaj>
    <derivirana_varijabla naziv="DomainObject.Predmet.ProtustrankaFormatedOIB_1">  POHIŽEK INDUSTRIJA d.o.o., OIB 58630213984</derivirana_varijabla>
  </DomainObject.Predmet.ProtustrankaFormatedOIB>
  <DomainObject.Predmet.ProtustrankaFormatedWithAdress>
    <izvorni_sadrzaj> POHIŽEK INDUSTRIJA d.o.o., Varaždinska 66, 10360 Sesvete</izvorni_sadrzaj>
    <derivirana_varijabla naziv="DomainObject.Predmet.ProtustrankaFormatedWithAdress_1"> POHIŽEK INDUSTRIJA d.o.o., Varaždinska 66, 10360 Sesvete</derivirana_varijabla>
  </DomainObject.Predmet.ProtustrankaFormatedWithAdress>
  <DomainObject.Predmet.ProtustrankaFormatedWithAdressOIB>
    <izvorni_sadrzaj> POHIŽEK INDUSTRIJA d.o.o., OIB 58630213984, Varaždinska 66, 10360 Sesvete</izvorni_sadrzaj>
    <derivirana_varijabla naziv="DomainObject.Predmet.ProtustrankaFormatedWithAdressOIB_1"> POHIŽEK INDUSTRIJA d.o.o., OIB 58630213984, Varaždinska 66, 10360 Sesvete</derivirana_varijabla>
  </DomainObject.Predmet.ProtustrankaFormatedWithAdressOIB>
  <DomainObject.Predmet.ProtustrankaWithAdress>
    <izvorni_sadrzaj>POHIŽEK INDUSTRIJA d.o.o. Varaždinska 66, 10360 Sesvete</izvorni_sadrzaj>
    <derivirana_varijabla naziv="DomainObject.Predmet.ProtustrankaWithAdress_1">POHIŽEK INDUSTRIJA d.o.o. Varaždinska 66, 10360 Sesvete</derivirana_varijabla>
  </DomainObject.Predmet.ProtustrankaWithAdress>
  <DomainObject.Predmet.ProtustrankaWithAdressOIB>
    <izvorni_sadrzaj>POHIŽEK INDUSTRIJA d.o.o., OIB 58630213984, Varaždinska 66, 10360 Sesvete</izvorni_sadrzaj>
    <derivirana_varijabla naziv="DomainObject.Predmet.ProtustrankaWithAdressOIB_1">POHIŽEK INDUSTRIJA d.o.o., OIB 58630213984, Varaždinska 66, 10360 Sesvete</derivirana_varijabla>
  </DomainObject.Predmet.ProtustrankaWithAdressOIB>
  <DomainObject.Predmet.ProtustrankaNazivFormated>
    <izvorni_sadrzaj>POHIŽEK INDUSTRIJA d.o.o.</izvorni_sadrzaj>
    <derivirana_varijabla naziv="DomainObject.Predmet.ProtustrankaNazivFormated_1">POHIŽEK INDUSTRIJA d.o.o.</derivirana_varijabla>
  </DomainObject.Predmet.ProtustrankaNazivFormated>
  <DomainObject.Predmet.ProtustrankaNazivFormatedOIB>
    <izvorni_sadrzaj>POHIŽEK INDUSTRIJA d.o.o., OIB 58630213984</izvorni_sadrzaj>
    <derivirana_varijabla naziv="DomainObject.Predmet.ProtustrankaNazivFormatedOIB_1">POHIŽEK INDUSTRIJA d.o.o., OIB 58630213984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POHIŽEK INDUSTRIJA d.o.o.</item>
    </izvorni_sadrzaj>
    <derivirana_varijabla naziv="DomainObject.Predmet.ProtuStrankaListFormated_1">
      <item>POHIŽEK INDUSTRIJA d.o.o.</item>
    </derivirana_varijabla>
  </DomainObject.Predmet.ProtuStrankaListFormated>
  <DomainObject.Predmet.ProtuStrankaListFormatedOIB>
    <izvorni_sadrzaj>
      <item>POHIŽEK INDUSTRIJA d.o.o., OIB 58630213984</item>
    </izvorni_sadrzaj>
    <derivirana_varijabla naziv="DomainObject.Predmet.ProtuStrankaListFormatedOIB_1">
      <item>POHIŽEK INDUSTRIJA d.o.o., OIB 58630213984</item>
    </derivirana_varijabla>
  </DomainObject.Predmet.ProtuStrankaListFormatedOIB>
  <DomainObject.Predmet.ProtuStrankaListFormatedWithAdress>
    <izvorni_sadrzaj>
      <item>POHIŽEK INDUSTRIJA d.o.o., Varaždinska 66, 10360 Sesvete</item>
    </izvorni_sadrzaj>
    <derivirana_varijabla naziv="DomainObject.Predmet.ProtuStrankaListFormatedWithAdress_1">
      <item>POHIŽEK INDUSTRIJA d.o.o., Varaždinska 66, 10360 Sesvete</item>
    </derivirana_varijabla>
  </DomainObject.Predmet.ProtuStrankaListFormatedWithAdress>
  <DomainObject.Predmet.ProtuStrankaListFormatedWithAdressOIB>
    <izvorni_sadrzaj>
      <item>POHIŽEK INDUSTRIJA d.o.o., OIB 58630213984, Varaždinska 66, 10360 Sesvete</item>
    </izvorni_sadrzaj>
    <derivirana_varijabla naziv="DomainObject.Predmet.ProtuStrankaListFormatedWithAdressOIB_1">
      <item>POHIŽEK INDUSTRIJA d.o.o., OIB 58630213984, Varaždinska 66, 10360 Sesvete</item>
    </derivirana_varijabla>
  </DomainObject.Predmet.ProtuStrankaListFormatedWithAdressOIB>
  <DomainObject.Predmet.ProtuStrankaListNazivFormated>
    <izvorni_sadrzaj>
      <item>POHIŽEK INDUSTRIJA d.o.o.</item>
    </izvorni_sadrzaj>
    <derivirana_varijabla naziv="DomainObject.Predmet.ProtuStrankaListNazivFormated_1">
      <item>POHIŽEK INDUSTRIJA d.o.o.</item>
    </derivirana_varijabla>
  </DomainObject.Predmet.ProtuStrankaListNazivFormated>
  <DomainObject.Predmet.ProtuStrankaListNazivFormatedOIB>
    <izvorni_sadrzaj>
      <item>POHIŽEK INDUSTRIJA d.o.o., OIB 58630213984</item>
    </izvorni_sadrzaj>
    <derivirana_varijabla naziv="DomainObject.Predmet.ProtuStrankaListNazivFormatedOIB_1">
      <item>POHIŽEK INDUSTRIJA d.o.o., OIB 58630213984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POHIŽEK INDUSTRIJA d.o.o.</izvorni_sadrzaj>
    <derivirana_varijabla naziv="DomainObject.Predmet.ProtustrankaIDrugi_1">POHIŽEK INDUSTRIJA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POHIŽEK INDUSTRIJA d.o.o., OIB 58630213984, Varaždinska 66, 10360 Sesvete</izvorni_sadrzaj>
    <derivirana_varijabla naziv="DomainObject.Predmet.ProtustrankaIDrugiAdressOIB_1">POHIŽEK INDUSTRIJA d.o.o., OIB 58630213984,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POHIŽEK INDUSTRIJA d.o.o.</item>
      <item>FINA Regionalni centar Zagreb</item>
    </izvorni_sadrzaj>
    <derivirana_varijabla naziv="DomainObject.Predmet.SudioniciListNaziv_1">
      <item>POHIŽEK INDUSTRIJA d.o.o.</item>
      <item>FINA Regionalni centar Zagreb</item>
    </derivirana_varijabla>
  </DomainObject.Predmet.SudioniciListNaziv>
  <DomainObject.Predmet.SudioniciListAdressOIB>
    <izvorni_sadrzaj>
      <item>POHIŽEK INDUSTRIJA d.o.o., OIB 58630213984, Varaždinska 66,10360 Sesvete</item>
      <item>FINA Regionalni centar Zagreb, OIB 85821130368, Trg svibanjskih žrtava 1995. br. 1,10000 Zagreb</item>
    </izvorni_sadrzaj>
    <derivirana_varijabla naziv="DomainObject.Predmet.SudioniciListAdressOIB_1">
      <item>POHIŽEK INDUSTRIJA d.o.o., OIB 58630213984, Varaždinska 66,10360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58630213984</item>
      <item>, OIB 85821130368</item>
    </izvorni_sadrzaj>
    <derivirana_varijabla naziv="DomainObject.Predmet.SudioniciListNazivOIB_1">
      <item>, OIB 58630213984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1751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2015-12-16T08:47:00Z</dcterms:created>
  <dc:creator>Maja Jurovicki</dc:creator>
  <cp:lastModifiedBy>Zlatka Plivelić</cp:lastModifiedBy>
  <cp:lastPrinted>2015-12-16T08:47:00Z</cp:lastPrinted>
  <dcterms:modified xmlns:xsi="http://www.w3.org/2001/XMLSchema-instance" xsi:type="dcterms:W3CDTF">2015-12-21T12:28:00Z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