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94d2" w14:paraId="9e094d2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D33BA4">
      <w:pPr>
        <w:ind w:left="5040"/>
        <w:rPr>
          <w:b/>
        </w:rPr>
      </w:pPr>
    </w:p>
    <w:p w:rsidRDefault="00FE3A75" w:rsidP="004F254A" w:rsidR="000E2300">
      <w:pPr>
        <w:ind w:firstLine="360"/>
        <w:jc w:val="right"/>
        <w:rPr>
          <w:b/>
        </w:rPr>
      </w:pPr>
      <w:r>
        <w:rPr>
          <w:b/>
        </w:rPr>
        <w:t>BERNARDA VIDUKA, Samobor</w:t>
      </w:r>
    </w:p>
    <w:p w:rsidRDefault="00FE3A75" w:rsidP="004F254A" w:rsidR="00FE3A75">
      <w:pPr>
        <w:ind w:firstLine="360"/>
        <w:jc w:val="right"/>
        <w:rPr>
          <w:b/>
        </w:rPr>
      </w:pPr>
      <w:r>
        <w:rPr>
          <w:b/>
        </w:rPr>
        <w:t>9. Svibnja 10</w:t>
      </w:r>
    </w:p>
    <w:p w:rsidRDefault="00FE3A75" w:rsidP="004F254A" w:rsidR="00FE3A75">
      <w:pPr>
        <w:ind w:firstLine="360"/>
        <w:jc w:val="right"/>
        <w:rPr>
          <w:b/>
        </w:rPr>
      </w:pPr>
    </w:p>
    <w:p w:rsidRDefault="00606557" w:rsidP="004F254A" w:rsidR="00606557" w:rsidRPr="00606557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702563">
        <w:t>321</w:t>
      </w:r>
      <w:r w:rsidR="00E06702">
        <w:t>/16-4</w:t>
      </w:r>
      <w:r w:rsidR="001A7D41">
        <w:t xml:space="preserve"> </w:t>
      </w:r>
      <w:r w:rsidRPr="00B0613D">
        <w:t xml:space="preserve">od </w:t>
      </w:r>
      <w:r w:rsidR="00D83DB8">
        <w:t>18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702563">
        <w:t>RIMO-HIT d.o.o., Pridraga, Alojzija Stepinca 20, OIB:03366314925.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D83DB8" w:rsidRPr="00D83DB8">
        <w:rPr>
          <w:bCs/>
        </w:rPr>
        <w:t>14. travnja</w:t>
      </w:r>
      <w:r w:rsidR="00D83DB8">
        <w:rPr>
          <w:b/>
          <w:bCs/>
        </w:rPr>
        <w:t xml:space="preserve"> </w:t>
      </w:r>
      <w:r w:rsidR="0064551A" w:rsidRPr="0064551A">
        <w:rPr>
          <w:bCs/>
        </w:rPr>
        <w:t xml:space="preserve"> 2016. u </w:t>
      </w:r>
      <w:r w:rsidR="00D83DB8">
        <w:rPr>
          <w:bCs/>
        </w:rPr>
        <w:t>8,40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D83DB8" w:rsidRPr="00D83DB8">
        <w:rPr>
          <w:bCs/>
        </w:rPr>
        <w:t>14. travnja</w:t>
      </w:r>
      <w:r w:rsidR="00D83DB8">
        <w:rPr>
          <w:b/>
          <w:bCs/>
        </w:rPr>
        <w:t xml:space="preserve"> </w:t>
      </w:r>
      <w:r w:rsidR="0064551A" w:rsidRPr="0064551A">
        <w:rPr>
          <w:bCs/>
        </w:rPr>
        <w:t xml:space="preserve"> 2016. u </w:t>
      </w:r>
      <w:r w:rsidR="00D83DB8">
        <w:rPr>
          <w:bCs/>
        </w:rPr>
        <w:t>8,50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D83DB8">
        <w:t>18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702563">
      <w:t>321</w:t>
    </w:r>
    <w:r w:rsidR="00FE3A75">
      <w:t>/16-6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E2300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18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4984"/>
    <w:rsid w:val="00C11E12"/>
    <w:rsid w:val="00C156FF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3DB8"/>
    <w:rsid w:val="00D863E6"/>
    <w:rsid w:val="00D93152"/>
    <w:rsid w:val="00D947D6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B06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1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18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18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18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B06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1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18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18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18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St-321/2016</izvorni_sadrzaj>
    <derivirana_varijabla naziv="DomainObject.Predmet.OznakaBroj_1">St-321/2016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RIMO-HIT trgovina na veliko i malo, d.o.o.</izvorni_sadrzaj>
    <derivirana_varijabla naziv="DomainObject.Predmet.ProtustrankaFormated_1">  RIMO-HIT trgovina na veliko i malo, d.o.o.</derivirana_varijabla>
  </DomainObject.Predmet.ProtustrankaFormated>
  <DomainObject.Predmet.ProtustrankaFormatedOIB>
    <izvorni_sadrzaj>  RIMO-HIT trgovina na veliko i malo, d.o.o., OIB 03366314925</izvorni_sadrzaj>
    <derivirana_varijabla naziv="DomainObject.Predmet.ProtustrankaFormatedOIB_1">  RIMO-HIT trgovina na veliko i malo, d.o.o., OIB 03366314925</derivirana_varijabla>
  </DomainObject.Predmet.ProtustrankaFormatedOIB>
  <DomainObject.Predmet.ProtustrankaFormatedWithAdress>
    <izvorni_sadrzaj> RIMO-HIT trgovina na veliko i malo, d.o.o., Alojzija Stepinca 20, 23312 Pridraga</izvorni_sadrzaj>
    <derivirana_varijabla naziv="DomainObject.Predmet.ProtustrankaFormatedWithAdress_1"> RIMO-HIT trgovina na veliko i malo, d.o.o., Alojzija Stepinca 20, 23312 Pridraga</derivirana_varijabla>
  </DomainObject.Predmet.ProtustrankaFormatedWithAdress>
  <DomainObject.Predmet.ProtustrankaFormatedWithAdressOIB>
    <izvorni_sadrzaj> RIMO-HIT trgovina na veliko i malo, d.o.o., OIB 03366314925, Alojzija Stepinca 20, 23312 Pridraga</izvorni_sadrzaj>
    <derivirana_varijabla naziv="DomainObject.Predmet.ProtustrankaFormatedWithAdressOIB_1"> RIMO-HIT trgovina na veliko i malo, d.o.o., OIB 03366314925, Alojzija Stepinca 20, 23312 Pridraga</derivirana_varijabla>
  </DomainObject.Predmet.ProtustrankaFormatedWithAdressOIB>
  <DomainObject.Predmet.ProtustrankaWithAdress>
    <izvorni_sadrzaj>RIMO-HIT trgovina na veliko i malo, d.o.o. Alojzija Stepinca 20, 23312 Pridraga</izvorni_sadrzaj>
    <derivirana_varijabla naziv="DomainObject.Predmet.ProtustrankaWithAdress_1">RIMO-HIT trgovina na veliko i malo, d.o.o. Alojzija Stepinca 20, 23312 Pridraga</derivirana_varijabla>
  </DomainObject.Predmet.ProtustrankaWithAdress>
  <DomainObject.Predmet.ProtustrankaWithAdressOIB>
    <izvorni_sadrzaj>RIMO-HIT trgovina na veliko i malo, d.o.o., OIB 03366314925, Alojzija Stepinca 20, 23312 Pridraga</izvorni_sadrzaj>
    <derivirana_varijabla naziv="DomainObject.Predmet.ProtustrankaWithAdressOIB_1">RIMO-HIT trgovina na veliko i malo, d.o.o., OIB 03366314925, Alojzija Stepinca 20, 23312 Pridraga</derivirana_varijabla>
  </DomainObject.Predmet.ProtustrankaWithAdressOIB>
  <DomainObject.Predmet.ProtustrankaNazivFormated>
    <izvorni_sadrzaj>RIMO-HIT trgovina na veliko i malo, d.o.o.</izvorni_sadrzaj>
    <derivirana_varijabla naziv="DomainObject.Predmet.ProtustrankaNazivFormated_1">RIMO-HIT trgovina na veliko i malo, d.o.o.</derivirana_varijabla>
  </DomainObject.Predmet.ProtustrankaNazivFormated>
  <DomainObject.Predmet.ProtustrankaNazivFormatedOIB>
    <izvorni_sadrzaj>RIMO-HIT trgovina na veliko i malo, d.o.o., OIB 03366314925</izvorni_sadrzaj>
    <derivirana_varijabla naziv="DomainObject.Predmet.ProtustrankaNazivFormatedOIB_1">RIMO-HIT trgovina na veliko i malo, d.o.o., OIB 03366314925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166072.16</izvorni_sadrzaj>
    <derivirana_varijabla naziv="DomainObject.Predmet.TrenutnaVrijednost_1">166072.16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RIMO-HIT trgovina na veliko i malo, d.o.o.</item>
    </izvorni_sadrzaj>
    <derivirana_varijabla naziv="DomainObject.Predmet.ProtuStrankaListFormated_1">
      <item>RIMO-HIT trgovina na veliko i malo, d.o.o.</item>
    </derivirana_varijabla>
  </DomainObject.Predmet.ProtuStrankaListFormated>
  <DomainObject.Predmet.ProtuStrankaListFormatedOIB>
    <izvorni_sadrzaj>
      <item>RIMO-HIT trgovina na veliko i malo, d.o.o., OIB 03366314925</item>
    </izvorni_sadrzaj>
    <derivirana_varijabla naziv="DomainObject.Predmet.ProtuStrankaListFormatedOIB_1">
      <item>RIMO-HIT trgovina na veliko i malo, d.o.o., OIB 03366314925</item>
    </derivirana_varijabla>
  </DomainObject.Predmet.ProtuStrankaListFormatedOIB>
  <DomainObject.Predmet.ProtuStrankaListFormatedWithAdress>
    <izvorni_sadrzaj>
      <item>RIMO-HIT trgovina na veliko i malo, d.o.o., Alojzija Stepinca 20, 23312 Pridraga</item>
    </izvorni_sadrzaj>
    <derivirana_varijabla naziv="DomainObject.Predmet.ProtuStrankaListFormatedWithAdress_1">
      <item>RIMO-HIT trgovina na veliko i malo, d.o.o., Alojzija Stepinca 20, 23312 Pridraga</item>
    </derivirana_varijabla>
  </DomainObject.Predmet.ProtuStrankaListFormatedWithAdress>
  <DomainObject.Predmet.ProtuStrankaListFormatedWithAdressOIB>
    <izvorni_sadrzaj>
      <item>RIMO-HIT trgovina na veliko i malo, d.o.o., OIB 03366314925, Alojzija Stepinca 20, 23312 Pridraga</item>
    </izvorni_sadrzaj>
    <derivirana_varijabla naziv="DomainObject.Predmet.ProtuStrankaListFormatedWithAdressOIB_1">
      <item>RIMO-HIT trgovina na veliko i malo, d.o.o., OIB 03366314925, Alojzija Stepinca 20, 23312 Pridraga</item>
    </derivirana_varijabla>
  </DomainObject.Predmet.ProtuStrankaListFormatedWithAdressOIB>
  <DomainObject.Predmet.ProtuStrankaListNazivFormated>
    <izvorni_sadrzaj>
      <item>RIMO-HIT trgovina na veliko i malo, d.o.o.</item>
    </izvorni_sadrzaj>
    <derivirana_varijabla naziv="DomainObject.Predmet.ProtuStrankaListNazivFormated_1">
      <item>RIMO-HIT trgovina na veliko i malo, d.o.o.</item>
    </derivirana_varijabla>
  </DomainObject.Predmet.ProtuStrankaListNazivFormated>
  <DomainObject.Predmet.ProtuStrankaListNazivFormatedOIB>
    <izvorni_sadrzaj>
      <item>RIMO-HIT trgovina na veliko i malo, d.o.o., OIB 03366314925</item>
    </izvorni_sadrzaj>
    <derivirana_varijabla naziv="DomainObject.Predmet.ProtuStrankaListNazivFormatedOIB_1">
      <item>RIMO-HIT trgovina na veliko i malo, d.o.o., OIB 03366314925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RIMO-HIT trgovina na veliko i malo, d.o.o.</izvorni_sadrzaj>
    <derivirana_varijabla naziv="DomainObject.Predmet.ProtustrankaIDrugi_1">RIMO-HIT trgovina na veliko i malo,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RIMO-HIT trgovina na veliko i malo, d.o.o., OIB 03366314925, Alojzija Stepinca 20, 23312 Pridraga</izvorni_sadrzaj>
    <derivirana_varijabla naziv="DomainObject.Predmet.ProtustrankaIDrugiAdressOIB_1">RIMO-HIT trgovina na veliko i malo, d.o.o., OIB 03366314925, Alojzija Stepinca 20,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RIMO-HIT trgovina na veliko i malo, d.o.o.</item>
    </izvorni_sadrzaj>
    <derivirana_varijabla naziv="DomainObject.Predmet.SudioniciListNaziv_1">
      <item>FINA</item>
      <item>RIMO-HIT trgovina na veliko i malo, d.o.o.</item>
    </derivirana_varijabla>
  </DomainObject.Predmet.SudioniciListNaziv>
  <DomainObject.Predmet.SudioniciListAdressOIB>
    <izvorni_sadrzaj>
      <item>FINA, OIB 85821130368</item>
      <item>RIMO-HIT trgovina na veliko i malo, d.o.o., OIB 03366314925, Alojzija Stepinca 20,23312 Pridraga</item>
    </izvorni_sadrzaj>
    <derivirana_varijabla naziv="DomainObject.Predmet.SudioniciListAdressOIB_1">
      <item>FINA, OIB 85821130368</item>
      <item>RIMO-HIT trgovina na veliko i malo, d.o.o., OIB 03366314925, Alojzija Stepinca 20,23312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03366314925</item>
    </izvorni_sadrzaj>
    <derivirana_varijabla naziv="DomainObject.Predmet.SudioniciListNazivOIB_1">
      <item>, OIB 85821130368</item>
      <item>, OIB 03366314925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F4E099-E3DE-473E-9137-29D40619D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796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2016-03-03T09:42:00Z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2016-03-21T12:23:00Z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