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2769" w14:paraId="ac42769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D005B5">
        <w:rPr>
          <w:sz w:val="24"/>
          <w:szCs w:val="24"/>
        </w:rPr>
        <w:t>5440</w:t>
      </w:r>
      <w:r w:rsidR="004115F0">
        <w:rPr>
          <w:sz w:val="24"/>
          <w:szCs w:val="24"/>
        </w:rPr>
        <w:t>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D005B5" w:rsidRPr="00D005B5">
        <w:rPr>
          <w:sz w:val="24"/>
          <w:szCs w:val="24"/>
        </w:rPr>
        <w:t>AUTO DIJELOVI GRANEŠINA društvo s ograničenom odgovornošću  za trgovinu u stečaju, Zagreb, Lastovska 2 A, OIB: 41663079326</w:t>
      </w:r>
      <w:r w:rsidR="00D005B5">
        <w:rPr>
          <w:sz w:val="24"/>
          <w:szCs w:val="24"/>
        </w:rPr>
        <w:t>,  dana 22</w:t>
      </w:r>
      <w:r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005B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22</w:t>
      </w:r>
      <w:r w:rsidR="007C75E5"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4A10F5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4A10F5" w:rsidP="00F32A7B" w:rsidR="004A10F5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4A10F5" w:rsidP="00F32A7B" w:rsidR="004A10F5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4115F0"/>
    <w:rsid w:val="004A10F5"/>
    <w:rsid w:val="006946BE"/>
    <w:rsid w:val="00696B29"/>
    <w:rsid w:val="00772EA7"/>
    <w:rsid w:val="007C75E5"/>
    <w:rsid w:val="00854D6E"/>
    <w:rsid w:val="00AA44D8"/>
    <w:rsid w:val="00B06999"/>
    <w:rsid w:val="00B65025"/>
    <w:rsid w:val="00D005B5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1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1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St-5440/2016</izvorni_sadrzaj>
    <derivirana_varijabla naziv="DomainObject.Predmet.OznakaBroj_1">St-5440/2016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DIJELOVI GRANEŠINA d.o.o. zastupanog po punomoćniku Davor Baćak</izvorni_sadrzaj>
    <derivirana_varijabla naziv="DomainObject.Predmet.ProtustrankaFormated_1">  AUTO DIJELOVI GRANEŠINA d.o.o. zastupanog po punomoćniku Davor Baćak</derivirana_varijabla>
  </DomainObject.Predmet.ProtustrankaFormated>
  <DomainObject.Predmet.ProtustrankaFormatedOIB>
    <izvorni_sadrzaj>  AUTO DIJELOVI GRANEŠINA d.o.o., OIB 41663079326 zastupanog po punomoćniku Davor Baćak</izvorni_sadrzaj>
    <derivirana_varijabla naziv="DomainObject.Predmet.ProtustrankaFormatedOIB_1">  AUTO DIJELOVI GRANEŠINA d.o.o., OIB 41663079326 zastupanog po punomoćniku Davor Baćak</derivirana_varijabla>
  </DomainObject.Predmet.ProtustrankaFormatedOIB>
  <DomainObject.Predmet.ProtustrankaFormatedWithAdress>
    <izvorni_sadrzaj> AUTO DIJELOVI GRANEŠINA d.o.o., Lešče 6, 10000 Zagreb zastupanog po punomoćniku Davor Baćak</izvorni_sadrzaj>
    <derivirana_varijabla naziv="DomainObject.Predmet.ProtustrankaFormatedWithAdress_1"> AUTO DIJELOVI GRANEŠINA d.o.o., Lešče 6, 10000 Zagreb zastupanog po punomoćniku Davor Baćak</derivirana_varijabla>
  </DomainObject.Predmet.ProtustrankaFormatedWithAdress>
  <DomainObject.Predmet.ProtustrankaFormatedWithAdressOIB>
    <izvorni_sadrzaj> AUTO DIJELOVI GRANEŠINA d.o.o., OIB 41663079326, Lešče 6, 10000 Zagreb zastupanog po punomoćniku Davor Baćak</izvorni_sadrzaj>
    <derivirana_varijabla naziv="DomainObject.Predmet.ProtustrankaFormatedWithAdressOIB_1"> AUTO DIJELOVI GRANEŠINA d.o.o., OIB 41663079326, Lešče 6, 10000 Zagreb zastupanog po punomoćniku Davor Baćak</derivirana_varijabla>
  </DomainObject.Predmet.ProtustrankaFormatedWithAdressOIB>
  <DomainObject.Predmet.ProtustrankaWithAdress>
    <izvorni_sadrzaj>AUTO DIJELOVI GRANEŠINA d.o.o. Lešče 6, 10000 Zagreb</izvorni_sadrzaj>
    <derivirana_varijabla naziv="DomainObject.Predmet.ProtustrankaWithAdress_1">AUTO DIJELOVI GRANEŠINA d.o.o. Lešče 6, 10000 Zagreb</derivirana_varijabla>
  </DomainObject.Predmet.ProtustrankaWithAdress>
  <DomainObject.Predmet.ProtustrankaWithAdressOIB>
    <izvorni_sadrzaj>AUTO DIJELOVI GRANEŠINA d.o.o., OIB 41663079326, Lešče 6, 10000 Zagreb</izvorni_sadrzaj>
    <derivirana_varijabla naziv="DomainObject.Predmet.ProtustrankaWithAdressOIB_1">AUTO DIJELOVI GRANEŠINA d.o.o., OIB 41663079326, Lešče 6, 10000 Zagreb</derivirana_varijabla>
  </DomainObject.Predmet.ProtustrankaWithAdressOIB>
  <DomainObject.Predmet.ProtustrankaNazivFormated>
    <izvorni_sadrzaj>AUTO DIJELOVI GRANEŠINA d.o.o.</izvorni_sadrzaj>
    <derivirana_varijabla naziv="DomainObject.Predmet.ProtustrankaNazivFormated_1">AUTO DIJELOVI GRANEŠINA d.o.o.</derivirana_varijabla>
  </DomainObject.Predmet.ProtustrankaNazivFormated>
  <DomainObject.Predmet.ProtustrankaNazivFormatedOIB>
    <izvorni_sadrzaj>AUTO DIJELOVI GRANEŠINA d.o.o., OIB 41663079326</izvorni_sadrzaj>
    <derivirana_varijabla naziv="DomainObject.Predmet.ProtustrankaNazivFormatedOIB_1">AUTO DIJELOVI GRANEŠINA d.o.o., OIB 41663079326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GRANEŠINA d.o.o. zastupanog po punomoćniku Davor Baćak</item>
    </izvorni_sadrzaj>
    <derivirana_varijabla naziv="DomainObject.Predmet.ProtuStrankaListFormated_1">
      <item>AUTO DIJELOVI GRANEŠINA d.o.o. zastupanog po punomoćniku Davor Baćak</item>
    </derivirana_varijabla>
  </DomainObject.Predmet.ProtuStrankaListFormated>
  <DomainObject.Predmet.ProtuStrankaListFormatedOIB>
    <izvorni_sadrzaj>
      <item>AUTO DIJELOVI GRANEŠINA d.o.o., OIB 41663079326 zastupanog po punomoćniku Davor Baćak</item>
    </izvorni_sadrzaj>
    <derivirana_varijabla naziv="DomainObject.Predmet.ProtuStrankaListFormatedOIB_1">
      <item>AUTO DIJELOVI GRANEŠINA d.o.o., OIB 41663079326 zastupanog po punomoćniku Davor Baćak</item>
    </derivirana_varijabla>
  </DomainObject.Predmet.ProtuStrankaListFormatedOIB>
  <DomainObject.Predmet.ProtuStrankaListFormatedWithAdress>
    <izvorni_sadrzaj>
      <item>AUTO DIJELOVI GRANEŠINA d.o.o., Lešče 6, 10000 Zagreb zastupanog po punomoćniku Davor Baćak</item>
    </izvorni_sadrzaj>
    <derivirana_varijabla naziv="DomainObject.Predmet.ProtuStrankaListFormatedWithAdress_1">
      <item>AUTO DIJELOVI GRANEŠINA d.o.o., Lešče 6, 10000 Zagreb zastupanog po punomoćniku Davor Baćak</item>
    </derivirana_varijabla>
  </DomainObject.Predmet.ProtuStrankaListFormatedWithAdress>
  <DomainObject.Predmet.ProtuStrankaListFormatedWithAdressOIB>
    <izvorni_sadrzaj>
      <item>AUTO DIJELOVI GRANEŠINA d.o.o., OIB 41663079326, Lešče 6, 10000 Zagreb zastupanog po punomoćniku Davor Baćak</item>
    </izvorni_sadrzaj>
    <derivirana_varijabla naziv="DomainObject.Predmet.ProtuStrankaListFormatedWithAdressOIB_1">
      <item>AUTO DIJELOVI GRANEŠINA d.o.o., OIB 41663079326, Lešče 6, 10000 Zagreb zastupanog po punomoćniku Davor Baćak</item>
    </derivirana_varijabla>
  </DomainObject.Predmet.ProtuStrankaListFormatedWithAdressOIB>
  <DomainObject.Predmet.ProtuStrankaListNazivFormated>
    <izvorni_sadrzaj>
      <item>AUTO DIJELOVI GRANEŠINA d.o.o.</item>
    </izvorni_sadrzaj>
    <derivirana_varijabla naziv="DomainObject.Predmet.ProtuStrankaListNazivFormated_1">
      <item>AUTO DIJELOVI GRANEŠINA d.o.o.</item>
    </derivirana_varijabla>
  </DomainObject.Predmet.ProtuStrankaListNazivFormated>
  <DomainObject.Predmet.ProtuStrankaListNazivFormatedOIB>
    <izvorni_sadrzaj>
      <item>AUTO DIJELOVI GRANEŠINA d.o.o., OIB 41663079326</item>
    </izvorni_sadrzaj>
    <derivirana_varijabla naziv="DomainObject.Predmet.ProtuStrankaListNazivFormatedOIB_1">
      <item>AUTO DIJELOVI GRANEŠINA d.o.o., OIB 41663079326</item>
    </derivirana_varijabla>
  </DomainObject.Predmet.ProtuStrankaListNazivFormatedOIB>
  <DomainObject.Predmet.OstaliListFormated>
    <izvorni_sadrzaj>
      <item>Davor Baćak punomoćnik sudionika u postupku AUTO DIJELOVI GRANEŠINA d.o.o.</item>
    </izvorni_sadrzaj>
    <derivirana_varijabla naziv="DomainObject.Predmet.OstaliListFormated_1">
      <item>Davor Baćak punomoćnik sudionika u postupku AUTO DIJELOVI GRANEŠINA d.o.o.</item>
    </derivirana_varijabla>
  </DomainObject.Predmet.OstaliListFormated>
  <DomainObject.Predmet.OstaliListFormatedOIB>
    <izvorni_sadrzaj>
      <item>Davor Baćak, OIB 22046550941 punomoćnik sudionika u postupku AUTO DIJELOVI GRANEŠINA d.o.o.</item>
    </izvorni_sadrzaj>
    <derivirana_varijabla naziv="DomainObject.Predmet.OstaliListFormatedOIB_1">
      <item>Davor Baćak, OIB 22046550941 punomoćnik sudionika u postupku AUTO DIJELOVI GRANEŠINA d.o.o.</item>
    </derivirana_varijabla>
  </DomainObject.Predmet.OstaliListFormatedOIB>
  <DomainObject.Predmet.OstaliListFormatedWithAdress>
    <izvorni_sadrzaj>
      <item>Davor Baćak, Europska Avenija 6, 31000 Osijek punomoćnik sudionika u postupku AUTO DIJELOVI GRANEŠINA d.o.o.</item>
    </izvorni_sadrzaj>
    <derivirana_varijabla naziv="DomainObject.Predmet.OstaliListFormatedWithAdress_1">
      <item>Davor Baćak, Europska Avenija 6, 31000 Osijek punomoćnik sudionika u postupku AUTO DIJELOVI GRANEŠINA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AUTO DIJELOVI GRANEŠINA d.o.o.</item>
    </izvorni_sadrzaj>
    <derivirana_varijabla naziv="DomainObject.Predmet.OstaliListFormatedWithAdressOIB_1">
      <item>Davor Baćak, OIB 22046550941, Europska Avenija 6, 31000 Osijek punomoćnik sudionika u postupku AUTO DIJELOVI GRANEŠINA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GRANEŠINA d.o.o.</izvorni_sadrzaj>
    <derivirana_varijabla naziv="DomainObject.Predmet.ProtustrankaIDrugi_1">AUTO DIJELOVI GRANEŠINA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GRANEŠINA d.o.o., OIB 41663079326, Lešče 6, 10000 Zagreb</izvorni_sadrzaj>
    <derivirana_varijabla naziv="DomainObject.Predmet.ProtustrankaIDrugiAdressOIB_1">AUTO DIJELOVI GRANEŠINA d.o.o., OIB 41663079326, Lešče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GRANEŠINA d.o.o.</item>
      <item>Davor Baćak</item>
    </izvorni_sadrzaj>
    <derivirana_varijabla naziv="DomainObject.Predmet.SudioniciListNaziv_1">
      <item>FINA Regionalni centar Zagreb</item>
      <item>AUTO DIJELOVI GRANEŠINA d.o.o.</item>
      <item>Davor Baćak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izvorni_sadrzaj>
    <derivirana_varijabla naziv="DomainObject.Predmet.SudioniciListAdressOIB_1">
      <item>FINA Regionalni centar Zagreb, OIB 85821130368, Trg svibanjskih žrtava 1995. br. 1,10000 Zagreb</item>
      <item>AUTO DIJELOVI GRANEŠINA d.o.o., OIB 41663079326, Lešče 6,10000 Zagreb</item>
      <item>Davor Baćak, OIB 22046550941, Europska Avenija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41663079326</item>
      <item>, OIB 22046550941</item>
    </izvorni_sadrzaj>
    <derivirana_varijabla naziv="DomainObject.Predmet.SudioniciListNazivOIB_1">
      <item>, OIB 85821130368</item>
      <item>, OIB 41663079326</item>
      <item>, OIB 22046550941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St-5440/2016-23</izvorni_sadrzaj>
    <derivirana_varijabla naziv="DomainObject.PredzadnjaOdlukaIzPredmeta.Oznaka_1">St-5440/2016-23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648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2019-03-22T09:24:00Z</dcterms:created>
  <dc:creator>Monika Grbac</dc:creator>
  <cp:lastModifiedBy>Monika Grbac</cp:lastModifiedBy>
  <cp:lastPrinted>2019-02-27T13:05:00Z</cp:lastPrinted>
  <dcterms:modified xmlns:xsi="http://www.w3.org/2001/XMLSchema-instance" xsi:type="dcterms:W3CDTF">2019-03-22T09:25:00Z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(st-5440-16.docx)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