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7996" w14:paraId="f8f799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C6452">
        <w:rPr>
          <w:rFonts w:hAnsi="Times New Roman" w:ascii="Times New Roman"/>
          <w:noProof/>
          <w:szCs w:val="24"/>
          <w:lang w:val="hr-HR"/>
        </w:rPr>
        <w:t>796/2016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A55B1A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BC6452">
        <w:rPr>
          <w:rFonts w:hAnsi="Times New Roman" w:ascii="Times New Roman"/>
          <w:szCs w:val="24"/>
          <w:lang w:val="hr-HR"/>
        </w:rPr>
        <w:t xml:space="preserve"> STOLARIJA DOBRIĆ  j.d.o.o. za proizvodnju i usluge, Školska 50, Zbjegovačka, OIB:37706905566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</w:t>
      </w:r>
      <w:r w:rsidR="00BC6452">
        <w:rPr>
          <w:rFonts w:hAnsi="Times New Roman" w:ascii="Times New Roman"/>
          <w:lang w:val="hr-HR"/>
        </w:rPr>
        <w:t>6. siječnja 2017.</w:t>
      </w:r>
    </w:p>
    <w:p w:rsidRDefault="00BC6452" w:rsidP="00997BA9" w:rsidR="00BC6452" w:rsidRPr="00BC6452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BC6452">
        <w:rPr>
          <w:rFonts w:hAnsi="Times New Roman" w:ascii="Times New Roman"/>
          <w:szCs w:val="24"/>
        </w:rPr>
        <w:t>STOLARIJA DOBRIĆ  j.d.o.o. za proizvodnju i usluge, Školska 50, Zbjegovačka, OIB:37706905566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BC6452">
        <w:rPr>
          <w:rFonts w:hAnsi="Times New Roman" w:ascii="Times New Roman"/>
          <w:szCs w:val="24"/>
        </w:rPr>
        <w:t xml:space="preserve">16.siječnja 2017. </w:t>
      </w:r>
      <w:r w:rsidRPr="00C54269">
        <w:rPr>
          <w:rFonts w:hAnsi="Times New Roman" w:ascii="Times New Roman"/>
          <w:szCs w:val="24"/>
        </w:rPr>
        <w:t xml:space="preserve">u </w:t>
      </w:r>
      <w:r w:rsidR="00BC6452">
        <w:rPr>
          <w:rFonts w:hAnsi="Times New Roman" w:ascii="Times New Roman"/>
          <w:szCs w:val="24"/>
        </w:rPr>
        <w:t xml:space="preserve">8:50 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26D5" w:rsidR="00B426D5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426D5">
        <w:rPr>
          <w:rFonts w:hAnsi="Times New Roman" w:ascii="Times New Roman"/>
          <w:szCs w:val="24"/>
        </w:rPr>
        <w:t>Hrvoje Kraljičković, Zagreb,Trg hrvatskih velikana 4, OIB: 63875916042.</w:t>
      </w:r>
    </w:p>
    <w:p w:rsidRDefault="00B426D5" w:rsidP="00B426D5" w:rsidR="00B426D5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B426D5" w:rsidR="00EE69E5" w:rsidRPr="00B426D5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6D5">
        <w:rPr>
          <w:rFonts w:hAnsi="Times New Roman" w:ascii="Times New Roman"/>
          <w:szCs w:val="24"/>
          <w:lang w:val="hr-HR"/>
        </w:rPr>
        <w:t xml:space="preserve"> </w:t>
      </w:r>
      <w:r w:rsidR="00B426D5">
        <w:rPr>
          <w:rFonts w:hAnsi="Times New Roman" w:ascii="Times New Roman"/>
          <w:szCs w:val="24"/>
          <w:lang w:val="hr-HR"/>
        </w:rPr>
        <w:t>STOLARIJA DOBRIĆ  j.d.o.o. za proizvodnju i usluge, Školska 50, Zbjegovačka, OIB:37706905566</w:t>
      </w:r>
      <w:r w:rsidR="00B426D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B426D5">
        <w:rPr>
          <w:rFonts w:hAnsi="Times New Roman" w:ascii="Times New Roman"/>
          <w:lang w:val="hr-HR"/>
        </w:rPr>
        <w:t xml:space="preserve"> 23.rujna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426D5">
        <w:rPr>
          <w:rFonts w:hAnsi="Times New Roman" w:ascii="Times New Roman"/>
          <w:lang w:val="hr-HR"/>
        </w:rPr>
        <w:t>16. 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26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426D5" w:rsidR="00B426D5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426D5" w:rsidRPr="00F1593F">
      <w:rPr>
        <w:rFonts w:hAnsi="Times New Roman" w:ascii="Times New Roman"/>
        <w:noProof/>
        <w:szCs w:val="24"/>
        <w:lang w:val="hr-HR"/>
      </w:rPr>
      <w:t>62. St-</w:t>
    </w:r>
    <w:r w:rsidR="00B426D5">
      <w:rPr>
        <w:rFonts w:hAnsi="Times New Roman" w:ascii="Times New Roman"/>
        <w:noProof/>
        <w:szCs w:val="24"/>
        <w:lang w:val="hr-HR"/>
      </w:rPr>
      <w:t>796/2016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426D5"/>
    <w:rsid w:val="00B74C62"/>
    <w:rsid w:val="00BA08C9"/>
    <w:rsid w:val="00BC6452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6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45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45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45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45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6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4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45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4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4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792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St-796/2016-7</izvorni_sadrzaj>
    <derivirana_varijabla naziv="DomainObject.Oznaka_1">St-796/2016-7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DOBRIĆ j.d.o.o. za proizvodnju i usluge</izvorni_sadrzaj>
    <derivirana_varijabla naziv="DomainObject.Predmet.ProtustrankaFormated_1">  STOLARIJA DOBRIĆ j.d.o.o. za proizvodnju i usluge</derivirana_varijabla>
  </DomainObject.Predmet.ProtustrankaFormated>
  <DomainObject.Predmet.ProtustrankaFormatedOIB>
    <izvorni_sadrzaj>  STOLARIJA DOBRIĆ j.d.o.o. za proizvodnju i usluge, OIB 37706905566</izvorni_sadrzaj>
    <derivirana_varijabla naziv="DomainObject.Predmet.ProtustrankaFormatedOIB_1">  STOLARIJA DOBRIĆ j.d.o.o. za proizvodnju i usluge, OIB 37706905566</derivirana_varijabla>
  </DomainObject.Predmet.ProtustrankaFormatedOIB>
  <DomainObject.Predmet.ProtustrankaFormatedWithAdress>
    <izvorni_sadrzaj> STOLARIJA DOBRIĆ j.d.o.o. za proizvodnju i usluge, Školska 50, 44320 Zbjegovača</izvorni_sadrzaj>
    <derivirana_varijabla naziv="DomainObject.Predmet.ProtustrankaFormatedWithAdress_1"> STOLARIJA DOBRIĆ j.d.o.o. za proizvodnju i usluge, Školska 50, 44320 Zbjegovača</derivirana_varijabla>
  </DomainObject.Predmet.ProtustrankaFormatedWithAdress>
  <DomainObject.Predmet.ProtustrankaFormatedWithAdressOIB>
    <izvorni_sadrzaj> STOLARIJA DOBRIĆ j.d.o.o. za proizvodnju i usluge, OIB 37706905566, Školska 50, 44320 Zbjegovača</izvorni_sadrzaj>
    <derivirana_varijabla naziv="DomainObject.Predmet.ProtustrankaFormatedWithAdressOIB_1"> STOLARIJA DOBRIĆ j.d.o.o. za proizvodnju i usluge, OIB 37706905566, Školska 50, 44320 Zbjegovača</derivirana_varijabla>
  </DomainObject.Predmet.ProtustrankaFormatedWithAdressOIB>
  <DomainObject.Predmet.ProtustrankaWithAdress>
    <izvorni_sadrzaj>STOLARIJA DOBRIĆ j.d.o.o. za proizvodnju i usluge Školska 50, 44320 Zbjegovača</izvorni_sadrzaj>
    <derivirana_varijabla naziv="DomainObject.Predmet.ProtustrankaWithAdress_1">STOLARIJA DOBRIĆ j.d.o.o. za proizvodnju i usluge Školska 50, 44320 Zbjegovača</derivirana_varijabla>
  </DomainObject.Predmet.ProtustrankaWithAdress>
  <DomainObject.Predmet.ProtustrankaWithAdressOIB>
    <izvorni_sadrzaj>STOLARIJA DOBRIĆ j.d.o.o. za proizvodnju i usluge, OIB 37706905566, Školska 50, 44320 Zbjegovača</izvorni_sadrzaj>
    <derivirana_varijabla naziv="DomainObject.Predmet.ProtustrankaWithAdressOIB_1">STOLARIJA DOBRIĆ j.d.o.o. za proizvodnju i usluge, OIB 37706905566, Školska 50, 44320 Zbjegovača</derivirana_varijabla>
  </DomainObject.Predmet.ProtustrankaWithAdressOIB>
  <DomainObject.Predmet.ProtustrankaNazivFormated>
    <izvorni_sadrzaj>STOLARIJA DOBRIĆ j.d.o.o. za proizvodnju i usluge</izvorni_sadrzaj>
    <derivirana_varijabla naziv="DomainObject.Predmet.ProtustrankaNazivFormated_1">STOLARIJA DOBRIĆ j.d.o.o. za proizvodnju i usluge</derivirana_varijabla>
  </DomainObject.Predmet.ProtustrankaNazivFormated>
  <DomainObject.Predmet.ProtustrankaNazivFormatedOIB>
    <izvorni_sadrzaj>STOLARIJA DOBRIĆ j.d.o.o. za proizvodnju i usluge, OIB 37706905566</izvorni_sadrzaj>
    <derivirana_varijabla naziv="DomainObject.Predmet.ProtustrankaNazivFormatedOIB_1">STOLARIJA DOBRIĆ j.d.o.o. za proizvodnju i usluge, OIB 37706905566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DOBRIĆ j.d.o.o. za proizvodnju i usluge</item>
    </izvorni_sadrzaj>
    <derivirana_varijabla naziv="DomainObject.Predmet.ProtuStrankaListFormated_1">
      <item>STOLARIJA DOBRIĆ j.d.o.o. za proizvodnju i usluge</item>
    </derivirana_varijabla>
  </DomainObject.Predmet.ProtuStrankaListFormated>
  <DomainObject.Predmet.ProtuStrankaListFormatedOIB>
    <izvorni_sadrzaj>
      <item>STOLARIJA DOBRIĆ j.d.o.o. za proizvodnju i usluge, OIB 37706905566</item>
    </izvorni_sadrzaj>
    <derivirana_varijabla naziv="DomainObject.Predmet.ProtuStrankaListFormatedOIB_1">
      <item>STOLARIJA DOBRIĆ j.d.o.o. za proizvodnju i usluge, OIB 37706905566</item>
    </derivirana_varijabla>
  </DomainObject.Predmet.ProtuStrankaListFormatedOIB>
  <DomainObject.Predmet.ProtuStrankaListFormatedWithAdress>
    <izvorni_sadrzaj>
      <item>STOLARIJA DOBRIĆ j.d.o.o. za proizvodnju i usluge, Školska 50, 44320 Zbjegovača</item>
    </izvorni_sadrzaj>
    <derivirana_varijabla naziv="DomainObject.Predmet.ProtuStrankaListFormatedWithAdress_1">
      <item>STOLARIJA DOBRIĆ j.d.o.o. za proizvodnju i usluge, Školska 50, 44320 Zbjegovača</item>
    </derivirana_varijabla>
  </DomainObject.Predmet.ProtuStrankaListFormatedWithAdress>
  <DomainObject.Predmet.ProtuStrankaListFormatedWithAdressOIB>
    <izvorni_sadrzaj>
      <item>STOLARIJA DOBRIĆ j.d.o.o. za proizvodnju i usluge, OIB 37706905566, Školska 50, 44320 Zbjegovača</item>
    </izvorni_sadrzaj>
    <derivirana_varijabla naziv="DomainObject.Predmet.ProtuStrankaListFormatedWithAdressOIB_1">
      <item>STOLARIJA DOBRIĆ j.d.o.o. za proizvodnju i usluge, OIB 37706905566, Školska 50, 44320 Zbjegovača</item>
    </derivirana_varijabla>
  </DomainObject.Predmet.ProtuStrankaListFormatedWithAdressOIB>
  <DomainObject.Predmet.ProtuStrankaListNazivFormated>
    <izvorni_sadrzaj>
      <item>STOLARIJA DOBRIĆ j.d.o.o. za proizvodnju i usluge</item>
    </izvorni_sadrzaj>
    <derivirana_varijabla naziv="DomainObject.Predmet.ProtuStrankaListNazivFormated_1">
      <item>STOLARIJA DOBRIĆ j.d.o.o. za proizvodnju i usluge</item>
    </derivirana_varijabla>
  </DomainObject.Predmet.ProtuStrankaListNazivFormated>
  <DomainObject.Predmet.ProtuStrankaListNazivFormatedOIB>
    <izvorni_sadrzaj>
      <item>STOLARIJA DOBRIĆ j.d.o.o. za proizvodnju i usluge, OIB 37706905566</item>
    </izvorni_sadrzaj>
    <derivirana_varijabla naziv="DomainObject.Predmet.ProtuStrankaListNazivFormatedOIB_1">
      <item>STOLARIJA DOBRIĆ j.d.o.o. za proizvodnju i usluge, OIB 37706905566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St-796/2016-7</izvorni_sadrzaj>
    <derivirana_varijabla naziv="DomainObject.PoslovniBrojDokumenta_1">St-796/2016-7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DOBRIĆ j.d.o.o. za proizvodnju i usluge</izvorni_sadrzaj>
    <derivirana_varijabla naziv="DomainObject.Predmet.ProtustrankaIDrugi_1">STOLARIJA DOBRIĆ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DOBRIĆ j.d.o.o. za proizvodnju i usluge, OIB 37706905566, Školska 50, 44320 Zbjegovača</izvorni_sadrzaj>
    <derivirana_varijabla naziv="DomainObject.Predmet.ProtustrankaIDrugiAdressOIB_1">STOLARIJA DOBRIĆ j.d.o.o. za proizvodnju i usluge, OIB 37706905566, Školska 50, 44320 Zbjegovača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DOBRIĆ j.d.o.o. za proizvodnju i usluge</item>
    </izvorni_sadrzaj>
    <derivirana_varijabla naziv="DomainObject.Predmet.SudioniciListNaziv_1">
      <item>FINA Regionalni centar Zagreb</item>
      <item>STOLARIJA DOBRIĆ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DOBRIĆ j.d.o.o. za proizvodnju i usluge, OIB 37706905566, Školska 50,44320 Zbjegovača</item>
    </izvorni_sadrzaj>
    <derivirana_varijabla naziv="DomainObject.Predmet.SudioniciListAdressOIB_1">
      <item>FINA Regionalni centar Zagreb, OIB 85821130368, Trg svibanjskih žrtava 1995. br. 1,10000 Zagreb</item>
      <item>STOLARIJA DOBRIĆ j.d.o.o. za proizvodnju i usluge, OIB 37706905566, Školska 50,44320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37706905566</item>
    </izvorni_sadrzaj>
    <derivirana_varijabla naziv="DomainObject.Predmet.SudioniciListNazivOIB_1">
      <item>, OIB 85821130368</item>
      <item>, OIB 37706905566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0EF14-9E64-4949-A856-B45631BAB90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1827</properties:Characters>
  <properties:Lines>66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2017-01-16T07:52:00Z</cp:lastPrinted>
  <dcterms:modified xmlns:xsi="http://www.w3.org/2001/XMLSchema-instance" xsi:type="dcterms:W3CDTF">2017-01-16T07:52:00Z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