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7241" w14:paraId="aff7241" w:rsidRDefault="00813D16" w:rsidP="00843324" w:rsidR="00813D16" w:rsidRPr="003F2001">
      <w:pPr>
        <w15:collapsed w:val="false"/>
      </w:pPr>
      <w:bookmarkStart w:name="_GoBack" w:id="0"/>
      <w:bookmarkEnd w:id="0"/>
    </w:p>
    <w:p w:rsidRDefault="00080BFD" w:rsidP="00843324" w:rsidR="00080BFD" w:rsidRPr="003F2001"/>
    <w:p w:rsidRDefault="00EC019E" w:rsidP="00EC019E" w:rsidR="00EC019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19E" w:rsidP="00EC019E" w:rsidR="00EC019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C019E" w:rsidP="00EC019E" w:rsidR="00EC019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C019E" w:rsidP="00EC019E" w:rsidR="00813D16" w:rsidRPr="00EC019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DB40D2" w:rsidR="00DB40D2" w:rsidRPr="003F2001">
      <w:pPr>
        <w:jc w:val="both"/>
      </w:pPr>
      <w:r w:rsidRPr="003F2001">
        <w:tab/>
      </w: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AF3CCE">
        <w:rPr>
          <w:bCs/>
        </w:rPr>
        <w:t>MAJA RI</w:t>
      </w:r>
      <w:r w:rsidR="00AF3CCE">
        <w:t xml:space="preserve"> društvo s ograničenom odgovornošću za usluge, trgovinu i ugostiteljstvo Rijeka, Vjenceslava Novaka 14, OIB: 48141575555, MBS: 040333973</w:t>
      </w:r>
      <w:r w:rsidRPr="003F2001">
        <w:t xml:space="preserve">, dana </w:t>
      </w:r>
      <w:r w:rsidR="00AF3CCE">
        <w:t>10. listopada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AF3CCE">
        <w:rPr>
          <w:bCs/>
        </w:rPr>
        <w:t>MAJA RI</w:t>
      </w:r>
      <w:r w:rsidR="00AF3CCE">
        <w:t xml:space="preserve"> društvo s ograničenom odgovornošću za usluge, trgovinu i ugostiteljstvo Rijeka, Vjenceslava Novaka 14, OIB: 48141575555, MBS: 040333973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AF3CCE">
        <w:t>Blaženka Prpić, OIB: 58591486513, Corrado Ilijasich 21, Rijeka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AF3CCE">
        <w:t>10. listopada</w:t>
      </w:r>
      <w:r w:rsidR="00155D33" w:rsidRPr="003F2001">
        <w:t xml:space="preserve"> </w:t>
      </w:r>
      <w:r w:rsidR="00EA7DF0" w:rsidRPr="003F2001">
        <w:t>2017</w:t>
      </w:r>
      <w:r w:rsidRPr="003F2001">
        <w:t>. g</w:t>
      </w:r>
      <w:r w:rsidR="0025717C" w:rsidRPr="003F2001">
        <w:t xml:space="preserve">odine u </w:t>
      </w:r>
      <w:r w:rsidR="00663EA6">
        <w:t>14</w:t>
      </w:r>
      <w:r w:rsidR="00AE2862" w:rsidRPr="003F2001">
        <w:t>,</w:t>
      </w:r>
      <w:r w:rsidR="00663EA6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AF3CCE">
        <w:t>2832017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lastRenderedPageBreak/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AF3CCE" w:rsidR="003F2001" w:rsidRPr="003F2001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AF3CCE" w:rsidP="00AF3CCE" w:rsidR="00813D16" w:rsidRPr="003F2001">
      <w:pPr>
        <w:pStyle w:val="Odlomakpopisa"/>
        <w:numPr>
          <w:ilvl w:val="0"/>
          <w:numId w:val="9"/>
        </w:numPr>
        <w:jc w:val="center"/>
      </w:pPr>
      <w:r>
        <w:t>siječnja 2018</w:t>
      </w:r>
      <w:r w:rsidR="00813D16" w:rsidRPr="003F2001">
        <w:t>. g.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AF3CCE">
        <w:t>Blaženke Prpić, OIB: 58591486513, Corrado Ilijasich 21, Rijeka</w:t>
      </w:r>
      <w:r w:rsidRPr="003F2001">
        <w:rPr>
          <w:bCs/>
        </w:rPr>
        <w:t xml:space="preserve"> određena rješenjem ovog suda posl. br. </w:t>
      </w:r>
      <w:r w:rsidR="003F2001" w:rsidRPr="003F2001">
        <w:t>14 St-</w:t>
      </w:r>
      <w:r w:rsidR="00AF3CCE">
        <w:t>283</w:t>
      </w:r>
      <w:r w:rsidR="003F2001" w:rsidRPr="003F2001">
        <w:t>/201</w:t>
      </w:r>
      <w:r w:rsidR="00AF3CCE">
        <w:t>7</w:t>
      </w:r>
      <w:r w:rsidR="003F2001" w:rsidRPr="003F2001">
        <w:t>-</w:t>
      </w:r>
      <w:r w:rsidR="005F38A0">
        <w:t>8</w:t>
      </w:r>
      <w:r w:rsidR="003F2001" w:rsidRPr="003F2001">
        <w:t xml:space="preserve"> </w:t>
      </w:r>
      <w:r w:rsidRPr="003F2001">
        <w:rPr>
          <w:bCs/>
        </w:rPr>
        <w:t xml:space="preserve">od </w:t>
      </w:r>
      <w:r w:rsidR="005F38A0">
        <w:t>29. lipnja</w:t>
      </w:r>
      <w:r w:rsidR="003F2001" w:rsidRPr="003F2001">
        <w:t xml:space="preserve"> </w:t>
      </w:r>
      <w:r w:rsidRPr="003F2001">
        <w:t>2017. godine.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5F38A0">
        <w:rPr>
          <w:bCs/>
        </w:rPr>
        <w:t>MAJA RI</w:t>
      </w:r>
      <w:r w:rsidR="005F38A0">
        <w:t xml:space="preserve"> društvo s ograničenom odgovornošću za usluge, trgovinu i ugostiteljstvo Rijeka, Vjenceslava Novaka 14, OIB: 48141575555, MBS: 040333973</w:t>
      </w:r>
      <w:r w:rsidRPr="003F2001">
        <w:rPr>
          <w:bCs/>
        </w:rPr>
        <w:t>.</w:t>
      </w:r>
    </w:p>
    <w:p w:rsidRDefault="00813D16" w:rsidP="00AE2862" w:rsidR="00212743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Rješenjem gornjeg poslovnog broja od </w:t>
      </w:r>
      <w:r w:rsidR="005F38A0">
        <w:rPr>
          <w:bCs/>
        </w:rPr>
        <w:t>31</w:t>
      </w:r>
      <w:r w:rsidR="003F2001" w:rsidRPr="003F2001">
        <w:t xml:space="preserve">. svibnja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Pr="003F2001">
        <w:rPr>
          <w:bCs/>
        </w:rPr>
        <w:t>. godine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3F2001">
        <w:t xml:space="preserve">dopis Financijske agencije od </w:t>
      </w:r>
      <w:r w:rsidR="005F38A0">
        <w:t>6. lipnja</w:t>
      </w:r>
      <w:r w:rsidR="003F2001">
        <w:t xml:space="preserve"> 2017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5F38A0">
        <w:rPr>
          <w:bCs/>
        </w:rPr>
        <w:t>5. listopada</w:t>
      </w:r>
      <w:r w:rsidR="00155D33" w:rsidRPr="003F2001">
        <w:rPr>
          <w:bCs/>
        </w:rPr>
        <w:t xml:space="preserve"> 2017. godine</w:t>
      </w:r>
      <w:r w:rsidRPr="003F2001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813D16" w:rsidP="00843324" w:rsidR="00813D16" w:rsidRPr="003F2001">
      <w:pPr>
        <w:jc w:val="center"/>
      </w:pPr>
      <w:r w:rsidRPr="003F2001">
        <w:t xml:space="preserve">Rijeka, </w:t>
      </w:r>
      <w:r w:rsidR="005F38A0">
        <w:t>10. listopada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FB67B6" w:rsidP="00FB67B6" w:rsidR="00FB67B6" w:rsidRPr="003F2001">
      <w:r w:rsidRPr="003F2001">
        <w:t>DNA</w:t>
      </w:r>
    </w:p>
    <w:p w:rsidRDefault="00DF31BE" w:rsidP="00DF31BE" w:rsidR="00DF31BE" w:rsidRPr="003F2001">
      <w:r w:rsidRPr="003F2001">
        <w:t>- podnositelju prijedloga</w:t>
      </w:r>
      <w:r w:rsidR="003F2001" w:rsidRPr="003F2001">
        <w:t xml:space="preserve"> </w:t>
      </w:r>
      <w:r w:rsidR="005F38A0">
        <w:t>- Fina</w:t>
      </w:r>
    </w:p>
    <w:p w:rsidRDefault="00FB67B6" w:rsidP="00FB67B6" w:rsidR="00FB67B6" w:rsidRPr="003F2001">
      <w:r w:rsidRPr="003F2001">
        <w:t xml:space="preserve">- </w:t>
      </w:r>
      <w:r w:rsidR="00AE2862" w:rsidRPr="003F2001">
        <w:t>dužniku</w:t>
      </w:r>
    </w:p>
    <w:p w:rsidRDefault="00DF31BE" w:rsidP="00FB67B6" w:rsidR="00DF31BE" w:rsidRPr="003F2001">
      <w:r w:rsidRPr="003F2001">
        <w:t>- pravnim osobama koje za dužnika obavljaju poslove pravnog prometa (</w:t>
      </w:r>
      <w:r w:rsidR="005F38A0">
        <w:t>Erste &amp; Steiermärkische Bank d.d.</w:t>
      </w:r>
      <w:r w:rsidRPr="003F2001">
        <w:t>)</w:t>
      </w:r>
    </w:p>
    <w:p w:rsidRDefault="00FB67B6" w:rsidP="00FB67B6" w:rsidR="00FB67B6" w:rsidRPr="003F2001">
      <w:r w:rsidRPr="003F2001">
        <w:t xml:space="preserve">- st. </w:t>
      </w:r>
      <w:r w:rsidR="00272B91" w:rsidRPr="003F2001">
        <w:t xml:space="preserve">upravitelju </w:t>
      </w:r>
    </w:p>
    <w:p w:rsidRDefault="00FB67B6" w:rsidP="00FB67B6" w:rsidR="00AE2862" w:rsidRPr="003F2001">
      <w:r w:rsidRPr="003F2001">
        <w:t xml:space="preserve">- Poreznoj upravi </w:t>
      </w:r>
      <w:r w:rsidR="00AE2862" w:rsidRPr="003F2001">
        <w:t>Rijeka</w:t>
      </w:r>
    </w:p>
    <w:p w:rsidRDefault="00FB67B6" w:rsidP="00FB67B6" w:rsidR="00FB67B6" w:rsidRPr="003F2001">
      <w:r w:rsidRPr="003F2001">
        <w:t>- sudski registar</w:t>
      </w:r>
      <w:r w:rsidR="00FD5097" w:rsidRPr="003F2001">
        <w:t xml:space="preserve"> </w:t>
      </w:r>
    </w:p>
    <w:p w:rsidRDefault="00FB67B6" w:rsidP="00FB67B6" w:rsidR="00FB67B6" w:rsidRPr="003F2001">
      <w:r w:rsidRPr="003F2001">
        <w:t xml:space="preserve">- </w:t>
      </w:r>
      <w:r w:rsidR="00212743" w:rsidRPr="003F2001">
        <w:t>e -</w:t>
      </w:r>
      <w:r w:rsidRPr="003F2001">
        <w:t xml:space="preserve"> </w:t>
      </w:r>
      <w:r w:rsidR="00FE5E03" w:rsidRPr="003F2001">
        <w:t>O</w:t>
      </w:r>
      <w:r w:rsidRPr="003F2001">
        <w:t>glasna ploča</w:t>
      </w:r>
      <w:r w:rsidR="00DF31BE" w:rsidRPr="003F2001">
        <w:t xml:space="preserve"> (v. izreku)</w:t>
      </w:r>
    </w:p>
    <w:p w:rsidRDefault="00FB67B6" w:rsidP="00FB67B6" w:rsidR="00FB67B6" w:rsidRPr="003F2001">
      <w:r w:rsidRPr="003F2001">
        <w:t xml:space="preserve">Rijeka,  </w:t>
      </w:r>
      <w:r w:rsidR="005F38A0">
        <w:t>10. listopada</w:t>
      </w:r>
      <w:r w:rsidR="00FE5E03" w:rsidRPr="003F2001">
        <w:t xml:space="preserve"> 2017</w:t>
      </w:r>
      <w:r w:rsidRPr="003F2001">
        <w:t>.</w:t>
      </w:r>
      <w:r w:rsidR="00AE2862" w:rsidRPr="003F2001">
        <w:t xml:space="preserve"> </w:t>
      </w:r>
      <w:r w:rsidRPr="003F2001">
        <w:t>god</w:t>
      </w:r>
      <w:r w:rsidR="00DF31BE" w:rsidRPr="003F2001">
        <w:t>ine</w:t>
      </w:r>
    </w:p>
    <w:p w:rsidRDefault="00FB67B6" w:rsidP="00FB67B6" w:rsidR="00FB67B6" w:rsidRPr="003F2001"/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     S u d a c</w:t>
      </w:r>
    </w:p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Vera Jelenović </w:t>
      </w:r>
    </w:p>
    <w:p w:rsidRDefault="00813D16" w:rsidP="00843324" w:rsidR="00813D16" w:rsidRPr="003F2001"/>
    <w:sectPr w:rsidR="00813D16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5C9" w:rsidR="009555C9">
      <w:r>
        <w:separator/>
      </w:r>
    </w:p>
  </w:endnote>
  <w:endnote w:id="0" w:type="continuationSeparator">
    <w:p w:rsidRDefault="009555C9" w:rsidR="0095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1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5C9" w:rsidR="009555C9">
      <w:r>
        <w:separator/>
      </w:r>
    </w:p>
  </w:footnote>
  <w:footnote w:id="0" w:type="continuationSeparator">
    <w:p w:rsidRDefault="009555C9" w:rsidR="0095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5F38A0">
      <w:t>283/2017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095306"/>
    <w:multiLevelType w:val="hybridMultilevel"/>
    <w:tmpl w:val="11AC568A"/>
    <w:lvl w:tplc="9272AB96" w:ilvl="0">
      <w:start w:val="17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5F38A0"/>
    <w:rsid w:val="00603592"/>
    <w:rsid w:val="00663EA6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555C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AF3CCE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069EE"/>
    <w:rsid w:val="00E4271E"/>
    <w:rsid w:val="00E83857"/>
    <w:rsid w:val="00E83FDB"/>
    <w:rsid w:val="00EA7DF0"/>
    <w:rsid w:val="00EC019E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63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3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019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63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3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019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1CA14-39DC-4198-B015-C030EF0DD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1001</properties:Words>
  <properties:Characters>5526</properties:Characters>
  <properties:Lines>159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2017-10-10T10:47:00Z</dcterms:created>
  <dc:creator>dfumic</dc:creator>
  <cp:lastModifiedBy>Nika Ostojić</cp:lastModifiedBy>
  <cp:lastPrinted>2017-10-10T11:37:00Z</cp:lastPrinted>
  <dcterms:modified xmlns:xsi="http://www.w3.org/2001/XMLSchema-instance" xsi:type="dcterms:W3CDTF">2017-10-10T11:43:00Z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