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7704" w14:paraId="97a7704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924821">
        <w:t>4417</w:t>
      </w:r>
      <w:r w:rsidR="002E33CB" w:rsidRPr="000C73A5">
        <w:t>/1</w:t>
      </w:r>
      <w:r w:rsidR="000F0EEB">
        <w:t>6</w:t>
      </w:r>
      <w:r w:rsidR="006A231B" w:rsidRPr="000C73A5">
        <w:t>-</w:t>
      </w:r>
      <w:r w:rsidR="00266F18">
        <w:t>5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924821">
        <w:t>NAJJEFTINIJI NA SVIJETU</w:t>
      </w:r>
      <w:r w:rsidR="00585084">
        <w:t xml:space="preserve"> </w:t>
      </w:r>
      <w:r w:rsidRPr="000C73A5">
        <w:t xml:space="preserve">d.o.o., </w:t>
      </w:r>
      <w:r w:rsidR="00156CEC">
        <w:t>Zagreb</w:t>
      </w:r>
      <w:r w:rsidR="00924821">
        <w:t xml:space="preserve">, </w:t>
      </w:r>
      <w:proofErr w:type="spellStart"/>
      <w:r w:rsidR="00924821">
        <w:t>Hektorovićeva</w:t>
      </w:r>
      <w:proofErr w:type="spellEnd"/>
      <w:r w:rsidR="00924821">
        <w:t xml:space="preserve"> 2</w:t>
      </w:r>
      <w:r w:rsidRPr="000C73A5">
        <w:t xml:space="preserve">, OIB: </w:t>
      </w:r>
      <w:r w:rsidR="003C10CB">
        <w:t>24248817402</w:t>
      </w:r>
      <w:r w:rsidRPr="000C73A5">
        <w:t xml:space="preserve">, </w:t>
      </w:r>
      <w:r w:rsidR="006A231B" w:rsidRPr="000C73A5">
        <w:t>2</w:t>
      </w:r>
      <w:r w:rsidR="003C10CB">
        <w:t>9</w:t>
      </w:r>
      <w:r w:rsidR="006A231B" w:rsidRPr="000C73A5">
        <w:t>. rujna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935E02" w:rsidRPr="00935E02">
        <w:t xml:space="preserve"> </w:t>
      </w:r>
      <w:r w:rsidR="00935E02">
        <w:t xml:space="preserve">NAJJEFTINIJI NA SVIJETU </w:t>
      </w:r>
      <w:r w:rsidR="00935E02" w:rsidRPr="000C73A5">
        <w:t xml:space="preserve">d.o.o., </w:t>
      </w:r>
      <w:r w:rsidR="00935E02">
        <w:t xml:space="preserve">Zagreb, </w:t>
      </w:r>
      <w:proofErr w:type="spellStart"/>
      <w:r w:rsidR="00935E02">
        <w:t>Hektorovićeva</w:t>
      </w:r>
      <w:proofErr w:type="spellEnd"/>
      <w:r w:rsidR="00935E02">
        <w:t xml:space="preserve"> 2</w:t>
      </w:r>
      <w:r w:rsidR="00935E02" w:rsidRPr="000C73A5">
        <w:t xml:space="preserve">, OIB: </w:t>
      </w:r>
      <w:r w:rsidR="00935E02">
        <w:t>24248817402</w:t>
      </w:r>
      <w:r w:rsidR="000312FE" w:rsidRPr="000C73A5">
        <w:t xml:space="preserve">, </w:t>
      </w:r>
      <w:proofErr w:type="spellStart"/>
      <w:r w:rsidR="00935E02">
        <w:t>Volodymyr</w:t>
      </w:r>
      <w:proofErr w:type="spellEnd"/>
      <w:r w:rsidR="00935E02">
        <w:t xml:space="preserve"> </w:t>
      </w:r>
      <w:proofErr w:type="spellStart"/>
      <w:r w:rsidR="00935E02">
        <w:t>Zeikan</w:t>
      </w:r>
      <w:proofErr w:type="spellEnd"/>
      <w:r w:rsidR="00935E02">
        <w:t xml:space="preserve">, </w:t>
      </w:r>
      <w:proofErr w:type="spellStart"/>
      <w:r w:rsidR="00935E02">
        <w:t>Kovel</w:t>
      </w:r>
      <w:proofErr w:type="spellEnd"/>
      <w:r w:rsidR="00935E02">
        <w:t xml:space="preserve">, Ul. </w:t>
      </w:r>
      <w:proofErr w:type="spellStart"/>
      <w:r w:rsidR="00935E02">
        <w:t>Volodymirska</w:t>
      </w:r>
      <w:proofErr w:type="spellEnd"/>
      <w:r w:rsidR="00935E02">
        <w:t xml:space="preserve"> 132/45, Ukrajina</w:t>
      </w:r>
      <w:r w:rsidR="00994D96" w:rsidRPr="000C73A5">
        <w:t xml:space="preserve">, OIB: </w:t>
      </w:r>
      <w:r w:rsidR="00935E02">
        <w:t>47961355371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935E02">
        <w:t>4417</w:t>
      </w:r>
      <w:r w:rsidR="00AE31B6" w:rsidRPr="000C73A5">
        <w:t>1</w:t>
      </w:r>
      <w:r w:rsidR="00277A60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935E02">
        <w:t>44171</w:t>
      </w:r>
      <w:r w:rsidR="00277A60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935E02" w:rsidRPr="00935E02">
        <w:t xml:space="preserve"> </w:t>
      </w:r>
      <w:r w:rsidR="00935E02">
        <w:t xml:space="preserve">NAJJEFTINIJI NA SVIJETU </w:t>
      </w:r>
      <w:r w:rsidR="00935E02" w:rsidRPr="000C73A5">
        <w:t xml:space="preserve">d.o.o., </w:t>
      </w:r>
      <w:r w:rsidR="00935E02">
        <w:t xml:space="preserve">Zagreb, </w:t>
      </w:r>
      <w:proofErr w:type="spellStart"/>
      <w:r w:rsidR="00935E02">
        <w:t>Hektorovićeva</w:t>
      </w:r>
      <w:proofErr w:type="spellEnd"/>
      <w:r w:rsidR="00935E02">
        <w:t xml:space="preserve"> 2</w:t>
      </w:r>
      <w:r w:rsidR="00935E02" w:rsidRPr="000C73A5">
        <w:t xml:space="preserve">, OIB: </w:t>
      </w:r>
      <w:r w:rsidR="00935E02">
        <w:t>24248817402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3B2FB0" w:rsidRPr="000C73A5">
        <w:t>2</w:t>
      </w:r>
      <w:r w:rsidR="003C10CB">
        <w:t>9</w:t>
      </w:r>
      <w:r w:rsidR="003B2FB0" w:rsidRPr="000C73A5">
        <w:t xml:space="preserve">. rujna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696060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266F18">
        <w:t>, v.r.</w:t>
      </w:r>
    </w:p>
    <w:p w:rsidRDefault="00266F18" w:rsidP="00696060" w:rsidR="00266F18">
      <w:pPr>
        <w:jc w:val="right"/>
      </w:pPr>
    </w:p>
    <w:p w:rsidRDefault="00266F18" w:rsidP="00696060" w:rsidR="00266F1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266F18" w:rsidP="00696060" w:rsidR="00266F18">
      <w:pPr>
        <w:jc w:val="right"/>
      </w:pPr>
      <w:r>
        <w:t>ovlašteni službenik:</w:t>
      </w:r>
    </w:p>
    <w:p w:rsidRDefault="00266F18" w:rsidP="00696060" w:rsidR="00266F18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A6D5E"/>
    <w:rsid w:val="000C73A5"/>
    <w:rsid w:val="000F0EEB"/>
    <w:rsid w:val="00156CEC"/>
    <w:rsid w:val="00266F18"/>
    <w:rsid w:val="00277A60"/>
    <w:rsid w:val="002A4A3E"/>
    <w:rsid w:val="002E33CB"/>
    <w:rsid w:val="003B2FB0"/>
    <w:rsid w:val="003C10CB"/>
    <w:rsid w:val="00404B95"/>
    <w:rsid w:val="00585084"/>
    <w:rsid w:val="00696060"/>
    <w:rsid w:val="006A231B"/>
    <w:rsid w:val="006B73B3"/>
    <w:rsid w:val="00706D0C"/>
    <w:rsid w:val="0077180B"/>
    <w:rsid w:val="00924821"/>
    <w:rsid w:val="00935E02"/>
    <w:rsid w:val="00994D96"/>
    <w:rsid w:val="00AE31B6"/>
    <w:rsid w:val="00B85DBD"/>
    <w:rsid w:val="00BE794C"/>
    <w:rsid w:val="00DC6464"/>
    <w:rsid w:val="00E93EC5"/>
    <w:rsid w:val="00E9566A"/>
    <w:rsid w:val="00EB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St-4417/2016-5</izvorni_sadrzaj>
    <derivirana_varijabla naziv="DomainObject.Oznaka_1">St-4417/2016-5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St-4417/2016-5</izvorni_sadrzaj>
    <derivirana_varijabla naziv="DomainObject.PoslovniBrojDokumenta_1">St-4417/2016-5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3347</properties:Characters>
  <properties:Lines>88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2016-09-29T06:22:00Z</dcterms:created>
  <dc:creator>Vesna Fundurulić Perišin</dc:creator>
  <cp:lastModifiedBy>Marina Markić</cp:lastModifiedBy>
  <cp:lastPrinted>2016-09-29T06:37:00Z</cp:lastPrinted>
  <dcterms:modified xmlns:xsi="http://www.w3.org/2001/XMLSchema-instance" xsi:type="dcterms:W3CDTF">2016-09-29T06:37:00Z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St-4417/2016-5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