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8045" w14:paraId="36f804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BB1555">
        <w:t>6197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CC6812">
        <w:t>11 veljače 2016.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BB1555">
        <w:t>VHB d.o.o., Nazor Vladimira 19A, Kutina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BB1555">
        <w:t>20888791828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BB1555">
        <w:t xml:space="preserve"> 356.190,41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CC6812" w:rsidR="00CC6812">
      <w:pPr>
        <w:jc w:val="center"/>
      </w:pPr>
      <w:r>
        <w:t>Zagreb,</w:t>
      </w:r>
      <w:r w:rsidR="00CC6812" w:rsidRPr="00CC6812">
        <w:t xml:space="preserve"> </w:t>
      </w:r>
      <w:r w:rsidR="00CC6812">
        <w:t>11 veljače 2016.</w:t>
      </w:r>
    </w:p>
    <w:p w:rsidRDefault="005D476D" w:rsidP="00CC6812" w:rsidR="00325398">
      <w:pPr>
        <w:ind w:firstLine="708" w:left="4956"/>
        <w:jc w:val="center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3BA4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20EA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C12AB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B1555"/>
    <w:rsid w:val="00BD2EC6"/>
    <w:rsid w:val="00BE2159"/>
    <w:rsid w:val="00C6421F"/>
    <w:rsid w:val="00C70B80"/>
    <w:rsid w:val="00C836B9"/>
    <w:rsid w:val="00C92898"/>
    <w:rsid w:val="00C958E9"/>
    <w:rsid w:val="00CB75CB"/>
    <w:rsid w:val="00CC6812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8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8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8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8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6197</izvorni_sadrzaj>
    <derivirana_varijabla naziv="DomainObject.Predmet.Broj_1">6197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St-6197/2015</izvorni_sadrzaj>
    <derivirana_varijabla naziv="DomainObject.Predmet.OznakaBroj_1">St-6197/2015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VHB d.o.o. zastupanog po punomoćniku Dragan Miloš</izvorni_sadrzaj>
    <derivirana_varijabla naziv="DomainObject.Predmet.ProtustrankaFormated_1">  VHB d.o.o. zastupanog po punomoćniku Dragan Miloš</derivirana_varijabla>
  </DomainObject.Predmet.ProtustrankaFormated>
  <DomainObject.Predmet.ProtustrankaFormatedOIB>
    <izvorni_sadrzaj>  VHB d.o.o., OIB 20888791828 zastupanog po punomoćniku Dragan Miloš</izvorni_sadrzaj>
    <derivirana_varijabla naziv="DomainObject.Predmet.ProtustrankaFormatedOIB_1">  VHB d.o.o., OIB 20888791828 zastupanog po punomoćniku Dragan Miloš</derivirana_varijabla>
  </DomainObject.Predmet.ProtustrankaFormatedOIB>
  <DomainObject.Predmet.ProtustrankaFormatedWithAdress>
    <izvorni_sadrzaj> VHB d.o.o., Nazor Vladimira 19/A, 44320 Kutina zastupanog po punomoćniku Dragan Miloš</izvorni_sadrzaj>
    <derivirana_varijabla naziv="DomainObject.Predmet.ProtustrankaFormatedWithAdress_1"> VHB d.o.o., Nazor Vladimira 19/A, 44320 Kutina zastupanog po punomoćniku Dragan Miloš</derivirana_varijabla>
  </DomainObject.Predmet.ProtustrankaFormatedWithAdress>
  <DomainObject.Predmet.ProtustrankaFormatedWithAdressOIB>
    <izvorni_sadrzaj> VHB d.o.o., OIB 20888791828, Nazor Vladimira 19/A, 44320 Kutina zastupanog po punomoćniku Dragan Miloš</izvorni_sadrzaj>
    <derivirana_varijabla naziv="DomainObject.Predmet.ProtustrankaFormatedWithAdressOIB_1"> VHB d.o.o., OIB 20888791828, Nazor Vladimira 19/A, 44320 Kutina zastupanog po punomoćniku Dragan Miloš</derivirana_varijabla>
  </DomainObject.Predmet.ProtustrankaFormatedWithAdressOIB>
  <DomainObject.Predmet.ProtustrankaWithAdress>
    <izvorni_sadrzaj>VHB d.o.o. Nazor Vladimira 19/A, 44320 Kutina</izvorni_sadrzaj>
    <derivirana_varijabla naziv="DomainObject.Predmet.ProtustrankaWithAdress_1">VHB d.o.o. Nazor Vladimira 19/A, 44320 Kutina</derivirana_varijabla>
  </DomainObject.Predmet.ProtustrankaWithAdress>
  <DomainObject.Predmet.ProtustrankaWithAdressOIB>
    <izvorni_sadrzaj>VHB d.o.o., OIB 20888791828, Nazor Vladimira 19/A, 44320 Kutina</izvorni_sadrzaj>
    <derivirana_varijabla naziv="DomainObject.Predmet.ProtustrankaWithAdressOIB_1">VHB d.o.o., OIB 20888791828, Nazor Vladimira 19/A, 44320 Kutina</derivirana_varijabla>
  </DomainObject.Predmet.ProtustrankaWithAdressOIB>
  <DomainObject.Predmet.ProtustrankaNazivFormated>
    <izvorni_sadrzaj>VHB d.o.o.</izvorni_sadrzaj>
    <derivirana_varijabla naziv="DomainObject.Predmet.ProtustrankaNazivFormated_1">VHB d.o.o.</derivirana_varijabla>
  </DomainObject.Predmet.ProtustrankaNazivFormated>
  <DomainObject.Predmet.ProtustrankaNazivFormatedOIB>
    <izvorni_sadrzaj>VHB d.o.o., OIB 20888791828</izvorni_sadrzaj>
    <derivirana_varijabla naziv="DomainObject.Predmet.ProtustrankaNazivFormatedOIB_1">VHB d.o.o., OIB 20888791828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VHB d.o.o. zastupanog po punomoćniku Dragan Miloš</item>
    </izvorni_sadrzaj>
    <derivirana_varijabla naziv="DomainObject.Predmet.ProtuStrankaListFormated_1">
      <item>VHB d.o.o. zastupanog po punomoćniku Dragan Miloš</item>
    </derivirana_varijabla>
  </DomainObject.Predmet.ProtuStrankaListFormated>
  <DomainObject.Predmet.ProtuStrankaListFormatedOIB>
    <izvorni_sadrzaj>
      <item>VHB d.o.o., OIB 20888791828 zastupanog po punomoćniku Dragan Miloš</item>
    </izvorni_sadrzaj>
    <derivirana_varijabla naziv="DomainObject.Predmet.ProtuStrankaListFormatedOIB_1">
      <item>VHB d.o.o., OIB 20888791828 zastupanog po punomoćniku Dragan Miloš</item>
    </derivirana_varijabla>
  </DomainObject.Predmet.ProtuStrankaListFormatedOIB>
  <DomainObject.Predmet.ProtuStrankaListFormatedWithAdress>
    <izvorni_sadrzaj>
      <item>VHB d.o.o., Nazor Vladimira 19/A, 44320 Kutina zastupanog po punomoćniku Dragan Miloš</item>
    </izvorni_sadrzaj>
    <derivirana_varijabla naziv="DomainObject.Predmet.ProtuStrankaListFormatedWithAdress_1">
      <item>VHB d.o.o., Nazor Vladimira 19/A, 44320 Kutina zastupanog po punomoćniku Dragan Miloš</item>
    </derivirana_varijabla>
  </DomainObject.Predmet.ProtuStrankaListFormatedWithAdress>
  <DomainObject.Predmet.ProtuStrankaListFormatedWithAdressOIB>
    <izvorni_sadrzaj>
      <item>VHB d.o.o., OIB 20888791828, Nazor Vladimira 19/A, 44320 Kutina zastupanog po punomoćniku Dragan Miloš</item>
    </izvorni_sadrzaj>
    <derivirana_varijabla naziv="DomainObject.Predmet.ProtuStrankaListFormatedWithAdressOIB_1">
      <item>VHB d.o.o., OIB 20888791828, Nazor Vladimira 19/A, 44320 Kutina zastupanog po punomoćniku Dragan Miloš</item>
    </derivirana_varijabla>
  </DomainObject.Predmet.ProtuStrankaListFormatedWithAdressOIB>
  <DomainObject.Predmet.ProtuStrankaListNazivFormated>
    <izvorni_sadrzaj>
      <item>VHB d.o.o.</item>
    </izvorni_sadrzaj>
    <derivirana_varijabla naziv="DomainObject.Predmet.ProtuStrankaListNazivFormated_1">
      <item>VHB d.o.o.</item>
    </derivirana_varijabla>
  </DomainObject.Predmet.ProtuStrankaListNazivFormated>
  <DomainObject.Predmet.ProtuStrankaListNazivFormatedOIB>
    <izvorni_sadrzaj>
      <item>VHB d.o.o., OIB 20888791828</item>
    </izvorni_sadrzaj>
    <derivirana_varijabla naziv="DomainObject.Predmet.ProtuStrankaListNazivFormatedOIB_1">
      <item>VHB d.o.o., OIB 20888791828</item>
    </derivirana_varijabla>
  </DomainObject.Predmet.ProtuStrankaListNazivFormatedOIB>
  <DomainObject.Predmet.OstaliListFormated>
    <izvorni_sadrzaj>
      <item>Dragan Miloš punomoćnik sudionika u postupku VHB d.o.o.</item>
    </izvorni_sadrzaj>
    <derivirana_varijabla naziv="DomainObject.Predmet.OstaliListFormated_1">
      <item>Dragan Miloš punomoćnik sudionika u postupku VHB d.o.o.</item>
    </derivirana_varijabla>
  </DomainObject.Predmet.OstaliListFormated>
  <DomainObject.Predmet.OstaliListFormatedOIB>
    <izvorni_sadrzaj>
      <item>Dragan Miloš, OIB 19683157015 punomoćnik sudionika u postupku VHB d.o.o.</item>
    </izvorni_sadrzaj>
    <derivirana_varijabla naziv="DomainObject.Predmet.OstaliListFormatedOIB_1">
      <item>Dragan Miloš, OIB 19683157015 punomoćnik sudionika u postupku VHB d.o.o.</item>
    </derivirana_varijabla>
  </DomainObject.Predmet.OstaliListFormatedOIB>
  <DomainObject.Predmet.OstaliListFormatedWithAdress>
    <izvorni_sadrzaj>
      <item>Dragan Miloš, Đure Deželića 70, 44320 Selište punomoćnik sudionika u postupku VHB d.o.o.</item>
    </izvorni_sadrzaj>
    <derivirana_varijabla naziv="DomainObject.Predmet.OstaliListFormatedWithAdress_1">
      <item>Dragan Miloš, Đure Deželića 70, 44320 Selište punomoćnik sudionika u postupku VHB d.o.o.</item>
    </derivirana_varijabla>
  </DomainObject.Predmet.OstaliListFormatedWithAdress>
  <DomainObject.Predmet.OstaliListFormatedWithAdressOIB>
    <izvorni_sadrzaj>
      <item>Dragan Miloš, OIB 19683157015, Đure Deželića 70, 44320 Selište punomoćnik sudionika u postupku VHB d.o.o.</item>
    </izvorni_sadrzaj>
    <derivirana_varijabla naziv="DomainObject.Predmet.OstaliListFormatedWithAdressOIB_1">
      <item>Dragan Miloš, OIB 19683157015, Đure Deželića 70, 44320 Selište punomoćnik sudionika u postupku VHB d.o.o.</item>
    </derivirana_varijabla>
  </DomainObject.Predmet.OstaliListFormatedWithAdressOIB>
  <DomainObject.Predmet.OstaliListNazivFormated>
    <izvorni_sadrzaj>
      <item>Dragan Miloš</item>
    </izvorni_sadrzaj>
    <derivirana_varijabla naziv="DomainObject.Predmet.OstaliListNazivFormated_1">
      <item>Dragan Miloš</item>
    </derivirana_varijabla>
  </DomainObject.Predmet.OstaliListNazivFormated>
  <DomainObject.Predmet.OstaliListNazivFormatedOIB>
    <izvorni_sadrzaj>
      <item>Dragan Miloš, OIB 19683157015</item>
    </izvorni_sadrzaj>
    <derivirana_varijabla naziv="DomainObject.Predmet.OstaliListNazivFormatedOIB_1">
      <item>Dragan Miloš, OIB 19683157015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VHB d.o.o.</izvorni_sadrzaj>
    <derivirana_varijabla naziv="DomainObject.Predmet.ProtustrankaIDrugi_1">VHB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VHB d.o.o., OIB 20888791828, Nazor Vladimira 19/A, 44320 Kutina</izvorni_sadrzaj>
    <derivirana_varijabla naziv="DomainObject.Predmet.ProtustrankaIDrugiAdressOIB_1">VHB d.o.o., OIB 20888791828, Nazor Vladimira 19/A,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VHB d.o.o.</item>
      <item>Dragan Miloš</item>
    </izvorni_sadrzaj>
    <derivirana_varijabla naziv="DomainObject.Predmet.SudioniciListNaziv_1">
      <item>FINA Regionalni centar Zagreb</item>
      <item>VHB d.o.o.</item>
      <item>Dragan Miloš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VHB d.o.o., OIB 20888791828, Nazor Vladimira 19/A,44320 Kutina</item>
      <item>Dragan Miloš, OIB 19683157015, Đure Deželića 70,44320 Selište</item>
    </izvorni_sadrzaj>
    <derivirana_varijabla naziv="DomainObject.Predmet.SudioniciListAdressOIB_1">
      <item>FINA Regionalni centar Zagreb, OIB 85821130368, Trg svibanjskih žrtava 1995. br. 1,10000 Zagreb</item>
      <item>VHB d.o.o., OIB 20888791828, Nazor Vladimira 19/A,44320 Kutina</item>
      <item>Dragan Miloš, OIB 19683157015, Đure Deželića 70,44320 Selište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20888791828</item>
      <item>, OIB 19683157015</item>
    </izvorni_sadrzaj>
    <derivirana_varijabla naziv="DomainObject.Predmet.SudioniciListNazivOIB_1">
      <item>, OIB 85821130368</item>
      <item>, OIB 20888791828</item>
      <item>, OIB 19683157015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1301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2016-01-28T16:55:00Z</dcterms:created>
  <dc:creator>ilukac</dc:creator>
  <cp:lastModifiedBy>Marina Gojić</cp:lastModifiedBy>
  <cp:lastPrinted>2016-02-11T11:42:00Z</cp:lastPrinted>
  <dcterms:modified xmlns:xsi="http://www.w3.org/2001/XMLSchema-instance" xsi:type="dcterms:W3CDTF">2016-02-11T11:42:00Z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