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007d" w14:paraId="e53007d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350A4A">
        <w:t>543</w:t>
      </w:r>
      <w:r w:rsidRPr="00F30D73">
        <w:t>/</w:t>
      </w:r>
      <w:r w:rsidR="00651E9B">
        <w:t>20</w:t>
      </w:r>
      <w:r w:rsidR="002B2A2A">
        <w:t>1</w:t>
      </w:r>
      <w:r w:rsidR="00764338">
        <w:t>6</w:t>
      </w:r>
      <w:r w:rsidR="00B30EDC">
        <w:t>-</w:t>
      </w:r>
      <w:r w:rsidR="00350A4A">
        <w:t>46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350A4A" w:rsidRPr="009F0768">
        <w:t>MIKRON MONTAŽA d.o.o. u stečaju Zadar, Gaženička cesta 23, Zadar, OIB: 90971353163</w:t>
      </w:r>
      <w:r w:rsidR="00F30D73">
        <w:t>,</w:t>
      </w:r>
      <w:r w:rsidRPr="00F24E03">
        <w:t xml:space="preserve"> </w:t>
      </w:r>
      <w:r w:rsidR="00B33BD3">
        <w:t>4</w:t>
      </w:r>
      <w:r w:rsidR="00651E9B">
        <w:t xml:space="preserve">. </w:t>
      </w:r>
      <w:r w:rsidR="00B33BD3">
        <w:t>rujna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>
        <w:t>10</w:t>
      </w:r>
      <w:r w:rsidR="00651E9B">
        <w:t>,</w:t>
      </w:r>
      <w:r w:rsidR="00116AE8">
        <w:t>25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350A4A">
        <w:t>Alein Khan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za RH</w:t>
      </w:r>
      <w:r w:rsidR="00224227">
        <w:t xml:space="preserve"> </w:t>
      </w:r>
      <w:r w:rsidR="00116AE8">
        <w:t>Svetlana Barešić</w:t>
      </w:r>
      <w:r w:rsidR="00EE5C42">
        <w:t xml:space="preserve">, zamjenica u ŽDO-u </w:t>
      </w:r>
      <w:r w:rsidR="00116AE8">
        <w:t>Zadar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350A4A">
        <w:t xml:space="preserve"> 13</w:t>
      </w:r>
      <w:r w:rsidR="00651E9B">
        <w:t xml:space="preserve">. </w:t>
      </w:r>
      <w:r w:rsidR="00AB13C0">
        <w:t>srpnja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B33BD3" w:rsidP="00B33BD3" w:rsidR="00B33BD3">
      <w:pPr>
        <w:pStyle w:val="Odlomakpopisa"/>
        <w:numPr>
          <w:ilvl w:val="0"/>
          <w:numId w:val="21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6539F1" w:rsidP="00F96D5F" w:rsidR="006539F1">
      <w:pPr>
        <w:jc w:val="both"/>
      </w:pPr>
    </w:p>
    <w:p w:rsidRDefault="006539F1" w:rsidP="00F96D5F" w:rsidR="006539F1">
      <w:pPr>
        <w:jc w:val="both"/>
      </w:pPr>
      <w:r>
        <w:t xml:space="preserve">Stečajni upravitelj </w:t>
      </w:r>
      <w:r w:rsidR="00B33BD3">
        <w:t>navodi da</w:t>
      </w:r>
      <w:r w:rsidR="00116AE8">
        <w:t xml:space="preserve"> ostaje kod prijedloga, da se imovina nije uspjela unovčiti, niti su se potraživanja uspjela naplatiti.</w:t>
      </w:r>
    </w:p>
    <w:p w:rsidRDefault="00116AE8" w:rsidP="00F96D5F" w:rsidR="00116AE8">
      <w:pPr>
        <w:jc w:val="both"/>
      </w:pPr>
    </w:p>
    <w:p w:rsidRDefault="00116AE8" w:rsidP="00F96D5F" w:rsidR="00EE5C42">
      <w:pPr>
        <w:jc w:val="both"/>
      </w:pPr>
      <w:r>
        <w:t>Nazočna zastupnica po zakonu RH je suglasna s prijedlogom.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116AE8">
        <w:t>10</w:t>
      </w:r>
      <w:r w:rsidR="00651E9B">
        <w:t>,</w:t>
      </w:r>
      <w:r w:rsidR="00116AE8">
        <w:t>36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>
      <w:pPr>
        <w:tabs>
          <w:tab w:pos="0" w:val="left"/>
          <w:tab w:pos="360" w:val="left"/>
        </w:tabs>
        <w:jc w:val="both"/>
      </w:pPr>
      <w:r>
        <w:t>VJEROVNICI</w:t>
      </w: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BD0C21" w:rsidR="001B5640" w:rsidRPr="00C54F05">
      <w:head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B33BD3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648F1"/>
    <w:rsid w:val="0017355B"/>
    <w:rsid w:val="001932E2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39F1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7F2A"/>
    <w:rsid w:val="00B85E9B"/>
    <w:rsid w:val="00BA5EFA"/>
    <w:rsid w:val="00BB376D"/>
    <w:rsid w:val="00BD0B31"/>
    <w:rsid w:val="00BD0C21"/>
    <w:rsid w:val="00BE176D"/>
    <w:rsid w:val="00C44486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D0245"/>
    <w:rsid w:val="00DD4763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10:25</izvorni_sadrzaj>
    <derivirana_varijabla naziv="DomainObject.StvarniPocetakVrijeme_1">10:25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St-543/2016-44</izvorni_sadrzaj>
    <derivirana_varijabla naziv="DomainObject.Zapisnik.Oznaka_1">St-543/2016-44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SALMO - TROTA društvo s ograničenom odgovornošću za uzgoj ribe u morskoj vodi</izvorni_sadrzaj>
    <derivirana_varijabla naziv="DomainObject.Predmet.StrankaFormated_1">  Financijska agencija; SALMO - TROTA društvo s ograničenom odgovornošću za uzgoj ribe u morskoj vodi</derivirana_varijabla>
  </DomainObject.Predmet.StrankaFormated>
  <DomainObject.Predmet.StrankaFormatedOIB>
    <izvorni_sadrzaj>  Financijska agencija, OIB 85821130368; SALMO - TROTA društvo s ograničenom odgovornošću za uzgoj ribe u morskoj vodi, OIB 36739757390</izvorni_sadrzaj>
    <derivirana_varijabla naziv="DomainObject.Predmet.StrankaFormatedOIB_1">  Financijska agencija, OIB 85821130368; SALMO - TROTA društvo s ograničenom odgovornošću za uzgoj ribe u morskoj vodi, OIB 36739757390</derivirana_varijabla>
  </DomainObject.Predmet.StrankaFormatedOIB>
  <DomainObject.Predmet.StrankaFormatedWithAdress>
    <izvorni_sadrzaj> Financijska agencija, Ivana Danila 4, 23000 Zadar; SALMO - TROTA društvo s ograničenom odgovornošću za uzgoj ribe u morskoj vodi, Čavle 15, 51218 Čavle</izvorni_sadrzaj>
    <derivirana_varijabla naziv="DomainObject.Predmet.StrankaFormatedWithAdress_1"> Financijska agencija, Ivana Danila 4, 23000 Zadar; SALMO - TROTA društvo s ograničenom odgovornošću za uzgoj ribe u morskoj vodi, Čavle 15, 51218 Čavle</derivirana_varijabla>
  </DomainObject.Predmet.StrankaFormatedWithAdress>
  <DomainObject.Predmet.StrankaFormatedWithAdressOIB>
    <izvorni_sadrzaj> Financijska agencija, OIB 85821130368, Ivana Danila 4, 23000 Zadar; SALMO - TROTA društvo s ograničenom odgovornošću za uzgoj ribe u morskoj vodi, OIB 36739757390, Čavle 15, 51218 Čavle</izvorni_sadrzaj>
    <derivirana_varijabla naziv="DomainObject.Predmet.StrankaFormatedWithAdressOIB_1"> Financijska agencija, OIB 85821130368, Ivana Danila 4, 23000 Zadar; SALMO - TROTA društvo s ograničenom odgovornošću za uzgoj ribe u morskoj vodi, OIB 36739757390, Čavle 15, 51218 Čavle</derivirana_varijabla>
  </DomainObject.Predmet.StrankaFormatedWithAdressOIB>
  <DomainObject.Predmet.StrankaWithAdress>
    <izvorni_sadrzaj>Financijska agencija Ivana Danila 4,23000 Zadar,SALMO - TROTA društvo s ograničenom odgovornošću za uzgoj ribe u morskoj vodi Čavle 15,51218 Čavle</izvorni_sadrzaj>
    <derivirana_varijabla naziv="DomainObject.Predmet.StrankaWithAdress_1">Financijska agencija Ivana Danila 4,23000 Zadar,SALMO - TROTA društvo s ograničenom odgovornošću za uzgoj ribe u morskoj vodi Čavle 15,51218 Čavle</derivirana_varijabla>
  </DomainObject.Predmet.StrankaWithAdress>
  <DomainObject.Predmet.StrankaWithAdressOIB>
    <izvorni_sadrzaj>Financijska agencija, OIB 85821130368, Ivana Danila 4,23000 Zadar,SALMO - TROTA društvo s ograničenom odgovornošću za uzgoj ribe u morskoj vodi, OIB 36739757390, Čavle 15,51218 Čavle</izvorni_sadrzaj>
    <derivirana_varijabla naziv="DomainObject.Predmet.StrankaWithAdressOIB_1">Financijska agencija, OIB 85821130368, Ivana Danila 4,23000 Zadar,SALMO - TROTA društvo s ograničenom odgovornošću za uzgoj ribe u morskoj vodi, OIB 36739757390, Čavle 15,51218 Čavle</derivirana_varijabla>
  </DomainObject.Predmet.StrankaWithAdressOIB>
  <DomainObject.Predmet.StrankaNazivFormated>
    <izvorni_sadrzaj>Financijska agencija,SALMO - TROTA društvo s ograničenom odgovornošću za uzgoj ribe u morskoj vodi</izvorni_sadrzaj>
    <derivirana_varijabla naziv="DomainObject.Predmet.StrankaNazivFormated_1">Financijska agencija,SALMO - TROTA društvo s ograničenom odgovornošću za uzgoj ribe u morskoj vodi</derivirana_varijabla>
  </DomainObject.Predmet.StrankaNazivFormated>
  <DomainObject.Predmet.StrankaNazivFormatedOIB>
    <izvorni_sadrzaj>Financijska agencija, OIB 85821130368,SALMO - TROTA društvo s ograničenom odgovornošću za uzgoj ribe u morskoj vodi, OIB 36739757390</izvorni_sadrzaj>
    <derivirana_varijabla naziv="DomainObject.Predmet.StrankaNazivFormatedOIB_1">Financijska agencija, OIB 85821130368,SALMO - TROTA društvo s ograničenom odgovornošću za uzgoj ribe u morskoj vodi, OIB 36739757390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SALMO - TROTA društvo s ograničenom odgovornošću za uzgoj ribe u morskoj vodi</item>
    </izvorni_sadrzaj>
    <derivirana_varijabla naziv="DomainObject.Predmet.StrankaListFormated_1">
      <item>Financijska agencija</item>
      <item>SALMO - TROTA društvo s ograničenom odgovornošću za uzgoj ribe u morskoj vodi</item>
    </derivirana_varijabla>
  </DomainObject.Predmet.StrankaListFormated>
  <DomainObject.Predmet.StrankaList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FormatedOIB_1">
      <item>Financijska agencija, OIB 85821130368</item>
      <item>SALMO - TROTA društvo s ograničenom odgovornošću za uzgoj ribe u morskoj vodi, OIB 36739757390</item>
    </derivirana_varijabla>
  </DomainObject.Predmet.StrankaListFormatedOIB>
  <DomainObject.Predmet.StrankaListFormatedWithAdress>
    <izvorni_sadrzaj>
      <item>Financijska agencija, Ivana Danila 4, 23000 Zadar</item>
      <item>SALMO - TROTA društvo s ograničenom odgovornošću za uzgoj ribe u morskoj vodi, Čavle 15, 51218 Čavle</item>
    </izvorni_sadrzaj>
    <derivirana_varijabla naziv="DomainObject.Predmet.StrankaListFormatedWithAdress_1">
      <item>Financijska agencija, Ivana Danila 4, 23000 Zadar</item>
      <item>SALMO - TROTA društvo s ograničenom odgovornošću za uzgoj ribe u morskoj vodi, Čavle 15, 51218 Čavle</item>
    </derivirana_varijabla>
  </DomainObject.Predmet.StrankaListFormatedWithAdress>
  <DomainObject.Predmet.StrankaListFormatedWithAdressOIB>
    <izvorni_sadrzaj>
      <item>Financijska agencija, OIB 85821130368, Ivana Danila 4, 23000 Zadar</item>
      <item>SALMO - TROTA društvo s ograničenom odgovornošću za uzgoj ribe u morskoj vodi, OIB 36739757390, Čavle 15, 51218 Čavle</item>
    </izvorni_sadrzaj>
    <derivirana_varijabla naziv="DomainObject.Predmet.StrankaListFormatedWithAdressOIB_1">
      <item>Financijska agencija, OIB 85821130368, Ivana Danila 4, 23000 Zadar</item>
      <item>SALMO - TROTA društvo s ograničenom odgovornošću za uzgoj ribe u morskoj vodi, OIB 36739757390, Čavle 15, 51218 Čavle</item>
    </derivirana_varijabla>
  </DomainObject.Predmet.StrankaListFormatedWithAdressOIB>
  <DomainObject.Predmet.StrankaListNazivFormated>
    <izvorni_sadrzaj>
      <item>Financijska agencija</item>
      <item>SALMO - TROTA društvo s ograničenom odgovornošću za uzgoj ribe u morskoj vodi</item>
    </izvorni_sadrzaj>
    <derivirana_varijabla naziv="DomainObject.Predmet.StrankaListNazivFormated_1">
      <item>Financijska agencija</item>
      <item>SALMO - TROTA društvo s ograničenom odgovornošću za uzgoj ribe u morskoj vodi</item>
    </derivirana_varijabla>
  </DomainObject.Predmet.StrankaListNazivFormated>
  <DomainObject.Predmet.StrankaListNaziv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NazivFormatedOIB_1">
      <item>Financijska agencija, OIB 85821130368</item>
      <item>SALMO - TROTA društvo s ograničenom odgovornošću za uzgoj ribe u morskoj vodi, OIB 36739757390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St-543/2016-44</izvorni_sadrzaj>
    <derivirana_varijabla naziv="DomainObject.PoslovniBrojDokumenta_1">St-543/2016-44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  <item>SALMO - TROTA društvo s ograničenom odgovornošću za uzgoj ribe u morskoj vodi</item>
    </izvorni_sadrzaj>
    <derivirana_varijabla naziv="DomainObject.Predmet.SudioniciListNaziv_1">
      <item>Financijska agencija</item>
      <item>MIKRON MONTAŽA d.o.o. za proizvodnju metalne konstrukcije i građenje</item>
      <item>Pero Cvrtak</item>
      <item>SALMO - TROTA društvo s ograničenom odgovornošću za uzgoj ribe u morskoj vodi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  <item>, OIB 36739757390</item>
    </izvorni_sadrzaj>
    <derivirana_varijabla naziv="DomainObject.Predmet.SudioniciListNazivOIB_1">
      <item>, OIB 85821130368</item>
      <item>, OIB 90971353163</item>
      <item>, OIB 26896983827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F1EF5-6B72-4800-B856-548E26241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173</properties:Words>
  <properties:Characters>967</properties:Characters>
  <properties:Lines>40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2018-09-03T12:58:00Z</dcterms:created>
  <dc:creator>abajlo</dc:creator>
  <cp:lastModifiedBy>Ante Rubelj</cp:lastModifiedBy>
  <cp:lastPrinted>2013-04-25T09:50:00Z</cp:lastPrinted>
  <dcterms:modified xmlns:xsi="http://www.w3.org/2001/XMLSchema-instance" xsi:type="dcterms:W3CDTF">2018-09-06T11:56:00Z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St-543/2016-44 / Zapisnik - Skupština vjerovnika (1St-543-16 skupština vjerovnika 4.9.2018.docx)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