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f69f8" w14:paraId="05f69f8" w:rsidRDefault="008B157B" w:rsidP="00564E07" w:rsidR="00381069" w:rsidRPr="001003B7">
      <w:pPr>
        <w:ind w:firstLine="708"/>
        <w15:collapsed w:val="false"/>
        <w:rPr>
          <w:b/>
          <w:szCs w:val="24"/>
        </w:rPr>
      </w:pPr>
      <w:bookmarkStart w:name="_GoBack" w:id="0"/>
      <w:bookmarkEnd w:id="0"/>
      <w:r w:rsidRPr="001003B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A6411C" w:rsidR="008B157B" w:rsidRPr="001003B7">
      <w:pPr>
        <w:pStyle w:val="Naslov1"/>
        <w:spacing w:before="100"/>
        <w:jc w:val="both"/>
        <w:rPr>
          <w:b w:val="false"/>
        </w:rPr>
      </w:pPr>
      <w:r w:rsidRPr="001003B7">
        <w:rPr>
          <w:b w:val="false"/>
        </w:rPr>
        <w:t>REPUBLIKA HRVATSKA</w:t>
      </w:r>
    </w:p>
    <w:p w:rsidRDefault="008B157B" w:rsidP="008B157B" w:rsidR="008B157B" w:rsidRPr="001003B7">
      <w:pPr>
        <w:jc w:val="both"/>
      </w:pPr>
      <w:r w:rsidRPr="001003B7">
        <w:t xml:space="preserve">TRGOVAČKI SUD U SPLITU             </w:t>
      </w:r>
      <w:r w:rsidRPr="001003B7">
        <w:tab/>
      </w:r>
      <w:r w:rsidRPr="001003B7">
        <w:tab/>
      </w:r>
      <w:r w:rsidRPr="001003B7">
        <w:tab/>
      </w:r>
    </w:p>
    <w:p w:rsidRDefault="008B157B" w:rsidP="008B157B" w:rsidR="008B157B" w:rsidRPr="001003B7">
      <w:r w:rsidRPr="001003B7">
        <w:t>Split, Sukoišanska 6</w:t>
      </w: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284743" w:rsidRPr="00284743">
        <w:rPr>
          <w:szCs w:val="24"/>
          <w:lang w:val="hr-HR"/>
        </w:rPr>
        <w:t>SUB SPORT d.o.o., OIB: 26711429385, Split, Nikole Šopa 8</w:t>
      </w:r>
      <w:r w:rsidR="00C76020" w:rsidRPr="001003B7">
        <w:rPr>
          <w:lang w:val="hr-HR"/>
        </w:rPr>
        <w:t xml:space="preserve">, </w:t>
      </w:r>
      <w:r w:rsidR="00E23CCA" w:rsidRPr="001003B7">
        <w:rPr>
          <w:lang w:val="hr-HR"/>
        </w:rPr>
        <w:t>dana</w:t>
      </w:r>
      <w:r w:rsidR="0059759E" w:rsidRPr="001003B7">
        <w:rPr>
          <w:lang w:val="hr-HR"/>
        </w:rPr>
        <w:t xml:space="preserve"> </w:t>
      </w:r>
      <w:r w:rsidR="00284743">
        <w:rPr>
          <w:lang w:val="hr-HR"/>
        </w:rPr>
        <w:t>11</w:t>
      </w:r>
      <w:r w:rsidR="007C601A">
        <w:rPr>
          <w:lang w:val="hr-HR"/>
        </w:rPr>
        <w:t>. listopada</w:t>
      </w:r>
      <w:r w:rsidR="004E6C78" w:rsidRPr="001003B7">
        <w:rPr>
          <w:lang w:val="hr-HR"/>
        </w:rPr>
        <w:t xml:space="preserve"> 2017</w:t>
      </w:r>
      <w:r w:rsidR="00E23CCA" w:rsidRPr="001003B7">
        <w:rPr>
          <w:lang w:val="hr-HR"/>
        </w:rPr>
        <w:t>. godine</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284743">
        <w:rPr>
          <w:lang w:val="hr-HR"/>
        </w:rPr>
        <w:t xml:space="preserve">Marijo Vulić iz Pirovca, Urem Kapetana 61, </w:t>
      </w:r>
      <w:r w:rsidR="00284743" w:rsidRPr="00284743">
        <w:rPr>
          <w:lang w:val="hr-HR"/>
        </w:rPr>
        <w:t>OIB: 90211841211</w:t>
      </w:r>
      <w:r w:rsidR="001577AB">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24431B" w:rsidR="0024431B" w:rsidRPr="001003B7">
      <w:pPr>
        <w:pStyle w:val="Tijeloteksta"/>
        <w:spacing w:before="60"/>
        <w:ind w:firstLine="708"/>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284743">
        <w:rPr>
          <w:lang w:val="hr-HR"/>
        </w:rPr>
        <w:t>1220</w:t>
      </w:r>
      <w:r w:rsidR="00B43416" w:rsidRPr="001003B7">
        <w:rPr>
          <w:lang w:val="hr-HR"/>
        </w:rPr>
        <w:t>-2016</w:t>
      </w:r>
      <w:r w:rsidRPr="001003B7">
        <w:rPr>
          <w:lang w:val="hr-HR"/>
        </w:rPr>
        <w:t>)</w:t>
      </w:r>
    </w:p>
    <w:p w:rsidRDefault="0086618E" w:rsidP="0086618E" w:rsidR="00C33EB8" w:rsidRPr="001003B7">
      <w:pPr>
        <w:pStyle w:val="Tijeloteksta"/>
        <w:spacing w:before="60"/>
        <w:ind w:firstLine="708"/>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284743">
        <w:rPr>
          <w:lang w:val="hr-HR"/>
        </w:rPr>
        <w:t>1220</w:t>
      </w:r>
      <w:r w:rsidR="00C17537" w:rsidRPr="001003B7">
        <w:rPr>
          <w:lang w:val="hr-HR"/>
        </w:rPr>
        <w:t>-2016)</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284743">
        <w:t>1220</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rsidR="002A4AD2" w:rsidRPr="001003B7">
        <w:rPr>
          <w:szCs w:val="24"/>
        </w:rP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284743" w:rsidP="00284743" w:rsidR="001577AB">
      <w:pPr>
        <w:spacing w:before="40"/>
        <w:ind w:firstLine="709"/>
        <w:jc w:val="both"/>
        <w:rPr>
          <w:szCs w:val="24"/>
        </w:rPr>
      </w:pPr>
      <w:r w:rsidRPr="00284743">
        <w:rPr>
          <w:szCs w:val="24"/>
        </w:rPr>
        <w:t>Financijska agencija, Regionalni centar Split, Podružnica Split, podnijela je ovom sudu dana 9. svibnja 2016. godine, na temelju odredbe čl. 444.  st. 2. SZ-a, prijedlog za otvaranje stečajnog postupka nad dužnikom SUB SPORT d.o.o., OIB: 26711429385, Split, Nikole Šopa 8.</w:t>
      </w:r>
      <w:r>
        <w:rPr>
          <w:szCs w:val="24"/>
        </w:rPr>
        <w:t xml:space="preserve"> </w:t>
      </w:r>
      <w:r w:rsidRPr="00284743">
        <w:rPr>
          <w:szCs w:val="24"/>
        </w:rPr>
        <w:t xml:space="preserve">U prijedlogu se navodi da dužnik na dan 1. rujna 2015. godine u Očevidniku redoslijeda osnova za plaćanje ima evidentirane neizvršene osnove za plaćanja u neprekinutom razdoblju od 1143 dana, u ukupnom iznosu od 49.547,41 kn, kao i da prema podacima koji su dostavljeni od Hrvatskog zavoda za mirovinsko osiguranje dužnik ima 2 zaposlenih. </w:t>
      </w:r>
    </w:p>
    <w:p w:rsidRDefault="001577AB" w:rsidP="001577AB" w:rsidR="001577AB" w:rsidRPr="002751FC">
      <w:pPr>
        <w:spacing w:before="200"/>
        <w:ind w:firstLine="709"/>
        <w:jc w:val="both"/>
      </w:pPr>
      <w:r w:rsidRPr="002751FC">
        <w:t>Rješenjem ovog suda 11. St-</w:t>
      </w:r>
      <w:r w:rsidR="00284743">
        <w:t>1220</w:t>
      </w:r>
      <w:r w:rsidRPr="002751FC">
        <w:t xml:space="preserve">/2016 od </w:t>
      </w:r>
      <w:r w:rsidRPr="001577AB">
        <w:t xml:space="preserve">28. ožujka </w:t>
      </w:r>
      <w:r w:rsidRPr="00FC4E24">
        <w:t>2017</w:t>
      </w:r>
      <w:r w:rsidRPr="002751FC">
        <w:t xml:space="preserve">. godine pokrenut je prethodni postupak radi utvrđivanja pretpostavki za otvaranje stečajnog postupka nad dužnikom </w:t>
      </w:r>
      <w:r w:rsidR="00284743">
        <w:t>Sub sport d.o.o. Split</w:t>
      </w:r>
      <w:r w:rsidR="00A90E81">
        <w:t xml:space="preserve">. Istim rješenjem dužniku je postavljen privremen stečajni upravitelj </w:t>
      </w:r>
      <w:r w:rsidR="00284743">
        <w:t>Ivan Gjurašić</w:t>
      </w:r>
      <w:r w:rsidR="00A90E81">
        <w:t xml:space="preserve"> </w:t>
      </w:r>
      <w:r w:rsidR="00A90E81" w:rsidRPr="00A90E81">
        <w:t>te</w:t>
      </w:r>
      <w:r w:rsidR="00284743">
        <w:t xml:space="preserve"> je</w:t>
      </w:r>
      <w:r w:rsidR="00A90E81" w:rsidRPr="00A90E81">
        <w:t xml:space="preserve"> istom nalož</w:t>
      </w:r>
      <w:r w:rsidR="00284743">
        <w:t>en</w:t>
      </w:r>
      <w:r w:rsidR="00A90E81" w:rsidRPr="00A90E81">
        <w:t>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izviješća donio odluku o daljnjem tijeku postupka.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284743" w:rsidRPr="00284743">
        <w:t>Sub sport d.o.o. Split</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dana </w:t>
      </w:r>
      <w:r w:rsidR="00284743">
        <w:t xml:space="preserve">9. svibnja </w:t>
      </w:r>
      <w:r w:rsidR="009D0A87">
        <w:t>2016</w:t>
      </w:r>
      <w:r w:rsidR="00EA22A2" w:rsidRPr="001003B7">
        <w:t xml:space="preserve">. godine, </w:t>
      </w:r>
      <w:r w:rsidR="001D7998" w:rsidRPr="001003B7">
        <w:t>na</w:t>
      </w:r>
      <w:r w:rsidR="00EA22A2" w:rsidRPr="001003B7">
        <w:t xml:space="preserve"> </w:t>
      </w:r>
      <w:r w:rsidR="00B43416" w:rsidRPr="001003B7">
        <w:t xml:space="preserve">dan </w:t>
      </w:r>
      <w:r w:rsidR="00B56F92" w:rsidRPr="001003B7">
        <w:t>1. rujna 2015</w:t>
      </w:r>
      <w:r w:rsidRPr="001003B7">
        <w:t>.</w:t>
      </w:r>
      <w:r w:rsidR="00B43416" w:rsidRPr="001003B7">
        <w:t xml:space="preserve"> godine ima evidentirane neizvršene osnove za plaćanje u neprekinutom razdoblju od </w:t>
      </w:r>
      <w:r w:rsidR="00284743">
        <w:t>1143</w:t>
      </w:r>
      <w:r w:rsidR="00B43416" w:rsidRPr="001003B7">
        <w:t xml:space="preserve"> dana, u ukupnom iznosu </w:t>
      </w:r>
      <w:r w:rsidR="009D0A87">
        <w:t xml:space="preserve">od </w:t>
      </w:r>
      <w:r w:rsidR="00284743" w:rsidRPr="00284743">
        <w:t xml:space="preserve">49.547,41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284743">
        <w:t>9. listopada</w:t>
      </w:r>
      <w:r w:rsidR="005A7F1C" w:rsidRPr="001003B7">
        <w:t xml:space="preserve"> 2017. godine</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284743">
        <w:t>1</w:t>
      </w:r>
      <w:r w:rsidR="00A90E81">
        <w:t>9</w:t>
      </w:r>
      <w:r w:rsidR="00284743">
        <w:t>11</w:t>
      </w:r>
      <w:r w:rsidR="009D0A87">
        <w:t xml:space="preserve"> d</w:t>
      </w:r>
      <w:r w:rsidR="003C22F8" w:rsidRPr="001003B7">
        <w:t>ana</w:t>
      </w:r>
    </w:p>
    <w:p w:rsidRDefault="00C74234" w:rsidP="003C22F8" w:rsidR="00D8229E" w:rsidRPr="001003B7">
      <w:pPr>
        <w:spacing w:before="60"/>
        <w:ind w:firstLine="709"/>
        <w:jc w:val="both"/>
      </w:pPr>
      <w:r w:rsidRPr="001003B7">
        <w:t xml:space="preserve">- </w:t>
      </w:r>
      <w:r w:rsidR="00A90E81">
        <w:t xml:space="preserve">da </w:t>
      </w:r>
      <w:r w:rsidR="00284743">
        <w:t>Marijo Vulić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na temelju čl. 444. st. 2. SZ-a podnijela Financijska agencija</w:t>
      </w:r>
      <w:r w:rsidR="00864413" w:rsidRPr="001003B7">
        <w:t>, a</w:t>
      </w:r>
      <w:r w:rsidR="00A2746A" w:rsidRPr="001003B7">
        <w:t xml:space="preserve"> koja je na temelju članka 114. st. 3. alineje 2. SZ-a oslobođena plaćanja predujma,</w:t>
      </w:r>
    </w:p>
    <w:p w:rsidRDefault="008162BE" w:rsidP="00750D06" w:rsidR="005F7B8A" w:rsidRPr="001003B7">
      <w:pPr>
        <w:spacing w:before="100"/>
        <w:jc w:val="both"/>
      </w:pPr>
      <w:r w:rsidRPr="001003B7">
        <w:t>ovaj sud</w:t>
      </w:r>
      <w:r w:rsidR="00284743">
        <w:t xml:space="preserve"> je</w:t>
      </w:r>
      <w:r w:rsidRPr="001003B7">
        <w:t xml:space="preserve"> pozvao </w:t>
      </w:r>
      <w:r w:rsidR="00284743">
        <w:t>Marija Vulića</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374A1A" w:rsidRPr="001003B7">
        <w:t xml:space="preserve"> dodatnog predujma u iznosu od 4.0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A6411C" w:rsidR="00125AB4" w:rsidRPr="004A2805">
      <w:pPr>
        <w:spacing w:before="200"/>
        <w:ind w:firstLine="709"/>
        <w:jc w:val="both"/>
      </w:pPr>
      <w:r w:rsidRPr="004A2805">
        <w:t xml:space="preserve">Zatraženi dodatni iznos predujma odnosi se na </w:t>
      </w:r>
      <w:r w:rsidR="00C17537" w:rsidRPr="004A2805">
        <w:t>proc</w:t>
      </w:r>
      <w:r w:rsidR="00E158F2" w:rsidRPr="004A2805">
        <w:t>i</w:t>
      </w:r>
      <w:r w:rsidR="00C17537" w:rsidRPr="004A2805">
        <w:t xml:space="preserve">jenjene </w:t>
      </w:r>
      <w:r w:rsidRPr="004A2805">
        <w:t>nužne troško</w:t>
      </w:r>
      <w:r w:rsidR="00125AB4" w:rsidRPr="004A2805">
        <w:t>ve vođenja prethodnog postupka  i to za:</w:t>
      </w:r>
    </w:p>
    <w:p w:rsidRDefault="00125AB4" w:rsidP="00125AB4" w:rsidR="00125AB4" w:rsidRPr="004A2805">
      <w:pPr>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125AB4" w:rsidR="00125AB4" w:rsidRPr="004A2805">
      <w:pPr>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3.000,00 kn bruto po čl. 3. Uredbe o kriterijima i načinu obračuna i plaćanja nagrade stečajnim upraviteljima („Narodne novine“ broj 105/15) te naknade stvarnih troškova u iznosu od oko </w:t>
      </w:r>
      <w:r w:rsidR="00997F33" w:rsidRPr="004A2805">
        <w:t>300</w:t>
      </w:r>
      <w:r w:rsidRPr="004A2805">
        <w:t>,00 kn</w:t>
      </w:r>
    </w:p>
    <w:p w:rsidRDefault="00125AB4" w:rsidP="00125AB4" w:rsidR="00125AB4" w:rsidRPr="001003B7">
      <w:pPr>
        <w:ind w:firstLine="709"/>
        <w:jc w:val="both"/>
      </w:pPr>
      <w:r w:rsidRPr="004A2805">
        <w:t xml:space="preserve">- </w:t>
      </w:r>
      <w:r w:rsidR="00997F33" w:rsidRPr="004A2805">
        <w:t>troškova arhiviranja dokumentacije od oko 500,00 kn.</w:t>
      </w:r>
    </w:p>
    <w:p w:rsidRDefault="00087D56" w:rsidP="00125AB4" w:rsidR="00087D56" w:rsidRPr="001003B7">
      <w:pPr>
        <w:spacing w:before="200"/>
        <w:ind w:firstLine="708"/>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 xml:space="preserve">U Splitu, </w:t>
      </w:r>
      <w:r w:rsidR="00284743">
        <w:rPr>
          <w:szCs w:val="24"/>
        </w:rPr>
        <w:t>11</w:t>
      </w:r>
      <w:r w:rsidR="00A90E81">
        <w:rPr>
          <w:szCs w:val="24"/>
        </w:rPr>
        <w:t>. listopada</w:t>
      </w:r>
      <w:r w:rsidR="004E6C78" w:rsidRPr="001003B7">
        <w:rPr>
          <w:szCs w:val="24"/>
        </w:rPr>
        <w:t xml:space="preserve"> 2017</w:t>
      </w:r>
      <w:r w:rsidR="000D5CA4" w:rsidRPr="001003B7">
        <w:rPr>
          <w:szCs w:val="24"/>
        </w:rPr>
        <w:t xml:space="preserve">. godine </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381069" w:rsidP="00F34C00" w:rsidR="00381069" w:rsidRPr="001003B7">
      <w:pPr>
        <w:jc w:val="both"/>
      </w:pPr>
      <w:r w:rsidRPr="001003B7">
        <w:t>POUKA O PRAVNOM LIJEKU:</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381069" w:rsidR="00381069" w:rsidRPr="001003B7">
      <w:r w:rsidRPr="001003B7">
        <w:t>DNA:</w:t>
      </w:r>
    </w:p>
    <w:p w:rsidRDefault="00C05AFF" w:rsidP="00381069" w:rsidR="00381069" w:rsidRPr="001003B7">
      <w:pPr>
        <w:pStyle w:val="Odlomakpopisa"/>
        <w:numPr>
          <w:ilvl w:val="0"/>
          <w:numId w:val="3"/>
        </w:numPr>
        <w:ind w:left="567"/>
      </w:pPr>
      <w:r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284743">
        <w:t>Mariju Vuliću</w:t>
      </w:r>
      <w:r w:rsidR="001F320F">
        <w:t xml:space="preserve"> </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100010">
          <w:rPr>
            <w:noProof/>
          </w:rPr>
          <w:t>3</w:t>
        </w:r>
        <w:r>
          <w:fldChar w:fldCharType="end"/>
        </w:r>
      </w:p>
    </w:sdtContent>
  </w:sdt>
  <w:p w:rsidRDefault="00F501C7" w:rsidP="00564E07" w:rsidR="00564E07">
    <w:pPr>
      <w:pStyle w:val="Zaglavlje"/>
      <w:jc w:val="right"/>
    </w:pPr>
    <w:r>
      <w:t>11. St-</w:t>
    </w:r>
    <w:r w:rsidR="001577AB">
      <w:t>1</w:t>
    </w:r>
    <w:r w:rsidR="00284743">
      <w:t>220</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7C601A">
      <w:t>1</w:t>
    </w:r>
    <w:r w:rsidR="00284743">
      <w:t>220</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010"/>
    <w:rsid w:val="001003B7"/>
    <w:rsid w:val="00101227"/>
    <w:rsid w:val="00125AB4"/>
    <w:rsid w:val="0014559C"/>
    <w:rsid w:val="001577AB"/>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00010"/>
    <w:rPr>
      <w:color w:val="808080"/>
      <w:bdr w:space="0" w:sz="0" w:color="auto" w:val="none"/>
      <w:shd w:fill="auto" w:color="auto" w:val="clear"/>
    </w:rPr>
  </w:style>
  <w:style w:customStyle="true" w:styleId="eSPISCCParagraphDefaultFont" w:type="character">
    <w:name w:val="eSPIS_CC_Paragraph Default Font"/>
    <w:basedOn w:val="Zadanifontodlomka"/>
    <w:rsid w:val="0010001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0001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10001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001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00010"/>
    <w:rPr>
      <w:color w:val="808080"/>
      <w:bdr w:color="auto" w:space="0" w:sz="0" w:val="none"/>
      <w:shd w:color="auto" w:fill="auto" w:val="clear"/>
    </w:rPr>
  </w:style>
  <w:style w:customStyle="1" w:styleId="eSPISCCParagraphDefaultFont" w:type="character">
    <w:name w:val="eSPIS_CC_Paragraph Default Font"/>
    <w:basedOn w:val="Zadanifontodlomka"/>
    <w:rsid w:val="0010001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0001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10001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001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1220</izvorni_sadrzaj>
    <derivirana_varijabla naziv="DomainObject.Predmet.Broj_1">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St-1220/2016</izvorni_sadrzaj>
    <derivirana_varijabla naziv="DomainObject.Predmet.OznakaBroj_1">St-1220/2016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SUB SPORT d.o.o. za trgovinu i usluge</izvorni_sadrzaj>
    <derivirana_varijabla naziv="DomainObject.Predmet.ProtustrankaFormated_1">  SUB SPORT d.o.o. za trgovinu i usluge</derivirana_varijabla>
  </DomainObject.Predmet.ProtustrankaFormated>
  <DomainObject.Predmet.ProtustrankaFormatedOIB>
    <izvorni_sadrzaj>  SUB SPORT d.o.o. za trgovinu i usluge, OIB 26711429385</izvorni_sadrzaj>
    <derivirana_varijabla naziv="DomainObject.Predmet.ProtustrankaFormatedOIB_1">  SUB SPORT d.o.o. za trgovinu i usluge, OIB 26711429385</derivirana_varijabla>
  </DomainObject.Predmet.ProtustrankaFormatedOIB>
  <DomainObject.Predmet.ProtustrankaFormatedWithAdress>
    <izvorni_sadrzaj> SUB SPORT d.o.o. za trgovinu i usluge, Nikole Šopa 8, 21000 Split</izvorni_sadrzaj>
    <derivirana_varijabla naziv="DomainObject.Predmet.ProtustrankaFormatedWithAdress_1"> SUB SPORT d.o.o. za trgovinu i usluge, Nikole Šopa 8, 21000 Split</derivirana_varijabla>
  </DomainObject.Predmet.ProtustrankaFormatedWithAdress>
  <DomainObject.Predmet.ProtustrankaFormatedWithAdressOIB>
    <izvorni_sadrzaj> SUB SPORT d.o.o. za trgovinu i usluge, OIB 26711429385, Nikole Šopa 8, 21000 Split</izvorni_sadrzaj>
    <derivirana_varijabla naziv="DomainObject.Predmet.ProtustrankaFormatedWithAdressOIB_1"> SUB SPORT d.o.o. za trgovinu i usluge, OIB 26711429385, Nikole Šopa 8, 21000 Split</derivirana_varijabla>
  </DomainObject.Predmet.ProtustrankaFormatedWithAdressOIB>
  <DomainObject.Predmet.ProtustrankaWithAdress>
    <izvorni_sadrzaj>SUB SPORT d.o.o. za trgovinu i usluge Nikole Šopa 8, 21000 Split</izvorni_sadrzaj>
    <derivirana_varijabla naziv="DomainObject.Predmet.ProtustrankaWithAdress_1">SUB SPORT d.o.o. za trgovinu i usluge Nikole Šopa 8, 21000 Split</derivirana_varijabla>
  </DomainObject.Predmet.ProtustrankaWithAdress>
  <DomainObject.Predmet.ProtustrankaWithAdressOIB>
    <izvorni_sadrzaj>SUB SPORT d.o.o. za trgovinu i usluge, OIB 26711429385, Nikole Šopa 8, 21000 Split</izvorni_sadrzaj>
    <derivirana_varijabla naziv="DomainObject.Predmet.ProtustrankaWithAdressOIB_1">SUB SPORT d.o.o. za trgovinu i usluge, OIB 26711429385, Nikole Šopa 8, 21000 Split</derivirana_varijabla>
  </DomainObject.Predmet.ProtustrankaWithAdressOIB>
  <DomainObject.Predmet.ProtustrankaNazivFormated>
    <izvorni_sadrzaj>SUB SPORT d.o.o. za trgovinu i usluge</izvorni_sadrzaj>
    <derivirana_varijabla naziv="DomainObject.Predmet.ProtustrankaNazivFormated_1">SUB SPORT d.o.o. za trgovinu i usluge</derivirana_varijabla>
  </DomainObject.Predmet.ProtustrankaNazivFormated>
  <DomainObject.Predmet.ProtustrankaNazivFormatedOIB>
    <izvorni_sadrzaj>SUB SPORT d.o.o. za trgovinu i usluge, OIB 26711429385</izvorni_sadrzaj>
    <derivirana_varijabla naziv="DomainObject.Predmet.ProtustrankaNazivFormatedOIB_1">SUB SPORT d.o.o. za trgovinu i usluge, OIB 26711429385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49547.41</izvorni_sadrzaj>
    <derivirana_varijabla naziv="DomainObject.Predmet.TrenutnaVrijednost_1">49547.41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SUB SPORT d.o.o. za trgovinu i usluge</item>
    </izvorni_sadrzaj>
    <derivirana_varijabla naziv="DomainObject.Predmet.ProtuStrankaListFormated_1">
      <item>SUB SPORT d.o.o. za trgovinu i usluge</item>
    </derivirana_varijabla>
  </DomainObject.Predmet.ProtuStrankaListFormated>
  <DomainObject.Predmet.ProtuStrankaListFormatedOIB>
    <izvorni_sadrzaj>
      <item>SUB SPORT d.o.o. za trgovinu i usluge, OIB 26711429385</item>
    </izvorni_sadrzaj>
    <derivirana_varijabla naziv="DomainObject.Predmet.ProtuStrankaListFormatedOIB_1">
      <item>SUB SPORT d.o.o. za trgovinu i usluge, OIB 26711429385</item>
    </derivirana_varijabla>
  </DomainObject.Predmet.ProtuStrankaListFormatedOIB>
  <DomainObject.Predmet.ProtuStrankaListFormatedWithAdress>
    <izvorni_sadrzaj>
      <item>SUB SPORT d.o.o. za trgovinu i usluge, Nikole Šopa 8, 21000 Split</item>
    </izvorni_sadrzaj>
    <derivirana_varijabla naziv="DomainObject.Predmet.ProtuStrankaListFormatedWithAdress_1">
      <item>SUB SPORT d.o.o. za trgovinu i usluge, Nikole Šopa 8, 21000 Split</item>
    </derivirana_varijabla>
  </DomainObject.Predmet.ProtuStrankaListFormatedWithAdress>
  <DomainObject.Predmet.ProtuStrankaListFormatedWithAdressOIB>
    <izvorni_sadrzaj>
      <item>SUB SPORT d.o.o. za trgovinu i usluge, OIB 26711429385, Nikole Šopa 8, 21000 Split</item>
    </izvorni_sadrzaj>
    <derivirana_varijabla naziv="DomainObject.Predmet.ProtuStrankaListFormatedWithAdressOIB_1">
      <item>SUB SPORT d.o.o. za trgovinu i usluge, OIB 26711429385, Nikole Šopa 8, 21000 Split</item>
    </derivirana_varijabla>
  </DomainObject.Predmet.ProtuStrankaListFormatedWithAdressOIB>
  <DomainObject.Predmet.ProtuStrankaListNazivFormated>
    <izvorni_sadrzaj>
      <item>SUB SPORT d.o.o. za trgovinu i usluge</item>
    </izvorni_sadrzaj>
    <derivirana_varijabla naziv="DomainObject.Predmet.ProtuStrankaListNazivFormated_1">
      <item>SUB SPORT d.o.o. za trgovinu i usluge</item>
    </derivirana_varijabla>
  </DomainObject.Predmet.ProtuStrankaListNazivFormated>
  <DomainObject.Predmet.ProtuStrankaListNazivFormatedOIB>
    <izvorni_sadrzaj>
      <item>SUB SPORT d.o.o. za trgovinu i usluge, OIB 26711429385</item>
    </izvorni_sadrzaj>
    <derivirana_varijabla naziv="DomainObject.Predmet.ProtuStrankaListNazivFormatedOIB_1">
      <item>SUB SPORT d.o.o. za trgovinu i usluge, OIB 26711429385</item>
    </derivirana_varijabla>
  </DomainObject.Predmet.ProtuStrankaListNazivFormatedOIB>
  <DomainObject.Predmet.OstaliListFormated>
    <izvorni_sadrzaj>
      <item>Marijo Vulić</item>
    </izvorni_sadrzaj>
    <derivirana_varijabla naziv="DomainObject.Predmet.OstaliListFormated_1">
      <item>Marijo Vulić</item>
    </derivirana_varijabla>
  </DomainObject.Predmet.OstaliListFormated>
  <DomainObject.Predmet.OstaliListFormatedOIB>
    <izvorni_sadrzaj>
      <item>Marijo Vulić, OIB 90211841211</item>
    </izvorni_sadrzaj>
    <derivirana_varijabla naziv="DomainObject.Predmet.OstaliListFormatedOIB_1">
      <item>Marijo Vulić, OIB 90211841211</item>
    </derivirana_varijabla>
  </DomainObject.Predmet.OstaliListFormatedOIB>
  <DomainObject.Predmet.OstaliListFormatedWithAdress>
    <izvorni_sadrzaj>
      <item>Marijo Vulić, Sukoišanska 19, 21000 Split</item>
    </izvorni_sadrzaj>
    <derivirana_varijabla naziv="DomainObject.Predmet.OstaliListFormatedWithAdress_1">
      <item>Marijo Vulić, Sukoišanska 19, 21000 Split</item>
    </derivirana_varijabla>
  </DomainObject.Predmet.OstaliListFormatedWithAdress>
  <DomainObject.Predmet.OstaliListFormatedWithAdressOIB>
    <izvorni_sadrzaj>
      <item>Marijo Vulić, OIB 90211841211, Sukoišanska 19, 21000 Split</item>
    </izvorni_sadrzaj>
    <derivirana_varijabla naziv="DomainObject.Predmet.OstaliListFormatedWithAdressOIB_1">
      <item>Marijo Vulić, OIB 90211841211, Sukoišanska 19, 21000 Split</item>
    </derivirana_varijabla>
  </DomainObject.Predmet.OstaliListFormatedWithAdressOIB>
  <DomainObject.Predmet.OstaliListNazivFormated>
    <izvorni_sadrzaj>
      <item>Marijo Vulić</item>
    </izvorni_sadrzaj>
    <derivirana_varijabla naziv="DomainObject.Predmet.OstaliListNazivFormated_1">
      <item>Marijo Vulić</item>
    </derivirana_varijabla>
  </DomainObject.Predmet.OstaliListNazivFormated>
  <DomainObject.Predmet.OstaliListNazivFormatedOIB>
    <izvorni_sadrzaj>
      <item>Marijo Vulić, OIB 90211841211</item>
    </izvorni_sadrzaj>
    <derivirana_varijabla naziv="DomainObject.Predmet.OstaliListNazivFormatedOIB_1">
      <item>Marijo Vulić, OIB 90211841211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SUB SPORT d.o.o. za trgovinu i usluge</izvorni_sadrzaj>
    <derivirana_varijabla naziv="DomainObject.Predmet.ProtustrankaIDrugi_1">SUB SPORT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SUB SPORT d.o.o. za trgovinu i usluge, OIB 26711429385, Nikole Šopa 8, 21000 Split</izvorni_sadrzaj>
    <derivirana_varijabla naziv="DomainObject.Predmet.ProtustrankaIDrugiAdressOIB_1">SUB SPORT d.o.o. za trgovinu i usluge, OIB 26711429385, Nikole Šopa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SUB SPORT d.o.o. za trgovinu i usluge</item>
      <item>FINANCIJSKA AGENCIJA, RC SPLIT</item>
      <item>Marijo Vulić</item>
    </izvorni_sadrzaj>
    <derivirana_varijabla naziv="DomainObject.Predmet.SudioniciListNaziv_1">
      <item>SUB SPORT d.o.o. za trgovinu i usluge</item>
      <item>FINANCIJSKA AGENCIJA, RC SPLIT</item>
      <item>Marijo Vulić</item>
    </derivirana_varijabla>
  </DomainObject.Predmet.SudioniciListNaziv>
  <DomainObject.Predmet.SudioniciListAdressOIB>
    <izvorni_sadrzaj>
      <item>SUB SPORT d.o.o. za trgovinu i usluge, OIB 26711429385, Nikole Šopa 8,21000 Split</item>
      <item>FINANCIJSKA AGENCIJA, RC SPLIT, OIB 85821130368, Mažuranićevo šetalište 24 b,21000 Split</item>
      <item>Marijo Vulić, OIB 90211841211, Sukoišanska 19,21000 Split</item>
    </izvorni_sadrzaj>
    <derivirana_varijabla naziv="DomainObject.Predmet.SudioniciListAdressOIB_1">
      <item>SUB SPORT d.o.o. za trgovinu i usluge, OIB 26711429385, Nikole Šopa 8,21000 Split</item>
      <item>FINANCIJSKA AGENCIJA, RC SPLIT, OIB 85821130368, Mažuranićevo šetalište 24 b,21000 Split</item>
      <item>Marijo Vulić, OIB 90211841211, Sukoišanska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26711429385</item>
      <item>, OIB 85821130368</item>
      <item>, OIB 90211841211</item>
    </izvorni_sadrzaj>
    <derivirana_varijabla naziv="DomainObject.Predmet.SudioniciListNazivOIB_1">
      <item>, OIB 26711429385</item>
      <item>, OIB 85821130368</item>
      <item>, OIB 90211841211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E40988-FADB-41E9-9710-590758E5E9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1356</properties:Words>
  <properties:Characters>7422</properties:Characters>
  <properties:Lines>133</properties:Lines>
  <properties:Paragraphs>38</properties:Paragraphs>
  <properties:TotalTime>124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2017-10-11T06:19:00Z</cp:lastPrinted>
  <dcterms:modified xmlns:xsi="http://www.w3.org/2001/XMLSchema-instance" xsi:type="dcterms:W3CDTF">2017-10-11T12:50:00Z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