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ce5c" w14:paraId="17cce5c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4655EA" w:rsidP="006B7FA7" w:rsidR="006B7FA7">
      <w:pPr>
        <w:spacing w:lineRule="auto" w:line="240" w:after="0"/>
        <w:jc w:val="both"/>
      </w:pPr>
      <w:r>
        <w:tab/>
      </w:r>
      <w:r w:rsidR="006B7FA7">
        <w:t xml:space="preserve"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</w:t>
      </w:r>
      <w:r w:rsidR="003B2888">
        <w:t>SEDMICA SPORT d.o.o., OIB: 07011368079 sa sjedištem u Kolodvorska 34, 40320 Donji Kraljevec, dana 6</w:t>
      </w:r>
      <w:r w:rsidR="006B7FA7">
        <w:t xml:space="preserve">. </w:t>
      </w:r>
      <w:r w:rsidR="003B2888">
        <w:t>ožujka 2017</w:t>
      </w:r>
      <w:r w:rsidR="006B7FA7">
        <w:t>.</w:t>
      </w:r>
    </w:p>
    <w:p w:rsidRDefault="00FD3E68" w:rsidP="00851F78" w:rsidR="00FD3E68">
      <w:pPr>
        <w:spacing w:lineRule="auto" w:line="240" w:after="0"/>
        <w:jc w:val="both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3B2888">
        <w:t>SEDMICA SPORT d.o.o., OIB: 07011368079 sa sjedištem u Kolodvorska 34, 40320 Donji Kraljevec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3B2888">
        <w:t>6</w:t>
      </w:r>
      <w:r>
        <w:t xml:space="preserve">. </w:t>
      </w:r>
      <w:r w:rsidR="003B2888">
        <w:t>ožujka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C44934">
        <w:t xml:space="preserve">II Za stečajnog upravitelja imenuje se </w:t>
      </w:r>
      <w:r w:rsidR="00C44934" w:rsidRPr="00C44934">
        <w:t>Marijan Drljanovčan iz Miholjanca, Antuna Mihanovića 131, OIB: 49708160625</w:t>
      </w:r>
      <w:r w:rsidR="00C44934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3B2888">
        <w:t>SEDMICA SPORT d.o.o., OIB: 07011368079 sa sjedištem u Kolodvorska 34, 40320 Donji Kraljevec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3B2888">
        <w:t>SEDMICA SPORT d.o.o., OIB: 07011368079 sa sjedištem u Kolodvorska 34, 40320 Donji Kraljevec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6B7FA7" w:rsidR="006B7FA7">
      <w:pPr>
        <w:spacing w:lineRule="auto" w:line="240" w:after="0"/>
        <w:jc w:val="both"/>
      </w:pPr>
      <w:r>
        <w:tab/>
      </w:r>
      <w:r w:rsidR="003B2888">
        <w:t>Predlagatelj je 8. ožujka 2017. podnio ovome sudu prijedlog za otvaranje stečajnog postupka nad dužnikom, navodeći da dužnik na dan 1.9.2015. ima evidentirane neizvršene osnove za plaćanje u ukupnom iznosu od 34.421,01 kn.</w:t>
      </w:r>
    </w:p>
    <w:p w:rsidRDefault="00855775" w:rsidP="00855775" w:rsidR="00855775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Sud je tijekom postupka ovosudnim rješenjem </w:t>
      </w:r>
      <w:r w:rsidR="003B2888">
        <w:t>2 St-366/16-11</w:t>
      </w:r>
      <w:r w:rsidR="006B7FA7">
        <w:t xml:space="preserve"> od </w:t>
      </w:r>
      <w:r w:rsidR="003B2888">
        <w:t>19</w:t>
      </w:r>
      <w:r w:rsidR="006B7FA7">
        <w:t xml:space="preserve">. </w:t>
      </w:r>
      <w:r w:rsidR="003B2888">
        <w:t>siječnja 2017</w:t>
      </w:r>
      <w:r w:rsidR="00646C58">
        <w:t>.</w:t>
      </w:r>
      <w:r>
        <w:t xml:space="preserve">, objavljenom na e-Oglasnoj ploči suda </w:t>
      </w:r>
      <w:r w:rsidR="00DE0388" w:rsidRPr="002538A8">
        <w:t xml:space="preserve">pozvao sve osobe koje imaju pravni interes da se provede stečajni postupak nad </w:t>
      </w:r>
      <w:r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kako prethodnog, tako i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</w:t>
      </w:r>
      <w:r w:rsidR="00DE0388">
        <w:lastRenderedPageBreak/>
        <w:t xml:space="preserve">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3B2888">
        <w:t>6</w:t>
      </w:r>
      <w:r>
        <w:t>.</w:t>
      </w:r>
      <w:r w:rsidR="006A3220">
        <w:t xml:space="preserve"> </w:t>
      </w:r>
      <w:r w:rsidR="003B2888">
        <w:t>ožujka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DC2075" w:rsidR="00DC2075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2E384C">
        <w:t>,v.r.</w:t>
      </w: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C44934" w:rsidR="00F36B83" w:rsidRPr="00C44934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C44934">
        <w:t xml:space="preserve">Stečajni upravitelj </w:t>
      </w:r>
      <w:r w:rsidR="00C44934" w:rsidRPr="00C44934">
        <w:t>Marijan Drljanovčan iz Miholjanca, Antuna Mihanovića 131, OIB: 49708160625</w:t>
      </w:r>
    </w:p>
    <w:p w:rsidRDefault="003B2888" w:rsidP="006B7FA7" w:rsidR="006B7FA7">
      <w:pPr>
        <w:pStyle w:val="Odlomakpopisa"/>
        <w:numPr>
          <w:ilvl w:val="0"/>
          <w:numId w:val="3"/>
        </w:numPr>
        <w:tabs>
          <w:tab w:pos="851" w:val="left"/>
        </w:tabs>
        <w:spacing w:lineRule="auto" w:line="240" w:after="0"/>
        <w:contextualSpacing w:val="false"/>
        <w:jc w:val="both"/>
        <w:rPr>
          <w:color w:themeColor="accent6" w:val="F79646"/>
        </w:rPr>
      </w:pPr>
      <w:r>
        <w:t>dužnik SEDMICA SPORT d.o.o., sa sjedištem u Kolodvorska 34, 40320 Donji Kraljevec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103" w:rsidP="00B92760" w:rsidR="008B4103">
      <w:pPr>
        <w:spacing w:lineRule="auto" w:line="240" w:after="0"/>
      </w:pPr>
      <w:r>
        <w:separator/>
      </w:r>
    </w:p>
  </w:endnote>
  <w:endnote w:id="0" w:type="continuationSeparator">
    <w:p w:rsidRDefault="008B4103" w:rsidP="00B92760" w:rsidR="008B41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103" w:rsidP="00B92760" w:rsidR="008B4103">
      <w:pPr>
        <w:spacing w:lineRule="auto" w:line="240" w:after="0"/>
      </w:pPr>
      <w:r>
        <w:separator/>
      </w:r>
    </w:p>
  </w:footnote>
  <w:footnote w:id="0" w:type="continuationSeparator">
    <w:p w:rsidRDefault="008B4103" w:rsidP="00B92760" w:rsidR="008B41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02F">
          <w:rPr>
            <w:noProof/>
          </w:rPr>
          <w:t>2</w:t>
        </w:r>
        <w:r>
          <w:fldChar w:fldCharType="end"/>
        </w:r>
      </w:p>
    </w:sdtContent>
  </w:sdt>
  <w:p w:rsidRDefault="003B2888" w:rsidP="003B2888" w:rsidR="00B92760">
    <w:pPr>
      <w:jc w:val="right"/>
    </w:pPr>
    <w:r>
      <w:t>Poslovni broj: 2 St-366/16-15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4B4410">
      <w:t>366/16-15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350AD"/>
    <w:rsid w:val="0014287D"/>
    <w:rsid w:val="001456F8"/>
    <w:rsid w:val="00196E25"/>
    <w:rsid w:val="001C613A"/>
    <w:rsid w:val="001D41AF"/>
    <w:rsid w:val="001E7E5C"/>
    <w:rsid w:val="00246AB4"/>
    <w:rsid w:val="002538A8"/>
    <w:rsid w:val="00272FC1"/>
    <w:rsid w:val="00276B68"/>
    <w:rsid w:val="0027702F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A40320"/>
    <w:rsid w:val="00A41EEE"/>
    <w:rsid w:val="00A54B5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45118"/>
    <w:rsid w:val="00D67F11"/>
    <w:rsid w:val="00D71E85"/>
    <w:rsid w:val="00D80A55"/>
    <w:rsid w:val="00D85811"/>
    <w:rsid w:val="00D92662"/>
    <w:rsid w:val="00DB4AE2"/>
    <w:rsid w:val="00DC2075"/>
    <w:rsid w:val="00DC2D0E"/>
    <w:rsid w:val="00DE0388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6B83"/>
    <w:rsid w:val="00F47194"/>
    <w:rsid w:val="00F57E2D"/>
    <w:rsid w:val="00F7116B"/>
    <w:rsid w:val="00F86C04"/>
    <w:rsid w:val="00FB2FF2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SEDMICA SPORT društvo s ograničenom odgovornošću za trgovinu zastupanog po punomoćniku Stefan Srpak; Katarina Srpak</izvorni_sadrzaj>
    <derivirana_varijabla naziv="DomainObject.Predmet.ProtustrankaFormated_1">  SEDMICA SPORT društvo s ograničenom odgovornošću za trgovinu zastupanog po punomoćniku Stefan Srpak; Katarina Srpak</derivirana_varijabla>
  </DomainObject.Predmet.ProtustrankaFormated>
  <DomainObject.Predmet.ProtustrankaFormatedOIB>
    <izvorni_sadrzaj>  SEDMICA SPORT društvo s ograničenom odgovornošću za trgovinu, OIB 07011368079 zastupanog po punomoćniku Stefan Srpak; Katarina Srpak</izvorni_sadrzaj>
    <derivirana_varijabla naziv="DomainObject.Predmet.ProtustrankaFormatedOIB_1">  SEDMICA SPORT društvo s ograničenom odgovornošću za trgovinu, OIB 07011368079 zastupanog po punomoćniku Stefan Srpak; Katarina Srpak</derivirana_varijabla>
  </DomainObject.Predmet.ProtustrankaFormatedOIB>
  <DomainObject.Predmet.ProtustrankaFormatedWithAdress>
    <izvorni_sadrzaj> SEDMICA SPORT društvo s ograničenom odgovornošću za trgovinu, Kolodvorska 34, 40320 Donji Kraljevec zastupanog po punomoćniku Stefan Srpak; Katarina Srpak</izvorni_sadrzaj>
    <derivirana_varijabla naziv="DomainObject.Predmet.ProtustrankaFormatedWithAdress_1"> SEDMICA SPORT društvo s ograničenom odgovornošću za trgovinu, Kolodvorska 34, 40320 Donji Kraljevec zastupanog po punomoćniku Stefan Srpak; Katarina Srpak</derivirana_varijabla>
  </DomainObject.Predmet.ProtustrankaFormatedWithAdress>
  <DomainObject.Predmet.ProtustrankaFormatedWithAdressOIB>
    <izvorni_sadrzaj> SEDMICA SPORT društvo s ograničenom odgovornošću za trgovinu, OIB 07011368079, Kolodvorska 34, 40320 Donji Kraljevec zastupanog po punomoćniku Stefan Srpak; Katarina Srpak</izvorni_sadrzaj>
    <derivirana_varijabla naziv="DomainObject.Predmet.ProtustrankaFormatedWithAdressOIB_1"> SEDMICA SPORT društvo s ograničenom odgovornošću za trgovinu, OIB 07011368079, Kolodvorska 34, 40320 Donji Kraljevec zastupanog po punomoćniku Stefan Srpak; Katarina Srpak</derivirana_varijabla>
  </DomainObject.Predmet.ProtustrankaFormatedWithAdressOIB>
  <DomainObject.Predmet.ProtustrankaWithAdress>
    <izvorni_sadrzaj>SEDMICA SPORT društvo s ograničenom odgovornošću za trgovinu Kolodvorska 34, 40320 Donji Kraljevec</izvorni_sadrzaj>
    <derivirana_varijabla naziv="DomainObject.Predmet.ProtustrankaWithAdress_1">SEDMICA SPORT društvo s ograničenom odgovornošću za trgovinu Kolodvorska 34, 40320 Donji Kraljevec</derivirana_varijabla>
  </DomainObject.Predmet.ProtustrankaWithAdress>
  <DomainObject.Predmet.ProtustrankaWithAdressOIB>
    <izvorni_sadrzaj>SEDMICA SPORT društvo s ograničenom odgovornošću za trgovinu, OIB 07011368079, Kolodvorska 34, 40320 Donji Kraljevec</izvorni_sadrzaj>
    <derivirana_varijabla naziv="DomainObject.Predmet.ProtustrankaWithAdressOIB_1">SEDMICA SPORT društvo s ograničenom odgovornošću za trgovinu, OIB 07011368079, Kolodvorska 34, 40320 Donji Kraljevec</derivirana_varijabla>
  </DomainObject.Predmet.ProtustrankaWithAdressOIB>
  <DomainObject.Predmet.ProtustrankaNazivFormated>
    <izvorni_sadrzaj>SEDMICA SPORT društvo s ograničenom odgovornošću za trgovinu</izvorni_sadrzaj>
    <derivirana_varijabla naziv="DomainObject.Predmet.ProtustrankaNazivFormated_1">SEDMICA SPORT društvo s ograničenom odgovornošću za trgovinu</derivirana_varijabla>
  </DomainObject.Predmet.ProtustrankaNazivFormated>
  <DomainObject.Predmet.ProtustrankaNazivFormatedOIB>
    <izvorni_sadrzaj>SEDMICA SPORT društvo s ograničenom odgovornošću za trgovinu, OIB 07011368079</izvorni_sadrzaj>
    <derivirana_varijabla naziv="DomainObject.Predmet.ProtustrankaNazivFormatedOIB_1">SEDMICA SPORT društvo s ograničenom odgovornošću za trgovinu, OIB 07011368079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34421.01</izvorni_sadrzaj>
    <derivirana_varijabla naziv="DomainObject.Predmet.TrenutnaVrijednost_1">34421.01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SEDMICA SPORT društvo s ograničenom odgovornošću za trgovinu zastupanog po punomoćniku Stefan Srpak; Katarina Srpak</item>
    </izvorni_sadrzaj>
    <derivirana_varijabla naziv="DomainObject.Predmet.ProtuStrankaListFormated_1">
      <item>SEDMICA SPORT društvo s ograničenom odgovornošću za trgovinu zastupanog po punomoćniku Stefan Srpak; Katarina Srpak</item>
    </derivirana_varijabla>
  </DomainObject.Predmet.ProtuStrankaListFormated>
  <DomainObject.Predmet.ProtuStrankaListFormatedOIB>
    <izvorni_sadrzaj>
      <item>SEDMICA SPORT društvo s ograničenom odgovornošću za trgovinu, OIB 07011368079 zastupanog po punomoćniku Stefan Srpak; Katarina Srpak</item>
    </izvorni_sadrzaj>
    <derivirana_varijabla naziv="DomainObject.Predmet.ProtuStrankaListFormatedOIB_1">
      <item>SEDMICA SPORT društvo s ograničenom odgovornošću za trgovinu, OIB 07011368079 zastupanog po punomoćniku Stefan Srpak; Katarina Srpak</item>
    </derivirana_varijabla>
  </DomainObject.Predmet.ProtuStrankaListFormatedOIB>
  <DomainObject.Predmet.ProtuStrankaListFormatedWithAdress>
    <izvorni_sadrzaj>
      <item>SEDMICA SPORT društvo s ograničenom odgovornošću za trgovinu, Kolodvorska 34, 40320 Donji Kraljevec zastupanog po punomoćniku Stefan Srpak; Katarina Srpak</item>
    </izvorni_sadrzaj>
    <derivirana_varijabla naziv="DomainObject.Predmet.ProtuStrankaListFormatedWithAdress_1">
      <item>SEDMICA SPORT društvo s ograničenom odgovornošću za trgovinu, Kolodvorska 34, 40320 Donji Kraljevec zastupanog po punomoćniku Stefan Srpak; Katarina Srpak</item>
    </derivirana_varijabla>
  </DomainObject.Predmet.ProtuStrankaListFormatedWithAdress>
  <DomainObject.Predmet.ProtuStrankaListFormatedWithAdressOIB>
    <izvorni_sadrzaj>
      <item>SEDMICA SPORT društvo s ograničenom odgovornošću za trgovinu, OIB 07011368079, Kolodvorska 34, 40320 Donji Kraljevec zastupanog po punomoćniku Stefan Srpak; Katarina Srpak</item>
    </izvorni_sadrzaj>
    <derivirana_varijabla naziv="DomainObject.Predmet.ProtuStrankaListFormatedWithAdressOIB_1">
      <item>SEDMICA SPORT društvo s ograničenom odgovornošću za trgovinu, OIB 07011368079, Kolodvorska 34, 40320 Donji Kraljevec zastupanog po punomoćniku Stefan Srpak; Katarina Srpak</item>
    </derivirana_varijabla>
  </DomainObject.Predmet.ProtuStrankaListFormatedWithAdressOIB>
  <DomainObject.Predmet.ProtuStrankaListNazivFormated>
    <izvorni_sadrzaj>
      <item>SEDMICA SPORT društvo s ograničenom odgovornošću za trgovinu</item>
    </izvorni_sadrzaj>
    <derivirana_varijabla naziv="DomainObject.Predmet.ProtuStrankaListNazivFormated_1">
      <item>SEDMICA SPORT društvo s ograničenom odgovornošću za trgovinu</item>
    </derivirana_varijabla>
  </DomainObject.Predmet.ProtuStrankaListNazivFormated>
  <DomainObject.Predmet.ProtuStrankaListNazivFormatedOIB>
    <izvorni_sadrzaj>
      <item>SEDMICA SPORT društvo s ograničenom odgovornošću za trgovinu, OIB 07011368079</item>
    </izvorni_sadrzaj>
    <derivirana_varijabla naziv="DomainObject.Predmet.ProtuStrankaListNazivFormatedOIB_1">
      <item>SEDMICA SPORT društvo s ograničenom odgovornošću za trgovinu, OIB 07011368079</item>
    </derivirana_varijabla>
  </DomainObject.Predmet.ProtuStrankaListNazivFormatedOIB>
  <DomainObject.Predmet.OstaliListFormated>
    <izvorni_sadrzaj>
      <item>Sudski registar</item>
      <item>Stefan Srpak punomoćnik sudionika u postupku SEDMICA SPORT društvo s ograničenom odgovornošću za trgovinu</item>
      <item>Katarina Srpak punomoćnik sudionika u postupku SEDMICA SPORT društvo s ograničenom odgovornošću za trgovinu</item>
    </izvorni_sadrzaj>
    <derivirana_varijabla naziv="DomainObject.Predmet.OstaliListFormated_1">
      <item>Sudski registar</item>
      <item>Stefan Srpak punomoćnik sudionika u postupku SEDMICA SPORT društvo s ograničenom odgovornošću za trgovinu</item>
      <item>Katarina Srpak punomoćnik sudionika u postupku SEDMICA SPORT društvo s ograničenom odgovornošću za trgovinu</item>
    </derivirana_varijabla>
  </DomainObject.Predmet.OstaliListFormated>
  <DomainObject.Predmet.OstaliListFormatedOIB>
    <izvorni_sadrzaj>
      <item>Sudski registar</item>
      <item>Stefan Srpak, OIB 99950550512 punomoćnik sudionika u postupku SEDMICA SPORT društvo s ograničenom odgovornošću za trgovinu</item>
      <item>Katarina Srpak, OIB 24336697908 punomoćnik sudionika u postupku SEDMICA SPORT društvo s ograničenom odgovornošću za trgovinu</item>
    </izvorni_sadrzaj>
    <derivirana_varijabla naziv="DomainObject.Predmet.OstaliListFormatedOIB_1">
      <item>Sudski registar</item>
      <item>Stefan Srpak, OIB 99950550512 punomoćnik sudionika u postupku SEDMICA SPORT društvo s ograničenom odgovornošću za trgovinu</item>
      <item>Katarina Srpak, OIB 24336697908 punomoćnik sudionika u postupku SEDMICA SPORT društvo s ograničenom odgovornošću za trgovinu</item>
    </derivirana_varijabla>
  </DomainObject.Predmet.OstaliListFormatedOIB>
  <DomainObject.Predmet.OstaliListFormatedWithAdress>
    <izvorni_sadrzaj>
      <item>Sudski registar</item>
      <item>Stefan Srpak, Kolodvorska Ulica 34, 40320 Donji Kraljevec punomoćnik sudionika u postupku SEDMICA SPORT društvo s ograničenom odgovornošću za trgovinu</item>
      <item>Katarina Srpak, Kolodvorska Ulica 34, 40320 Donji Kraljevec punomoćnik sudionika u postupku SEDMICA SPORT društvo s ograničenom odgovornošću za trgovinu</item>
    </izvorni_sadrzaj>
    <derivirana_varijabla naziv="DomainObject.Predmet.OstaliListFormatedWithAdress_1">
      <item>Sudski registar</item>
      <item>Stefan Srpak, Kolodvorska Ulica 34, 40320 Donji Kraljevec punomoćnik sudionika u postupku SEDMICA SPORT društvo s ograničenom odgovornošću za trgovinu</item>
      <item>Katarina Srpak, Kolodvorska Ulica 34, 40320 Donji Kraljevec punomoćnik sudionika u postupku SEDMICA SPORT društvo s ograničenom odgovornošću za trgovinu</item>
    </derivirana_varijabla>
  </DomainObject.Predmet.OstaliListFormatedWithAdress>
  <DomainObject.Predmet.OstaliListFormatedWithAdressOIB>
    <izvorni_sadrzaj>
      <item>Sudski registar</item>
      <item>Stefan Srpak, OIB 99950550512, Kolodvorska Ulica 34, 40320 Donji Kraljevec punomoćnik sudionika u postupku SEDMICA SPORT društvo s ograničenom odgovornošću za trgovinu</item>
      <item>Katarina Srpak, OIB 24336697908, Kolodvorska Ulica 34, 40320 Donji Kraljevec punomoćnik sudionika u postupku SEDMICA SPORT društvo s ograničenom odgovornošću za trgovinu</item>
    </izvorni_sadrzaj>
    <derivirana_varijabla naziv="DomainObject.Predmet.OstaliListFormatedWithAdressOIB_1">
      <item>Sudski registar</item>
      <item>Stefan Srpak, OIB 99950550512, Kolodvorska Ulica 34, 40320 Donji Kraljevec punomoćnik sudionika u postupku SEDMICA SPORT društvo s ograničenom odgovornošću za trgovinu</item>
      <item>Katarina Srpak, OIB 24336697908, Kolodvorska Ulica 34, 40320 Donji Kraljevec punomoćnik sudionika u postupku SEDMICA SPORT društvo s ograničenom odgovornošću za trgovinu</item>
    </derivirana_varijabla>
  </DomainObject.Predmet.OstaliListFormatedWithAdressOIB>
  <DomainObject.Predmet.OstaliListNazivFormated>
    <izvorni_sadrzaj>
      <item>Sudski registar</item>
      <item>Stefan Srpak</item>
      <item>Katarina Srpak</item>
    </izvorni_sadrzaj>
    <derivirana_varijabla naziv="DomainObject.Predmet.OstaliListNazivFormated_1">
      <item>Sudski registar</item>
      <item>Stefan Srpak</item>
      <item>Katarina Srpak</item>
    </derivirana_varijabla>
  </DomainObject.Predmet.OstaliListNazivFormated>
  <DomainObject.Predmet.OstaliListNazivFormatedOIB>
    <izvorni_sadrzaj>
      <item>Sudski registar</item>
      <item>Stefan Srpak, OIB 99950550512</item>
      <item>Katarina Srpak, OIB 24336697908</item>
    </izvorni_sadrzaj>
    <derivirana_varijabla naziv="DomainObject.Predmet.OstaliListNazivFormatedOIB_1">
      <item>Sudski registar</item>
      <item>Stefan Srpak, OIB 99950550512</item>
      <item>Katarina Srpak, OIB 24336697908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SEDMICA SPORT društvo s ograničenom odgovornošću za trgovinu</izvorni_sadrzaj>
    <derivirana_varijabla naziv="DomainObject.Predmet.ProtustrankaIDrugi_1">SEDMICA SPORT društvo s ograničenom odgovornošću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SEDMICA SPORT društvo s ograničenom odgovornošću za trgovinu, OIB 07011368079, Kolodvorska 34, 40320 Donji Kraljevec</izvorni_sadrzaj>
    <derivirana_varijabla naziv="DomainObject.Predmet.ProtustrankaIDrugiAdressOIB_1">SEDMICA SPORT društvo s ograničenom odgovornošću za trgovinu, OIB 07011368079, Kolodvorska 34,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SEDMICA SPORT društvo s ograničenom odgovornošću za trgovinu</item>
      <item>Sudski registar</item>
      <item>Stefan Srpak</item>
      <item>Katarina Srpak</item>
    </izvorni_sadrzaj>
    <derivirana_varijabla naziv="DomainObject.Predmet.SudioniciListNaziv_1">
      <item>Financijska agencija</item>
      <item>SEDMICA SPORT društvo s ograničenom odgovornošću za trgovinu</item>
      <item>Sudski registar</item>
      <item>Stefan Srpak</item>
      <item>Katarina Srpak</item>
    </derivirana_varijabla>
  </DomainObject.Predmet.SudioniciListNaziv>
  <DomainObject.Predmet.SudioniciListAdressOIB>
    <izvorni_sadrzaj>
      <item>Financijska agencija, OIB 85821130368, A. Cesarca 2,42000 Varaždin</item>
      <item>SEDMICA SPORT društvo s ograničenom odgovornošću za trgovinu, OIB 07011368079, Kolodvorska 34,40320 Donji Kraljevec</item>
      <item>Sudski registar</item>
      <item>Stefan Srpak, OIB 99950550512, Kolodvorska Ulica 34,40320 Donji Kraljevec</item>
      <item>Katarina Srpak, OIB 24336697908, Kolodvorska Ulica 34,40320 Donji Kraljevec</item>
    </izvorni_sadrzaj>
    <derivirana_varijabla naziv="DomainObject.Predmet.SudioniciListAdressOIB_1">
      <item>Financijska agencija, OIB 85821130368, A. Cesarca 2,42000 Varaždin</item>
      <item>SEDMICA SPORT društvo s ograničenom odgovornošću za trgovinu, OIB 07011368079, Kolodvorska 34,40320 Donji Kraljevec</item>
      <item>Sudski registar</item>
      <item>Stefan Srpak, OIB 99950550512, Kolodvorska Ulica 34,40320 Donji Kraljevec</item>
      <item>Katarina Srpak, OIB 24336697908, Kolodvorska Ulica 34,40320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07011368079</item>
      <item>, OIB null</item>
      <item>, OIB 99950550512</item>
      <item>, OIB 24336697908</item>
    </izvorni_sadrzaj>
    <derivirana_varijabla naziv="DomainObject.Predmet.SudioniciListNazivOIB_1">
      <item>, OIB 85821130368</item>
      <item>, OIB 07011368079</item>
      <item>, OIB null</item>
      <item>, OIB 99950550512</item>
      <item>, OIB 24336697908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F5E47-747A-47BA-910B-62124DA97B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3059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2017-03-06T09:09:00Z</dcterms:created>
  <dc:creator>Maja Valušnig</dc:creator>
  <cp:lastModifiedBy>Marko Makaj</cp:lastModifiedBy>
  <cp:lastPrinted>2017-03-06T09:15:00Z</cp:lastPrinted>
  <dcterms:modified xmlns:xsi="http://www.w3.org/2001/XMLSchema-instance" xsi:type="dcterms:W3CDTF">2017-03-06T09:16:00Z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