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60e85" w14:paraId="9e60e85" w:rsidRDefault="004E5A62" w:rsidP="008C5F4C" w:rsidR="00DF14A8" w:rsidRPr="004E5A62">
      <w:pPr>
        <w:jc w:val="both"/>
        <w15:collapsed w:val="false"/>
      </w:pPr>
      <w:bookmarkStart w:name="_GoBack" w:id="0"/>
      <w:bookmarkEnd w:id="0"/>
      <w:r>
        <w:t xml:space="preserve">           </w:t>
      </w:r>
      <w:r w:rsidR="00DF14A8" w:rsidRPr="004E5A62">
        <w:t xml:space="preserve">     </w:t>
      </w:r>
      <w:r w:rsidR="00B73C25">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9" o:title="HR grb"/>
          </v:shape>
        </w:pict>
      </w:r>
      <w:r w:rsidR="00DF14A8" w:rsidRPr="004E5A62">
        <w:t xml:space="preserve">                                                         </w:t>
      </w:r>
    </w:p>
    <w:p w:rsidRDefault="004E5A62" w:rsidP="00DF14A8" w:rsidR="00DF14A8" w:rsidRPr="004E5A62">
      <w:r>
        <w:t xml:space="preserve">   </w:t>
      </w:r>
      <w:r w:rsidR="00DF14A8" w:rsidRPr="004E5A62">
        <w:t xml:space="preserve"> REPUBLIKA HRVATSKA</w:t>
      </w:r>
    </w:p>
    <w:p w:rsidRDefault="00DF14A8" w:rsidP="00DF14A8" w:rsidR="00DF14A8" w:rsidRPr="004E5A62">
      <w:r w:rsidRPr="004E5A62">
        <w:t xml:space="preserve"> TRGOVAČKI SUD U PAZINU</w:t>
      </w:r>
    </w:p>
    <w:p w:rsidRDefault="00DF14A8" w:rsidP="004E5A62" w:rsidR="00DF14A8" w:rsidRPr="004E5A62">
      <w:pPr>
        <w:ind w:firstLine="708"/>
      </w:pPr>
      <w:r w:rsidRPr="004E5A62">
        <w:t xml:space="preserve"> Pazin, Dršćevka 1</w:t>
      </w:r>
    </w:p>
    <w:p w:rsidRDefault="00DF14A8" w:rsidP="00DF14A8" w:rsidR="00DF14A8" w:rsidRPr="004E5A62">
      <w:pPr>
        <w:jc w:val="center"/>
      </w:pPr>
    </w:p>
    <w:p w:rsidRDefault="00517A02" w:rsidP="000515A0" w:rsidR="00517A02" w:rsidRPr="004E5A62">
      <w:pPr>
        <w:ind w:firstLine="708"/>
        <w:jc w:val="both"/>
      </w:pPr>
      <w:r w:rsidRPr="004E5A62">
        <w:t xml:space="preserve">Trgovački sud u Pazinu, po stečajnom sucu Ivanu Dujiću, </w:t>
      </w:r>
      <w:r w:rsidR="00A92C33" w:rsidRPr="004E5A62">
        <w:t>po prijedlogu predlagatelj</w:t>
      </w:r>
      <w:r w:rsidR="0052169F" w:rsidRPr="004E5A62">
        <w:t>a Massima Conzade iz Feltre, Via Salita del Corno 1, Italija, OIB: 33269268585</w:t>
      </w:r>
      <w:r w:rsidR="00A92C33" w:rsidRPr="004E5A62">
        <w:t xml:space="preserve">, za </w:t>
      </w:r>
      <w:r w:rsidR="00C36A0E" w:rsidRPr="004E5A62">
        <w:t>nastav</w:t>
      </w:r>
      <w:r w:rsidR="00A92C33" w:rsidRPr="004E5A62">
        <w:t>a</w:t>
      </w:r>
      <w:r w:rsidR="00C36A0E" w:rsidRPr="004E5A62">
        <w:t xml:space="preserve">k postupka nad </w:t>
      </w:r>
      <w:r w:rsidR="004E5A62">
        <w:t xml:space="preserve">Stečajnom masom iza CONZADA d.o.o. u stečaju Rijeka, Vatroslava Lisinskog 2, OIB: </w:t>
      </w:r>
      <w:r w:rsidR="004E5A62" w:rsidRPr="00652BB9">
        <w:t>09845674173</w:t>
      </w:r>
      <w:r w:rsidR="00FE1990" w:rsidRPr="004E5A62">
        <w:t xml:space="preserve">, </w:t>
      </w:r>
      <w:r w:rsidR="0086394E" w:rsidRPr="004E5A62">
        <w:t>2</w:t>
      </w:r>
      <w:r w:rsidR="0052169F" w:rsidRPr="004E5A62">
        <w:t>3</w:t>
      </w:r>
      <w:r w:rsidR="00FE1990" w:rsidRPr="004E5A62">
        <w:t xml:space="preserve">. </w:t>
      </w:r>
      <w:r w:rsidR="0052169F" w:rsidRPr="004E5A62">
        <w:t>svibnja</w:t>
      </w:r>
      <w:r w:rsidR="00FE1990" w:rsidRPr="004E5A62">
        <w:t xml:space="preserve"> 2018.</w:t>
      </w:r>
      <w:r w:rsidRPr="004E5A62">
        <w:t xml:space="preserve">, donio je sljedeći </w:t>
      </w:r>
    </w:p>
    <w:p w:rsidRDefault="00A92C33" w:rsidP="000515A0" w:rsidR="00A92C33" w:rsidRPr="004E5A62">
      <w:pPr>
        <w:ind w:firstLine="708"/>
        <w:jc w:val="both"/>
      </w:pPr>
    </w:p>
    <w:p w:rsidRDefault="00517A02" w:rsidP="00BA7889" w:rsidR="000515A0" w:rsidRPr="004E5A62">
      <w:pPr>
        <w:ind w:firstLine="708"/>
        <w:jc w:val="center"/>
      </w:pPr>
      <w:r w:rsidRPr="004E5A62">
        <w:t>Z A K L J U Č A K</w:t>
      </w:r>
    </w:p>
    <w:p w:rsidRDefault="00517A02" w:rsidP="00517A02" w:rsidR="00517A02" w:rsidRPr="004E5A62">
      <w:pPr>
        <w:jc w:val="center"/>
      </w:pPr>
    </w:p>
    <w:p w:rsidRDefault="00517A02" w:rsidP="00FE1990" w:rsidR="00DA54DC" w:rsidRPr="004E5A62">
      <w:pPr>
        <w:jc w:val="both"/>
      </w:pPr>
      <w:r w:rsidRPr="004E5A62">
        <w:tab/>
      </w:r>
      <w:r w:rsidR="00DA54DC" w:rsidRPr="004E5A62">
        <w:t>I.</w:t>
      </w:r>
      <w:r w:rsidR="00DA54DC" w:rsidRPr="004E5A62">
        <w:tab/>
        <w:t xml:space="preserve">Poziva se </w:t>
      </w:r>
      <w:r w:rsidR="00347256" w:rsidRPr="004E5A62">
        <w:t>predlagatelj</w:t>
      </w:r>
      <w:r w:rsidR="0052169F" w:rsidRPr="004E5A62">
        <w:t xml:space="preserve"> Massimo Conzada iz Feltre, Via Salita del Corno 1, Italija, OIB: 33269268585</w:t>
      </w:r>
      <w:r w:rsidR="00FE1990" w:rsidRPr="004E5A62">
        <w:t xml:space="preserve">, </w:t>
      </w:r>
      <w:r w:rsidR="00DA54DC" w:rsidRPr="004E5A62">
        <w:t xml:space="preserve">da u roku od </w:t>
      </w:r>
      <w:r w:rsidR="0052169F" w:rsidRPr="004E5A62">
        <w:t>2</w:t>
      </w:r>
      <w:r w:rsidR="00FE1990" w:rsidRPr="004E5A62">
        <w:t>0</w:t>
      </w:r>
      <w:r w:rsidR="00DA54DC" w:rsidRPr="004E5A62">
        <w:t xml:space="preserve"> dana od dana dostave ovog zaključka (a dostava se smatra obavljenom istekom osmoga dana od dana objave pismena na mrežnoj stranici e-oglasna ploča sudova - čl. 12. Stečajnog zakona) uplat</w:t>
      </w:r>
      <w:r w:rsidR="00A92C33" w:rsidRPr="004E5A62">
        <w:t>i</w:t>
      </w:r>
      <w:r w:rsidR="00DA54DC" w:rsidRPr="004E5A62">
        <w:t xml:space="preserve"> na depozit ovog suda broj: HR43 2390001 1300029763, poziv na broj 020-</w:t>
      </w:r>
      <w:r w:rsidR="0052169F" w:rsidRPr="004E5A62">
        <w:t>165-18</w:t>
      </w:r>
      <w:r w:rsidR="00315661" w:rsidRPr="004E5A62">
        <w:t>,</w:t>
      </w:r>
      <w:r w:rsidR="00A92C33" w:rsidRPr="004E5A62">
        <w:t xml:space="preserve"> </w:t>
      </w:r>
      <w:r w:rsidR="00C36A0E" w:rsidRPr="004E5A62">
        <w:t xml:space="preserve"> predujam u </w:t>
      </w:r>
      <w:r w:rsidR="00D974D5" w:rsidRPr="004E5A62">
        <w:t xml:space="preserve">iznosu od </w:t>
      </w:r>
      <w:r w:rsidR="00315661" w:rsidRPr="004E5A62">
        <w:t>8</w:t>
      </w:r>
      <w:r w:rsidR="00DA54DC" w:rsidRPr="004E5A62">
        <w:t xml:space="preserve">.000,00 kuna (slovima: </w:t>
      </w:r>
      <w:r w:rsidR="00315661" w:rsidRPr="004E5A62">
        <w:t>osam</w:t>
      </w:r>
      <w:r w:rsidR="00DA54DC" w:rsidRPr="004E5A62">
        <w:t xml:space="preserve"> tisuća kuna) za namirenje troškova nastavljanja postupka radi naknadne diobe te da dokaz o uplati dostav</w:t>
      </w:r>
      <w:r w:rsidR="00315661" w:rsidRPr="004E5A62">
        <w:t>i</w:t>
      </w:r>
      <w:r w:rsidR="00DA54DC" w:rsidRPr="004E5A62">
        <w:t xml:space="preserve"> sudu.</w:t>
      </w:r>
    </w:p>
    <w:p w:rsidRDefault="00DA54DC" w:rsidP="00DA54DC" w:rsidR="00DA54DC" w:rsidRPr="004E5A62">
      <w:pPr>
        <w:jc w:val="both"/>
      </w:pPr>
    </w:p>
    <w:p w:rsidRDefault="0052169F" w:rsidP="00DA54DC" w:rsidR="002C6D33" w:rsidRPr="004E5A62">
      <w:pPr>
        <w:jc w:val="both"/>
      </w:pPr>
      <w:r w:rsidRPr="004E5A62">
        <w:tab/>
        <w:t>II.</w:t>
      </w:r>
      <w:r w:rsidRPr="004E5A62">
        <w:tab/>
        <w:t>Ako predlagatelj</w:t>
      </w:r>
      <w:r w:rsidR="00FE1990" w:rsidRPr="004E5A62">
        <w:t xml:space="preserve"> </w:t>
      </w:r>
      <w:r w:rsidR="00DA54DC" w:rsidRPr="004E5A62">
        <w:t xml:space="preserve">u roku od </w:t>
      </w:r>
      <w:r w:rsidRPr="004E5A62">
        <w:t>2</w:t>
      </w:r>
      <w:r w:rsidR="00FE1990" w:rsidRPr="004E5A62">
        <w:t>0</w:t>
      </w:r>
      <w:r w:rsidR="00DA54DC" w:rsidRPr="004E5A62">
        <w:t xml:space="preserve"> dana </w:t>
      </w:r>
      <w:r w:rsidR="00BA7889" w:rsidRPr="004E5A62">
        <w:t xml:space="preserve">od dana dostave ovog zaključka </w:t>
      </w:r>
      <w:r w:rsidR="00DA54DC" w:rsidRPr="004E5A62">
        <w:t>ne uplat</w:t>
      </w:r>
      <w:r w:rsidR="00A92C33" w:rsidRPr="004E5A62">
        <w:t>i</w:t>
      </w:r>
      <w:r w:rsidR="00DA54DC" w:rsidRPr="004E5A62">
        <w:t xml:space="preserve"> predujam u iznosu označenom u točki I. izreke ovog zaključka, te ne dostav</w:t>
      </w:r>
      <w:r w:rsidR="00315661" w:rsidRPr="004E5A62">
        <w:t>i</w:t>
      </w:r>
      <w:r w:rsidR="00DA54DC" w:rsidRPr="004E5A62">
        <w:t xml:space="preserve"> dokaz o uplati, sud će prijedlog za nastav</w:t>
      </w:r>
      <w:r w:rsidR="00315661" w:rsidRPr="004E5A62">
        <w:t>ak</w:t>
      </w:r>
      <w:r w:rsidR="00DA54DC" w:rsidRPr="004E5A62">
        <w:t xml:space="preserve"> postupka odbaciti.</w:t>
      </w:r>
    </w:p>
    <w:p w:rsidRDefault="00BA7889" w:rsidP="00DA54DC" w:rsidR="00BA7889" w:rsidRPr="004E5A62">
      <w:pPr>
        <w:jc w:val="both"/>
      </w:pPr>
    </w:p>
    <w:p w:rsidRDefault="000515A0" w:rsidP="000515A0" w:rsidR="000515A0" w:rsidRPr="004E5A62">
      <w:pPr>
        <w:jc w:val="center"/>
      </w:pPr>
      <w:r w:rsidRPr="004E5A62">
        <w:t>Obrazloženje</w:t>
      </w:r>
    </w:p>
    <w:p w:rsidRDefault="000515A0" w:rsidP="000515A0" w:rsidR="000515A0" w:rsidRPr="004E5A62"/>
    <w:p w:rsidRDefault="0052169F" w:rsidP="0052169F" w:rsidR="0052169F" w:rsidRPr="004E5A62">
      <w:pPr>
        <w:jc w:val="both"/>
      </w:pPr>
      <w:r w:rsidRPr="004E5A62">
        <w:tab/>
        <w:t>Rješenjem ovog suda posl. br. St-235/2017-4 od 16. lipnja 2017.  otvorio je skraćeni stečajni postupak nad dužnikom CONZADA d.o.o. Rovinj, za stečajnog upravitelja imenovana je Dubravka Stašić iz Rijeke, Vatroslava Lisinskog 2, OIB 23303100671, te je zaključen skraćeni stečajni postupak.</w:t>
      </w:r>
    </w:p>
    <w:p w:rsidRDefault="00B132E7" w:rsidP="0052169F" w:rsidR="00B132E7" w:rsidRPr="004E5A62">
      <w:pPr>
        <w:jc w:val="both"/>
      </w:pPr>
    </w:p>
    <w:p w:rsidRDefault="0052169F" w:rsidP="00A92C33" w:rsidR="00A92C33" w:rsidRPr="004E5A62">
      <w:pPr>
        <w:jc w:val="both"/>
      </w:pPr>
      <w:r w:rsidRPr="004E5A62">
        <w:tab/>
      </w:r>
      <w:r w:rsidR="00FE1990" w:rsidRPr="004E5A62">
        <w:t>Predlagatelj</w:t>
      </w:r>
      <w:r w:rsidR="00A92C33" w:rsidRPr="004E5A62">
        <w:t xml:space="preserve"> </w:t>
      </w:r>
      <w:r w:rsidRPr="004E5A62">
        <w:t>Massimo Conzada iz Feltre, Via Salita del Corno 1, Italija, OIB: 33269268585</w:t>
      </w:r>
      <w:r w:rsidR="00A92C33" w:rsidRPr="004E5A62">
        <w:t xml:space="preserve">, </w:t>
      </w:r>
      <w:r w:rsidRPr="004E5A62">
        <w:t xml:space="preserve"> </w:t>
      </w:r>
      <w:r w:rsidR="00A92C33" w:rsidRPr="004E5A62">
        <w:t xml:space="preserve">je </w:t>
      </w:r>
      <w:r w:rsidRPr="004E5A62">
        <w:t>u podnescima od 15. i 17. svibnja 2</w:t>
      </w:r>
      <w:r w:rsidR="00A92C33" w:rsidRPr="004E5A62">
        <w:t>018</w:t>
      </w:r>
      <w:r w:rsidR="00FE1990" w:rsidRPr="004E5A62">
        <w:t xml:space="preserve">. </w:t>
      </w:r>
      <w:r w:rsidR="002C6D33" w:rsidRPr="004E5A62">
        <w:t>predl</w:t>
      </w:r>
      <w:r w:rsidR="00DA54DC" w:rsidRPr="004E5A62">
        <w:t>o</w:t>
      </w:r>
      <w:r w:rsidR="002C6D33" w:rsidRPr="004E5A62">
        <w:t>ž</w:t>
      </w:r>
      <w:r w:rsidR="00DA54DC" w:rsidRPr="004E5A62">
        <w:t>i</w:t>
      </w:r>
      <w:r w:rsidRPr="004E5A62">
        <w:t>o</w:t>
      </w:r>
      <w:r w:rsidR="002C6D33" w:rsidRPr="004E5A62">
        <w:t xml:space="preserve"> nastavak postupka u odnosu na stečajnu masu dužnika </w:t>
      </w:r>
      <w:r w:rsidRPr="004E5A62">
        <w:t>CONZADA d.o.o. u stečaju</w:t>
      </w:r>
      <w:r w:rsidR="00DA54DC" w:rsidRPr="004E5A62">
        <w:t xml:space="preserve">, nad kojim je stečajni postupak otvoren i zaključen, jer društvo ima </w:t>
      </w:r>
      <w:r w:rsidR="00A92C33" w:rsidRPr="004E5A62">
        <w:t xml:space="preserve">imovinu koju bi trebalo unovčiti (u podnesku od </w:t>
      </w:r>
      <w:r w:rsidRPr="004E5A62">
        <w:t>1. veljače 2018. naveo je da dužnik ima u vlasništvu nekretninu upisanu u z.k. ul. 609 k.o. Rovinj)</w:t>
      </w:r>
      <w:r w:rsidR="00A92C33" w:rsidRPr="004E5A62">
        <w:t>.</w:t>
      </w:r>
    </w:p>
    <w:p w:rsidRDefault="00B132E7" w:rsidP="00A92C33" w:rsidR="00B132E7" w:rsidRPr="004E5A62">
      <w:pPr>
        <w:jc w:val="both"/>
      </w:pPr>
    </w:p>
    <w:p w:rsidRDefault="00DA54DC" w:rsidP="00A92C33" w:rsidR="00DA54DC" w:rsidRPr="004E5A62">
      <w:pPr>
        <w:jc w:val="both"/>
      </w:pPr>
      <w:r w:rsidRPr="004E5A62">
        <w:tab/>
        <w:t>U situaciji kada je otvoren i zaključen stečajni postupak nad dužnikom, te kada je utvrđeno da isti ima imovinu, primjenjuje se odredba čl. 289. Stečajnog zakona (dalje: SZ), o nastavljanju postupka radi naknadne diobe. Po st. 3. navedene odredbe, određivanje nastavljanja postupka sud može uvjetovati uplatom predujma kojim će se namiriti troškovi nastavljanja postupka radi naknadne diobe.</w:t>
      </w:r>
    </w:p>
    <w:p w:rsidRDefault="00B132E7" w:rsidP="00A92C33" w:rsidR="00B132E7" w:rsidRPr="004E5A62">
      <w:pPr>
        <w:jc w:val="both"/>
      </w:pPr>
    </w:p>
    <w:p w:rsidRDefault="00DA54DC" w:rsidP="00DA54DC" w:rsidR="00A92C33" w:rsidRPr="004E5A62">
      <w:pPr>
        <w:jc w:val="both"/>
      </w:pPr>
      <w:r w:rsidRPr="004E5A62">
        <w:tab/>
      </w:r>
      <w:r w:rsidR="00A92C33" w:rsidRPr="004E5A62">
        <w:t xml:space="preserve">Prema ocjeni suda za pokriće troškova </w:t>
      </w:r>
      <w:r w:rsidR="00315661" w:rsidRPr="004E5A62">
        <w:t xml:space="preserve">nastavka </w:t>
      </w:r>
      <w:r w:rsidR="00A92C33" w:rsidRPr="004E5A62">
        <w:t xml:space="preserve">postupka potreban je iznos od barem </w:t>
      </w:r>
      <w:r w:rsidR="00315661" w:rsidRPr="004E5A62">
        <w:t>8</w:t>
      </w:r>
      <w:r w:rsidR="00A92C33" w:rsidRPr="004E5A62">
        <w:t>.000,00 kuna</w:t>
      </w:r>
      <w:r w:rsidR="00315661" w:rsidRPr="004E5A62">
        <w:t>, za</w:t>
      </w:r>
      <w:r w:rsidR="00A92C33" w:rsidRPr="004E5A62">
        <w:t xml:space="preserve"> </w:t>
      </w:r>
      <w:r w:rsidR="00315661" w:rsidRPr="004E5A62">
        <w:t xml:space="preserve">troškove otvaranja računa stečajne mase, izrade pečata, </w:t>
      </w:r>
      <w:r w:rsidR="00A92C33" w:rsidRPr="004E5A62">
        <w:t xml:space="preserve">troškove i nagradu </w:t>
      </w:r>
      <w:r w:rsidR="00A92C33" w:rsidRPr="004E5A62">
        <w:lastRenderedPageBreak/>
        <w:t>stečajnog upravitelja, troškove unovčenja imovine</w:t>
      </w:r>
      <w:r w:rsidR="00315661" w:rsidRPr="004E5A62">
        <w:t xml:space="preserve"> dužnika</w:t>
      </w:r>
      <w:r w:rsidR="00A92C33" w:rsidRPr="004E5A62">
        <w:t>, troškove vođenja knjigovodstva i dr.</w:t>
      </w:r>
    </w:p>
    <w:p w:rsidRDefault="00315661" w:rsidP="00DA54DC" w:rsidR="00DA54DC" w:rsidRPr="004E5A62">
      <w:pPr>
        <w:jc w:val="both"/>
      </w:pPr>
      <w:r w:rsidRPr="004E5A62">
        <w:tab/>
      </w:r>
      <w:r w:rsidR="00DA54DC" w:rsidRPr="004E5A62">
        <w:t xml:space="preserve">S obzirom </w:t>
      </w:r>
      <w:r w:rsidRPr="004E5A62">
        <w:t xml:space="preserve">na navedeno je, </w:t>
      </w:r>
      <w:r w:rsidR="00DA54DC" w:rsidRPr="004E5A62">
        <w:t>temeljem čl. 289. st. 3. SZ-a</w:t>
      </w:r>
      <w:r w:rsidRPr="004E5A62">
        <w:t>,</w:t>
      </w:r>
      <w:r w:rsidR="00DA54DC" w:rsidRPr="004E5A62">
        <w:t xml:space="preserve"> </w:t>
      </w:r>
      <w:r w:rsidRPr="004E5A62">
        <w:t>odlučeno</w:t>
      </w:r>
      <w:r w:rsidR="00DA54DC" w:rsidRPr="004E5A62">
        <w:t xml:space="preserve"> kao u izreci.  </w:t>
      </w:r>
    </w:p>
    <w:p w:rsidRDefault="00AB3722" w:rsidP="00DA54DC" w:rsidR="00AB3722" w:rsidRPr="004E5A62">
      <w:pPr>
        <w:jc w:val="both"/>
      </w:pPr>
    </w:p>
    <w:p w:rsidRDefault="000515A0" w:rsidP="00C2716A" w:rsidR="000515A0" w:rsidRPr="004E5A62">
      <w:pPr>
        <w:jc w:val="center"/>
      </w:pPr>
      <w:r w:rsidRPr="004E5A62">
        <w:t xml:space="preserve">U Pazinu, </w:t>
      </w:r>
      <w:r w:rsidR="00B132E7" w:rsidRPr="004E5A62">
        <w:t>23</w:t>
      </w:r>
      <w:r w:rsidR="00FE1990" w:rsidRPr="004E5A62">
        <w:t xml:space="preserve">. </w:t>
      </w:r>
      <w:r w:rsidR="00B132E7" w:rsidRPr="004E5A62">
        <w:t>svibnja</w:t>
      </w:r>
      <w:r w:rsidR="00FE1990" w:rsidRPr="004E5A62">
        <w:t xml:space="preserve"> 2018.</w:t>
      </w:r>
    </w:p>
    <w:p w:rsidRDefault="00315661" w:rsidP="00C2716A" w:rsidR="00315661" w:rsidRPr="004E5A62">
      <w:pPr>
        <w:jc w:val="center"/>
      </w:pPr>
    </w:p>
    <w:p w:rsidRDefault="000515A0" w:rsidP="000515A0" w:rsidR="000515A0" w:rsidRPr="004E5A62">
      <w:r w:rsidRPr="004E5A62">
        <w:t xml:space="preserve">                                                                                        </w:t>
      </w:r>
      <w:r w:rsidR="008C5F4C" w:rsidRPr="004E5A62">
        <w:tab/>
      </w:r>
      <w:r w:rsidRPr="004E5A62">
        <w:t xml:space="preserve"> </w:t>
      </w:r>
      <w:r w:rsidR="008C5F4C" w:rsidRPr="004E5A62">
        <w:t xml:space="preserve">     </w:t>
      </w:r>
      <w:r w:rsidR="00517A02" w:rsidRPr="004E5A62">
        <w:t xml:space="preserve">   </w:t>
      </w:r>
      <w:r w:rsidR="00AB3722" w:rsidRPr="004E5A62">
        <w:tab/>
      </w:r>
      <w:r w:rsidRPr="004E5A62">
        <w:t>Stečajni sudac</w:t>
      </w:r>
    </w:p>
    <w:p w:rsidRDefault="000515A0" w:rsidP="000515A0" w:rsidR="008C5F4C" w:rsidRPr="004E5A62">
      <w:pPr>
        <w:ind w:firstLine="708"/>
      </w:pPr>
      <w:r w:rsidRPr="004E5A62">
        <w:tab/>
      </w:r>
      <w:r w:rsidRPr="004E5A62">
        <w:tab/>
      </w:r>
      <w:r w:rsidRPr="004E5A62">
        <w:tab/>
      </w:r>
      <w:r w:rsidRPr="004E5A62">
        <w:tab/>
      </w:r>
      <w:r w:rsidRPr="004E5A62">
        <w:tab/>
        <w:t xml:space="preserve">                   </w:t>
      </w:r>
    </w:p>
    <w:p w:rsidRDefault="008C5F4C" w:rsidP="000515A0" w:rsidR="000515A0" w:rsidRPr="004E5A62">
      <w:pPr>
        <w:ind w:firstLine="708"/>
      </w:pPr>
      <w:r w:rsidRPr="004E5A62">
        <w:tab/>
      </w:r>
      <w:r w:rsidRPr="004E5A62">
        <w:tab/>
      </w:r>
      <w:r w:rsidRPr="004E5A62">
        <w:tab/>
      </w:r>
      <w:r w:rsidRPr="004E5A62">
        <w:tab/>
      </w:r>
      <w:r w:rsidRPr="004E5A62">
        <w:tab/>
      </w:r>
      <w:r w:rsidRPr="004E5A62">
        <w:tab/>
        <w:t xml:space="preserve">     </w:t>
      </w:r>
      <w:r w:rsidR="000515A0" w:rsidRPr="004E5A62">
        <w:t xml:space="preserve">   </w:t>
      </w:r>
      <w:r w:rsidRPr="004E5A62">
        <w:tab/>
        <w:t xml:space="preserve">         </w:t>
      </w:r>
      <w:r w:rsidR="00517A02" w:rsidRPr="004E5A62">
        <w:t xml:space="preserve">   </w:t>
      </w:r>
      <w:r w:rsidR="00AB3722" w:rsidRPr="004E5A62">
        <w:t xml:space="preserve">   </w:t>
      </w:r>
      <w:r w:rsidR="000515A0" w:rsidRPr="004E5A62">
        <w:t>Ivan Dujić</w:t>
      </w:r>
      <w:r w:rsidR="00B73C25">
        <w:t>, v.r.</w:t>
      </w:r>
    </w:p>
    <w:p w:rsidRDefault="000515A0" w:rsidP="000515A0" w:rsidR="000515A0" w:rsidRPr="004E5A62"/>
    <w:p w:rsidRDefault="00A336AC" w:rsidP="000515A0" w:rsidR="00A336AC" w:rsidRPr="004E5A62"/>
    <w:p w:rsidRDefault="00517A02" w:rsidP="000515A0" w:rsidR="00517A02" w:rsidRPr="004E5A62"/>
    <w:p w:rsidRDefault="000515A0" w:rsidP="000515A0" w:rsidR="000515A0" w:rsidRPr="004E5A62">
      <w:r w:rsidRPr="004E5A62">
        <w:t>UPUTA O PRAVNOM LIJEKU</w:t>
      </w:r>
    </w:p>
    <w:p w:rsidRDefault="00517A02" w:rsidP="000515A0" w:rsidR="000515A0" w:rsidRPr="004E5A62">
      <w:r w:rsidRPr="004E5A62">
        <w:t xml:space="preserve">Protiv ovog zaključka žalba nije dopuštena (čl. 19. st. 7. Stečajnog zakona).  </w:t>
      </w:r>
    </w:p>
    <w:p w:rsidRDefault="00517A02" w:rsidP="000515A0" w:rsidR="00517A02" w:rsidRPr="004E5A62"/>
    <w:p w:rsidRDefault="00517A02" w:rsidP="00517A02" w:rsidR="00517A02" w:rsidRPr="004E5A62">
      <w:r w:rsidRPr="004E5A62">
        <w:t>DNA:</w:t>
      </w:r>
    </w:p>
    <w:p w:rsidRDefault="00517A02" w:rsidP="00B132E7" w:rsidR="00B132E7" w:rsidRPr="004E5A62">
      <w:r w:rsidRPr="004E5A62">
        <w:t xml:space="preserve">- e </w:t>
      </w:r>
      <w:r w:rsidR="0043662D" w:rsidRPr="004E5A62">
        <w:t>-</w:t>
      </w:r>
      <w:r w:rsidRPr="004E5A62">
        <w:t xml:space="preserve"> oglasna ploča</w:t>
      </w:r>
      <w:r w:rsidR="00315661" w:rsidRPr="004E5A62">
        <w:t>,</w:t>
      </w:r>
      <w:r w:rsidR="00B132E7" w:rsidRPr="004E5A62">
        <w:t xml:space="preserve"> 8 dana</w:t>
      </w:r>
    </w:p>
    <w:p w:rsidRDefault="00517A02" w:rsidP="00B132E7" w:rsidR="00B132E7" w:rsidRPr="004E5A62">
      <w:r w:rsidRPr="004E5A62">
        <w:t>-</w:t>
      </w:r>
      <w:r w:rsidR="00B132E7" w:rsidRPr="004E5A62">
        <w:t xml:space="preserve"> predlagatelju, po pun. Dejanu Jakcu odvj. iz Buzeta</w:t>
      </w:r>
    </w:p>
    <w:p w:rsidRDefault="00BA7889" w:rsidP="00BA7889" w:rsidR="00BA7889" w:rsidRPr="004E5A62">
      <w:pPr>
        <w:jc w:val="both"/>
      </w:pPr>
    </w:p>
    <w:p w:rsidRDefault="00315661" w:rsidP="00BA7889" w:rsidR="00315661" w:rsidRPr="004E5A62">
      <w:pPr>
        <w:jc w:val="both"/>
      </w:pPr>
    </w:p>
    <w:p w:rsidRDefault="00C36A0E" w:rsidP="00517A02" w:rsidR="00C36A0E" w:rsidRPr="004E5A62">
      <w:r w:rsidRPr="004E5A62">
        <w:t>R.</w:t>
      </w:r>
    </w:p>
    <w:p w:rsidRDefault="00C36A0E" w:rsidP="00517A02" w:rsidR="00C36A0E" w:rsidRPr="004E5A62">
      <w:r w:rsidRPr="004E5A62">
        <w:t xml:space="preserve">Kal. </w:t>
      </w:r>
      <w:r w:rsidR="0052169F" w:rsidRPr="004E5A62">
        <w:t>3</w:t>
      </w:r>
      <w:r w:rsidR="00BA7889" w:rsidRPr="004E5A62">
        <w:t>0</w:t>
      </w:r>
      <w:r w:rsidRPr="004E5A62">
        <w:t xml:space="preserve"> dana</w:t>
      </w:r>
    </w:p>
    <w:sectPr w:rsidSect="003D4ED2" w:rsidR="00C36A0E" w:rsidRPr="004E5A6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2B86" w:rsidP="0060566F" w:rsidR="002C2B86">
      <w:r>
        <w:separator/>
      </w:r>
    </w:p>
  </w:endnote>
  <w:endnote w:id="0" w:type="continuationSeparator">
    <w:p w:rsidRDefault="002C2B86" w:rsidP="0060566F" w:rsidR="002C2B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2B86" w:rsidP="0060566F" w:rsidR="002C2B86">
      <w:r>
        <w:separator/>
      </w:r>
    </w:p>
  </w:footnote>
  <w:footnote w:id="0" w:type="continuationSeparator">
    <w:p w:rsidRDefault="002C2B86" w:rsidP="0060566F" w:rsidR="002C2B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ED2" w:rsidP="003D4ED2" w:rsidR="0060566F">
    <w:pPr>
      <w:pStyle w:val="Zaglavlje"/>
      <w:jc w:val="center"/>
    </w:pPr>
    <w:r>
      <w:tab/>
    </w:r>
    <w:r>
      <w:fldChar w:fldCharType="begin"/>
    </w:r>
    <w:r>
      <w:instrText>PAGE   \* MERGEFORMAT</w:instrText>
    </w:r>
    <w:r>
      <w:fldChar w:fldCharType="separate"/>
    </w:r>
    <w:r w:rsidR="00B73C25">
      <w:rPr>
        <w:noProof/>
      </w:rPr>
      <w:t>2</w:t>
    </w:r>
    <w:r>
      <w:fldChar w:fldCharType="end"/>
    </w:r>
    <w:r>
      <w:t xml:space="preserve"> </w:t>
    </w:r>
    <w:r>
      <w:tab/>
      <w:t>10 St-165/2018-25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4ED2" w:rsidP="003D4ED2" w:rsidR="003D4ED2">
    <w:pPr>
      <w:pStyle w:val="Zaglavlje"/>
      <w:jc w:val="right"/>
    </w:pPr>
    <w:r>
      <w:t>10 St-165/2018-25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FF605D"/>
    <w:multiLevelType w:val="hybridMultilevel"/>
    <w:tmpl w:val="C1CA08F4"/>
    <w:lvl w:tplc="20BE7AA0"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2010990"/>
    <w:multiLevelType w:val="hybridMultilevel"/>
    <w:tmpl w:val="07E0875C"/>
    <w:lvl w:tplc="5BFEBC5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C8B0E6E"/>
    <w:multiLevelType w:val="hybridMultilevel"/>
    <w:tmpl w:val="1CAAF4F0"/>
    <w:lvl w:tplc="951AA540"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NotTrackMoves/>
  <w:defaultTabStop w:val="708"/>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515A0"/>
    <w:rsid w:val="0004215F"/>
    <w:rsid w:val="000515A0"/>
    <w:rsid w:val="000618A5"/>
    <w:rsid w:val="000954F1"/>
    <w:rsid w:val="00106AEC"/>
    <w:rsid w:val="00157E13"/>
    <w:rsid w:val="00176D45"/>
    <w:rsid w:val="0018432B"/>
    <w:rsid w:val="0019715E"/>
    <w:rsid w:val="002002EE"/>
    <w:rsid w:val="00263894"/>
    <w:rsid w:val="00263BAD"/>
    <w:rsid w:val="002B6C11"/>
    <w:rsid w:val="002C2B86"/>
    <w:rsid w:val="002C6D33"/>
    <w:rsid w:val="00315661"/>
    <w:rsid w:val="00347256"/>
    <w:rsid w:val="003B058E"/>
    <w:rsid w:val="003D4ED2"/>
    <w:rsid w:val="004100AC"/>
    <w:rsid w:val="00417287"/>
    <w:rsid w:val="00422A5D"/>
    <w:rsid w:val="0043662D"/>
    <w:rsid w:val="00450511"/>
    <w:rsid w:val="00477CC8"/>
    <w:rsid w:val="00491DBD"/>
    <w:rsid w:val="004E5A62"/>
    <w:rsid w:val="00507519"/>
    <w:rsid w:val="00517A02"/>
    <w:rsid w:val="00517BA0"/>
    <w:rsid w:val="0052169F"/>
    <w:rsid w:val="00584E68"/>
    <w:rsid w:val="005F67A8"/>
    <w:rsid w:val="0060566F"/>
    <w:rsid w:val="00614EAB"/>
    <w:rsid w:val="00653688"/>
    <w:rsid w:val="00696D98"/>
    <w:rsid w:val="006B50CD"/>
    <w:rsid w:val="006F36D8"/>
    <w:rsid w:val="007204DF"/>
    <w:rsid w:val="007444C6"/>
    <w:rsid w:val="00771037"/>
    <w:rsid w:val="00797B00"/>
    <w:rsid w:val="007E59B9"/>
    <w:rsid w:val="0086394E"/>
    <w:rsid w:val="008A7739"/>
    <w:rsid w:val="008C5F4C"/>
    <w:rsid w:val="00916002"/>
    <w:rsid w:val="00964CD2"/>
    <w:rsid w:val="00986750"/>
    <w:rsid w:val="009971A7"/>
    <w:rsid w:val="009C5995"/>
    <w:rsid w:val="009D57A5"/>
    <w:rsid w:val="009F593D"/>
    <w:rsid w:val="00A02C0B"/>
    <w:rsid w:val="00A30F08"/>
    <w:rsid w:val="00A336AC"/>
    <w:rsid w:val="00A40153"/>
    <w:rsid w:val="00A92C33"/>
    <w:rsid w:val="00AB3722"/>
    <w:rsid w:val="00AD7F99"/>
    <w:rsid w:val="00B132E7"/>
    <w:rsid w:val="00B73C25"/>
    <w:rsid w:val="00B80E74"/>
    <w:rsid w:val="00B8682D"/>
    <w:rsid w:val="00BA7889"/>
    <w:rsid w:val="00C2716A"/>
    <w:rsid w:val="00C36A0E"/>
    <w:rsid w:val="00C53AD4"/>
    <w:rsid w:val="00CB2AB2"/>
    <w:rsid w:val="00CC7A3F"/>
    <w:rsid w:val="00CF358B"/>
    <w:rsid w:val="00CF7AEE"/>
    <w:rsid w:val="00D3072D"/>
    <w:rsid w:val="00D974D5"/>
    <w:rsid w:val="00DA54DC"/>
    <w:rsid w:val="00DF14A8"/>
    <w:rsid w:val="00E11B82"/>
    <w:rsid w:val="00E825D2"/>
    <w:rsid w:val="00EC3D57"/>
    <w:rsid w:val="00F2306A"/>
    <w:rsid w:val="00F505D1"/>
    <w:rsid w:val="00F56D84"/>
    <w:rsid w:val="00F602C3"/>
    <w:rsid w:val="00FE19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15A0"/>
    <w:rPr>
      <w:rFonts w:eastAsia="Times New Roman" w:hAnsi="Times New Roman" w:ascii="Times New Roman"/>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pple-converted-space" w:type="character">
    <w:name w:val="apple-converted-space"/>
    <w:basedOn w:val="Zadanifontodlomka"/>
    <w:rsid w:val="00E11B82"/>
  </w:style>
  <w:style w:styleId="Zaglavlje" w:type="paragraph">
    <w:name w:val="header"/>
    <w:basedOn w:val="Normal"/>
    <w:link w:val="ZaglavljeChar"/>
    <w:uiPriority w:val="99"/>
    <w:unhideWhenUsed/>
    <w:rsid w:val="0060566F"/>
    <w:pPr>
      <w:tabs>
        <w:tab w:pos="4536" w:val="center"/>
        <w:tab w:pos="9072" w:val="right"/>
      </w:tabs>
    </w:pPr>
  </w:style>
  <w:style w:customStyle="true" w:styleId="ZaglavljeChar" w:type="character">
    <w:name w:val="Zaglavlje Char"/>
    <w:link w:val="Zaglavlje"/>
    <w:uiPriority w:val="99"/>
    <w:rsid w:val="0060566F"/>
    <w:rPr>
      <w:rFonts w:eastAsia="Times New Roman" w:hAnsi="Times New Roman" w:ascii="Times New Roman"/>
      <w:bCs/>
      <w:sz w:val="24"/>
      <w:szCs w:val="24"/>
    </w:rPr>
  </w:style>
  <w:style w:styleId="Podnoje" w:type="paragraph">
    <w:name w:val="footer"/>
    <w:basedOn w:val="Normal"/>
    <w:link w:val="PodnojeChar"/>
    <w:uiPriority w:val="99"/>
    <w:unhideWhenUsed/>
    <w:rsid w:val="0060566F"/>
    <w:pPr>
      <w:tabs>
        <w:tab w:pos="4536" w:val="center"/>
        <w:tab w:pos="9072" w:val="right"/>
      </w:tabs>
    </w:pPr>
  </w:style>
  <w:style w:customStyle="true" w:styleId="PodnojeChar" w:type="character">
    <w:name w:val="Podnožje Char"/>
    <w:link w:val="Podnoje"/>
    <w:uiPriority w:val="99"/>
    <w:rsid w:val="0060566F"/>
    <w:rPr>
      <w:rFonts w:eastAsia="Times New Roman" w:hAnsi="Times New Roman" w:ascii="Times New Roman"/>
      <w:bCs/>
      <w:sz w:val="24"/>
      <w:szCs w:val="24"/>
    </w:rPr>
  </w:style>
  <w:style w:customStyle="true" w:styleId="f01" w:type="character">
    <w:name w:val="f01"/>
    <w:rsid w:val="00A336AC"/>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B73C25"/>
    <w:rPr>
      <w:color w:val="808080"/>
      <w:bdr w:space="0" w:sz="0" w:color="auto" w:val="none"/>
      <w:shd w:fill="auto" w:color="auto" w:val="clear"/>
    </w:rPr>
  </w:style>
  <w:style w:customStyle="true" w:styleId="eSPISCCParagraphDefaultFont" w:type="character">
    <w:name w:val="eSPIS_CC_Paragraph Default Font"/>
    <w:basedOn w:val="Zadanifontodlomka"/>
    <w:rsid w:val="00B73C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3C25"/>
    <w:rPr>
      <w:bdr w:space="0" w:sz="0" w:color="auto" w:val="none"/>
      <w:shd w:fill="FFFFCC" w:color="auto" w:val="clear"/>
      <w:lang w:val="hr-HR"/>
    </w:rPr>
  </w:style>
  <w:style w:customStyle="true" w:styleId="PozadinaSvijetloCrvena" w:type="character">
    <w:name w:val="Pozadina_SvijetloCrvena"/>
    <w:basedOn w:val="eSPISCCParagraphDefaultFont"/>
    <w:rsid w:val="00B73C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3C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945532">
      <w:bodyDiv w:val="true"/>
      <w:marLeft w:val="0"/>
      <w:marRight w:val="0"/>
      <w:marTop w:val="0"/>
      <w:marBottom w:val="0"/>
      <w:divBdr>
        <w:top w:space="0" w:sz="0" w:color="auto" w:val="none"/>
        <w:left w:space="0" w:sz="0" w:color="auto" w:val="none"/>
        <w:bottom w:space="0" w:sz="0" w:color="auto" w:val="none"/>
        <w:right w:space="0" w:sz="0" w:color="auto" w:val="none"/>
      </w:divBdr>
    </w:div>
    <w:div w:id="9557226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19143793">
          <w:marLeft w:val="0"/>
          <w:marRight w:val="0"/>
          <w:marTop w:val="60"/>
          <w:marBottom w:val="0"/>
          <w:divBdr>
            <w:top w:space="0" w:sz="0" w:color="auto" w:val="none"/>
            <w:left w:space="0" w:sz="0" w:color="auto" w:val="none"/>
            <w:bottom w:space="0" w:sz="0" w:color="auto" w:val="none"/>
            <w:right w:space="0" w:sz="0" w:color="auto" w:val="none"/>
          </w:divBdr>
          <w:divsChild>
            <w:div w:id="1989432520">
              <w:marLeft w:val="0"/>
              <w:marRight w:val="0"/>
              <w:marTop w:val="0"/>
              <w:marBottom w:val="0"/>
              <w:divBdr>
                <w:top w:space="0" w:sz="0" w:color="auto" w:val="none"/>
                <w:left w:space="0" w:sz="0" w:color="auto" w:val="none"/>
                <w:bottom w:space="0" w:sz="0" w:color="auto" w:val="none"/>
                <w:right w:space="0" w:sz="0" w:color="auto" w:val="none"/>
              </w:divBdr>
              <w:divsChild>
                <w:div w:id="1144935243">
                  <w:marLeft w:val="3750"/>
                  <w:marRight w:val="0"/>
                  <w:marTop w:val="0"/>
                  <w:marBottom w:val="300"/>
                  <w:divBdr>
                    <w:top w:space="0" w:sz="0" w:color="auto" w:val="none"/>
                    <w:left w:space="0" w:sz="0" w:color="auto" w:val="none"/>
                    <w:bottom w:space="0" w:sz="0" w:color="auto" w:val="none"/>
                    <w:right w:space="0" w:sz="0" w:color="auto" w:val="none"/>
                  </w:divBdr>
                  <w:divsChild>
                    <w:div w:id="3754638">
                      <w:marLeft w:val="0"/>
                      <w:marRight w:val="0"/>
                      <w:marTop w:val="0"/>
                      <w:marBottom w:val="0"/>
                      <w:divBdr>
                        <w:top w:space="0" w:sz="0" w:color="auto" w:val="none"/>
                        <w:left w:space="0" w:sz="0" w:color="auto" w:val="none"/>
                        <w:bottom w:space="0" w:sz="0" w:color="auto" w:val="none"/>
                        <w:right w:space="0" w:sz="0" w:color="auto" w:val="none"/>
                      </w:divBdr>
                      <w:divsChild>
                        <w:div w:id="1053889501">
                          <w:marLeft w:val="0"/>
                          <w:marRight w:val="0"/>
                          <w:marTop w:val="0"/>
                          <w:marBottom w:val="0"/>
                          <w:divBdr>
                            <w:top w:space="0" w:sz="0" w:color="auto" w:val="none"/>
                            <w:left w:space="0" w:sz="0" w:color="auto" w:val="none"/>
                            <w:bottom w:space="0" w:sz="0" w:color="auto" w:val="none"/>
                            <w:right w:space="0" w:sz="0" w:color="auto" w:val="none"/>
                          </w:divBdr>
                          <w:divsChild>
                            <w:div w:id="1788543031">
                              <w:marLeft w:val="0"/>
                              <w:marRight w:val="0"/>
                              <w:marTop w:val="0"/>
                              <w:marBottom w:val="0"/>
                              <w:divBdr>
                                <w:top w:space="0" w:sz="0" w:color="auto" w:val="none"/>
                                <w:left w:space="0" w:sz="0" w:color="auto" w:val="none"/>
                                <w:bottom w:space="0" w:sz="0" w:color="auto" w:val="none"/>
                                <w:right w:space="0" w:sz="0" w:color="auto" w:val="none"/>
                              </w:divBdr>
                              <w:divsChild>
                                <w:div w:id="1198466477">
                                  <w:marLeft w:val="0"/>
                                  <w:marRight w:val="0"/>
                                  <w:marTop w:val="0"/>
                                  <w:marBottom w:val="0"/>
                                  <w:divBdr>
                                    <w:top w:space="0" w:sz="0" w:color="auto" w:val="none"/>
                                    <w:left w:space="0" w:sz="0" w:color="auto" w:val="none"/>
                                    <w:bottom w:space="0" w:sz="0" w:color="auto" w:val="none"/>
                                    <w:right w:space="0" w:sz="0" w:color="auto" w:val="none"/>
                                  </w:divBdr>
                                  <w:divsChild>
                                    <w:div w:id="1150050933">
                                      <w:marLeft w:val="0"/>
                                      <w:marRight w:val="0"/>
                                      <w:marTop w:val="0"/>
                                      <w:marBottom w:val="0"/>
                                      <w:divBdr>
                                        <w:top w:space="0" w:sz="0" w:color="auto" w:val="none"/>
                                        <w:left w:space="0" w:sz="0" w:color="auto" w:val="none"/>
                                        <w:bottom w:space="0" w:sz="0" w:color="auto" w:val="none"/>
                                        <w:right w:space="0" w:sz="0" w:color="auto" w:val="none"/>
                                      </w:divBdr>
                                      <w:divsChild>
                                        <w:div w:id="1066756732">
                                          <w:marLeft w:val="0"/>
                                          <w:marRight w:val="0"/>
                                          <w:marTop w:val="0"/>
                                          <w:marBottom w:val="0"/>
                                          <w:divBdr>
                                            <w:top w:space="0" w:sz="0" w:color="auto" w:val="none"/>
                                            <w:left w:space="0" w:sz="0" w:color="auto" w:val="none"/>
                                            <w:bottom w:space="0" w:sz="0" w:color="auto" w:val="none"/>
                                            <w:right w:space="0" w:sz="0" w:color="auto" w:val="none"/>
                                          </w:divBdr>
                                          <w:divsChild>
                                            <w:div w:id="328676149">
                                              <w:marLeft w:val="0"/>
                                              <w:marRight w:val="0"/>
                                              <w:marTop w:val="0"/>
                                              <w:marBottom w:val="0"/>
                                              <w:divBdr>
                                                <w:top w:space="0" w:sz="0" w:color="auto" w:val="none"/>
                                                <w:left w:space="0" w:sz="0" w:color="auto" w:val="none"/>
                                                <w:bottom w:space="0" w:sz="0" w:color="auto" w:val="none"/>
                                                <w:right w:space="0" w:sz="0" w:color="auto" w:val="none"/>
                                              </w:divBdr>
                                            </w:div>
                                            <w:div w:id="6050400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6659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2018.</izvorni_sadrzaj>
    <derivirana_varijabla naziv="DomainObject.Predmet.DatumOsnivanja_1">21.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odluke o prijedlogu
za upis stečajne mase</izvorni_sadrzaj>
    <derivirana_varijabla naziv="DomainObject.Predmet.Opis_1">novi broj radi odluke o prijedlogu
za upis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St-165/2018</izvorni_sadrzaj>
    <derivirana_varijabla naziv="DomainObject.Predmet.OznakaBroj_1">St-165/2018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CONZADA d.o.o. u stečaju, RIJEKA (ranije: Rovinj)</izvorni_sadrzaj>
    <derivirana_varijabla naziv="DomainObject.Predmet.ProtustrankaFormated_1">  Stečajna masa iza CONZADA d.o.o. u stečaju, RIJEKA (ranije: Rovinj)</derivirana_varijabla>
  </DomainObject.Predmet.ProtustrankaFormated>
  <DomainObject.Predmet.ProtustrankaFormatedOIB>
    <izvorni_sadrzaj>  Stečajna masa iza CONZADA d.o.o. u stečaju, RIJEKA (ranije: Rovinj), OIB 09845674173</izvorni_sadrzaj>
    <derivirana_varijabla naziv="DomainObject.Predmet.ProtustrankaFormatedOIB_1">  Stečajna masa iza CONZADA d.o.o. u stečaju, RIJEKA (ranije: Rovinj), OIB 09845674173</derivirana_varijabla>
  </DomainObject.Predmet.ProtustrankaFormatedOIB>
  <DomainObject.Predmet.ProtustrankaFormatedWithAdress>
    <izvorni_sadrzaj> Stečajna masa iza CONZADA d.o.o. u stečaju, RIJEKA (ranije: Rovinj), Vatroslava Lisinskog 2, 51000 Rijeka</izvorni_sadrzaj>
    <derivirana_varijabla naziv="DomainObject.Predmet.ProtustrankaFormatedWithAdress_1"> Stečajna masa iza CONZADA d.o.o. u stečaju, RIJEKA (ranije: Rovinj), Vatroslava Lisinskog 2, 51000 Rijeka</derivirana_varijabla>
  </DomainObject.Predmet.ProtustrankaFormatedWithAdress>
  <DomainObject.Predmet.ProtustrankaFormatedWithAdressOIB>
    <izvorni_sadrzaj> Stečajna masa iza CONZADA d.o.o. u stečaju, RIJEKA (ranije: Rovinj), OIB 09845674173, Vatroslava Lisinskog 2, 51000 Rijeka</izvorni_sadrzaj>
    <derivirana_varijabla naziv="DomainObject.Predmet.ProtustrankaFormatedWithAdressOIB_1"> Stečajna masa iza CONZADA d.o.o. u stečaju, RIJEKA (ranije: Rovinj), OIB 09845674173, Vatroslava Lisinskog 2, 51000 Rijeka</derivirana_varijabla>
  </DomainObject.Predmet.ProtustrankaFormatedWithAdressOIB>
  <DomainObject.Predmet.ProtustrankaWithAdress>
    <izvorni_sadrzaj>Stečajna masa iza CONZADA d.o.o. u stečaju, RIJEKA (ranije: Rovinj) Vatroslava Lisinskog 2, 51000 Rijeka</izvorni_sadrzaj>
    <derivirana_varijabla naziv="DomainObject.Predmet.ProtustrankaWithAdress_1">Stečajna masa iza CONZADA d.o.o. u stečaju, RIJEKA (ranije: Rovinj) Vatroslava Lisinskog 2, 51000 Rijeka</derivirana_varijabla>
  </DomainObject.Predmet.ProtustrankaWithAdress>
  <DomainObject.Predmet.ProtustrankaWithAdressOIB>
    <izvorni_sadrzaj>Stečajna masa iza CONZADA d.o.o. u stečaju, RIJEKA (ranije: Rovinj), OIB 09845674173, Vatroslava Lisinskog 2, 51000 Rijeka</izvorni_sadrzaj>
    <derivirana_varijabla naziv="DomainObject.Predmet.ProtustrankaWithAdressOIB_1">Stečajna masa iza CONZADA d.o.o. u stečaju, RIJEKA (ranije: Rovinj), OIB 09845674173, Vatroslava Lisinskog 2, 51000 Rijeka</derivirana_varijabla>
  </DomainObject.Predmet.ProtustrankaWithAdressOIB>
  <DomainObject.Predmet.ProtustrankaNazivFormated>
    <izvorni_sadrzaj>Stečajna masa iza CONZADA d.o.o. u stečaju, RIJEKA (ranije: Rovinj)</izvorni_sadrzaj>
    <derivirana_varijabla naziv="DomainObject.Predmet.ProtustrankaNazivFormated_1">Stečajna masa iza CONZADA d.o.o. u stečaju, RIJEKA (ranije: Rovinj)</derivirana_varijabla>
  </DomainObject.Predmet.ProtustrankaNazivFormated>
  <DomainObject.Predmet.ProtustrankaNazivFormatedOIB>
    <izvorni_sadrzaj>Stečajna masa iza CONZADA d.o.o. u stečaju, RIJEKA (ranije: Rovinj), OIB 09845674173</izvorni_sadrzaj>
    <derivirana_varijabla naziv="DomainObject.Predmet.ProtustrankaNazivFormatedOIB_1">Stečajna masa iza CONZADA d.o.o. u stečaju, RIJEKA (ranije: Rovinj), OIB 09845674173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Massimiliano Conzada, Feltre, Italija; Maria Teresa Dalla Corte, Feltre, Italija</izvorni_sadrzaj>
    <derivirana_varijabla naziv="DomainObject.Predmet.StrankaFormated_1">  Massimiliano Conzada, Feltre, Italija; Maria Teresa Dalla Corte, Feltre, Italija</derivirana_varijabla>
  </DomainObject.Predmet.StrankaFormated>
  <DomainObject.Predmet.StrankaFormatedOIB>
    <izvorni_sadrzaj>  Massimiliano Conzada, Feltre, Italija, OIB 33269268585; Maria Teresa Dalla Corte, Feltre, Italija, OIB 77696146618</izvorni_sadrzaj>
    <derivirana_varijabla naziv="DomainObject.Predmet.StrankaFormatedOIB_1">  Massimiliano Conzada, Feltre, Italija, OIB 33269268585; Maria Teresa Dalla Corte, Feltre, Italija, OIB 77696146618</derivirana_varijabla>
  </DomainObject.Predmet.StrankaFormatedOIB>
  <DomainObject.Predmet.StrankaFormatedWithAdress>
    <izvorni_sadrzaj> Massimiliano Conzada, Feltre, Italija, Salita A. Dal Corno 1, Feltre; Maria Teresa Dalla Corte, Feltre, Italija, Salita A. Dal Corno 1, Feltre</izvorni_sadrzaj>
    <derivirana_varijabla naziv="DomainObject.Predmet.StrankaFormatedWithAdress_1"> Massimiliano Conzada, Feltre, Italija, Salita A. Dal Corno 1, Feltre; Maria Teresa Dalla Corte, Feltre, Italija, Salita A. Dal Corno 1, Feltre</derivirana_varijabla>
  </DomainObject.Predmet.StrankaFormatedWithAdress>
  <DomainObject.Predmet.StrankaFormatedWithAdressOIB>
    <izvorni_sadrzaj> Massimiliano Conzada, Feltre, Italija, OIB 33269268585, Salita A. Dal Corno 1, Feltre; Maria Teresa Dalla Corte, Feltre, Italija, OIB 77696146618, Salita A. Dal Corno 1, Feltre</izvorni_sadrzaj>
    <derivirana_varijabla naziv="DomainObject.Predmet.StrankaFormatedWithAdressOIB_1"> Massimiliano Conzada, Feltre, Italija, OIB 33269268585, Salita A. Dal Corno 1, Feltre; Maria Teresa Dalla Corte, Feltre, Italija, OIB 77696146618, Salita A. Dal Corno 1, Feltre</derivirana_varijabla>
  </DomainObject.Predmet.StrankaFormatedWithAdressOIB>
  <DomainObject.Predmet.StrankaWithAdress>
    <izvorni_sadrzaj>Massimiliano Conzada, Feltre, Italija Salita A. Dal Corno 1,Feltre,Maria Teresa Dalla Corte, Feltre, Italija Salita A. Dal Corno 1,Feltre</izvorni_sadrzaj>
    <derivirana_varijabla naziv="DomainObject.Predmet.StrankaWithAdress_1">Massimiliano Conzada, Feltre, Italija Salita A. Dal Corno 1,Feltre,Maria Teresa Dalla Corte, Feltre, Italija Salita A. Dal Corno 1,Feltre</derivirana_varijabla>
  </DomainObject.Predmet.StrankaWithAdress>
  <DomainObject.Predmet.StrankaWithAdressOIB>
    <izvorni_sadrzaj>Massimiliano Conzada, Feltre, Italija, OIB 33269268585, Salita A. Dal Corno 1,Feltre,Maria Teresa Dalla Corte, Feltre, Italija, OIB 77696146618, Salita A. Dal Corno 1,Feltre</izvorni_sadrzaj>
    <derivirana_varijabla naziv="DomainObject.Predmet.StrankaWithAdressOIB_1">Massimiliano Conzada, Feltre, Italija, OIB 33269268585, Salita A. Dal Corno 1,Feltre,Maria Teresa Dalla Corte, Feltre, Italija, OIB 77696146618, Salita A. Dal Corno 1,Feltre</derivirana_varijabla>
  </DomainObject.Predmet.StrankaWithAdressOIB>
  <DomainObject.Predmet.StrankaNazivFormated>
    <izvorni_sadrzaj>Massimiliano Conzada, Feltre, Italija,Maria Teresa Dalla Corte, Feltre, Italija</izvorni_sadrzaj>
    <derivirana_varijabla naziv="DomainObject.Predmet.StrankaNazivFormated_1">Massimiliano Conzada, Feltre, Italija,Maria Teresa Dalla Corte, Feltre, Italija</derivirana_varijabla>
  </DomainObject.Predmet.StrankaNazivFormated>
  <DomainObject.Predmet.StrankaNazivFormatedOIB>
    <izvorni_sadrzaj>Massimiliano Conzada, Feltre, Italija, OIB 33269268585,Maria Teresa Dalla Corte, Feltre, Italija, OIB 77696146618</izvorni_sadrzaj>
    <derivirana_varijabla naziv="DomainObject.Predmet.StrankaNazivFormatedOIB_1">Massimiliano Conzada, Feltre, Italija, OIB 33269268585,Maria Teresa Dalla Corte, Feltre, Italija, OIB 77696146618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5316.26</izvorni_sadrzaj>
    <derivirana_varijabla naziv="DomainObject.Predmet.TrenutnaVrijednost_1">5316.26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Massimiliano Conzada, Feltre, Italija</item>
      <item>Maria Teresa Dalla Corte, Feltre, Italija</item>
    </izvorni_sadrzaj>
    <derivirana_varijabla naziv="DomainObject.Predmet.StrankaListFormated_1">
      <item>Massimiliano Conzada, Feltre, Italija</item>
      <item>Maria Teresa Dalla Corte, Feltre, Italija</item>
    </derivirana_varijabla>
  </DomainObject.Predmet.StrankaListFormated>
  <DomainObject.Predmet.StrankaListFormatedOIB>
    <izvorni_sadrzaj>
      <item>Massimiliano Conzada, Feltre, Italija, OIB 33269268585</item>
      <item>Maria Teresa Dalla Corte, Feltre, Italija, OIB 77696146618</item>
    </izvorni_sadrzaj>
    <derivirana_varijabla naziv="DomainObject.Predmet.StrankaListFormatedOIB_1">
      <item>Massimiliano Conzada, Feltre, Italija, OIB 33269268585</item>
      <item>Maria Teresa Dalla Corte, Feltre, Italija, OIB 77696146618</item>
    </derivirana_varijabla>
  </DomainObject.Predmet.StrankaListFormatedOIB>
  <DomainObject.Predmet.StrankaListFormatedWithAdress>
    <izvorni_sadrzaj>
      <item>Massimiliano Conzada, Feltre, Italija, Salita A. Dal Corno 1, Feltre</item>
      <item>Maria Teresa Dalla Corte, Feltre, Italija, Salita A. Dal Corno 1, Feltre</item>
    </izvorni_sadrzaj>
    <derivirana_varijabla naziv="DomainObject.Predmet.StrankaListFormatedWithAdress_1">
      <item>Massimiliano Conzada, Feltre, Italija, Salita A. Dal Corno 1, Feltre</item>
      <item>Maria Teresa Dalla Corte, Feltre, Italija, Salita A. Dal Corno 1, Feltre</item>
    </derivirana_varijabla>
  </DomainObject.Predmet.StrankaListFormatedWithAdress>
  <DomainObject.Predmet.StrankaListFormatedWithAdressOIB>
    <izvorni_sadrzaj>
      <item>Massimiliano Conzada, Feltre, Italija, OIB 33269268585, Salita A. Dal Corno 1, Feltre</item>
      <item>Maria Teresa Dalla Corte, Feltre, Italija, OIB 77696146618, Salita A. Dal Corno 1, Feltre</item>
    </izvorni_sadrzaj>
    <derivirana_varijabla naziv="DomainObject.Predmet.StrankaListFormatedWithAdressOIB_1">
      <item>Massimiliano Conzada, Feltre, Italija, OIB 33269268585, Salita A. Dal Corno 1, Feltre</item>
      <item>Maria Teresa Dalla Corte, Feltre, Italija, OIB 77696146618, Salita A. Dal Corno 1, Feltre</item>
    </derivirana_varijabla>
  </DomainObject.Predmet.StrankaListFormatedWithAdressOIB>
  <DomainObject.Predmet.StrankaListNazivFormated>
    <izvorni_sadrzaj>
      <item>Massimiliano Conzada, Feltre, Italija</item>
      <item>Maria Teresa Dalla Corte, Feltre, Italija</item>
    </izvorni_sadrzaj>
    <derivirana_varijabla naziv="DomainObject.Predmet.StrankaListNazivFormated_1">
      <item>Massimiliano Conzada, Feltre, Italija</item>
      <item>Maria Teresa Dalla Corte, Feltre, Italija</item>
    </derivirana_varijabla>
  </DomainObject.Predmet.StrankaListNazivFormated>
  <DomainObject.Predmet.StrankaListNazivFormatedOIB>
    <izvorni_sadrzaj>
      <item>Massimiliano Conzada, Feltre, Italija, OIB 33269268585</item>
      <item>Maria Teresa Dalla Corte, Feltre, Italija, OIB 77696146618</item>
    </izvorni_sadrzaj>
    <derivirana_varijabla naziv="DomainObject.Predmet.StrankaListNazivFormatedOIB_1">
      <item>Massimiliano Conzada, Feltre, Italija, OIB 33269268585</item>
      <item>Maria Teresa Dalla Corte, Feltre, Italija, OIB 77696146618</item>
    </derivirana_varijabla>
  </DomainObject.Predmet.StrankaListNazivFormatedOIB>
  <DomainObject.Predmet.ProtuStrankaListFormated>
    <izvorni_sadrzaj>
      <item>Stečajna masa iza CONZADA d.o.o. u stečaju, RIJEKA (ranije: Rovinj)</item>
    </izvorni_sadrzaj>
    <derivirana_varijabla naziv="DomainObject.Predmet.ProtuStrankaListFormated_1">
      <item>Stečajna masa iza CONZADA d.o.o. u stečaju, RIJEKA (ranije: Rovinj)</item>
    </derivirana_varijabla>
  </DomainObject.Predmet.ProtuStrankaListFormated>
  <DomainObject.Predmet.ProtuStrankaListFormatedOIB>
    <izvorni_sadrzaj>
      <item>Stečajna masa iza CONZADA d.o.o. u stečaju, RIJEKA (ranije: Rovinj), OIB 09845674173</item>
    </izvorni_sadrzaj>
    <derivirana_varijabla naziv="DomainObject.Predmet.ProtuStrankaListFormatedOIB_1">
      <item>Stečajna masa iza CONZADA d.o.o. u stečaju, RIJEKA (ranije: Rovinj), OIB 09845674173</item>
    </derivirana_varijabla>
  </DomainObject.Predmet.ProtuStrankaListFormatedOIB>
  <DomainObject.Predmet.ProtuStrankaListFormatedWithAdress>
    <izvorni_sadrzaj>
      <item>Stečajna masa iza CONZADA d.o.o. u stečaju, RIJEKA (ranije: Rovinj), Vatroslava Lisinskog 2, 51000 Rijeka</item>
    </izvorni_sadrzaj>
    <derivirana_varijabla naziv="DomainObject.Predmet.ProtuStrankaListFormatedWithAdress_1">
      <item>Stečajna masa iza CONZADA d.o.o. u stečaju, RIJEKA (ranije: Rovinj), Vatroslava Lisinskog 2, 51000 Rijeka</item>
    </derivirana_varijabla>
  </DomainObject.Predmet.ProtuStrankaListFormatedWithAdress>
  <DomainObject.Predmet.ProtuStrankaListFormatedWithAdressOIB>
    <izvorni_sadrzaj>
      <item>Stečajna masa iza CONZADA d.o.o. u stečaju, RIJEKA (ranije: Rovinj), OIB 09845674173, Vatroslava Lisinskog 2, 51000 Rijeka</item>
    </izvorni_sadrzaj>
    <derivirana_varijabla naziv="DomainObject.Predmet.ProtuStrankaListFormatedWithAdressOIB_1">
      <item>Stečajna masa iza CONZADA d.o.o. u stečaju, RIJEKA (ranije: Rovinj), OIB 09845674173, Vatroslava Lisinskog 2, 51000 Rijeka</item>
    </derivirana_varijabla>
  </DomainObject.Predmet.ProtuStrankaListFormatedWithAdressOIB>
  <DomainObject.Predmet.ProtuStrankaListNazivFormated>
    <izvorni_sadrzaj>
      <item>Stečajna masa iza CONZADA d.o.o. u stečaju, RIJEKA (ranije: Rovinj)</item>
    </izvorni_sadrzaj>
    <derivirana_varijabla naziv="DomainObject.Predmet.ProtuStrankaListNazivFormated_1">
      <item>Stečajna masa iza CONZADA d.o.o. u stečaju, RIJEKA (ranije: Rovinj)</item>
    </derivirana_varijabla>
  </DomainObject.Predmet.ProtuStrankaListNazivFormated>
  <DomainObject.Predmet.ProtuStrankaListNazivFormatedOIB>
    <izvorni_sadrzaj>
      <item>Stečajna masa iza CONZADA d.o.o. u stečaju, RIJEKA (ranije: Rovinj), OIB 09845674173</item>
    </izvorni_sadrzaj>
    <derivirana_varijabla naziv="DomainObject.Predmet.ProtuStrankaListNazivFormatedOIB_1">
      <item>Stečajna masa iza CONZADA d.o.o. u stečaju, RIJEKA (ranije: Rovinj), OIB 09845674173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
    <derivirana_varijabla naziv="DomainObject.PoslovniBrojDokumenta_1"/>
  </DomainObject.PoslovniBrojDokumenta>
  <DomainObject.Predmet.StrankaIDrugi>
    <izvorni_sadrzaj>Massimiliano Conzada, Feltre, Italija i dr.</izvorni_sadrzaj>
    <derivirana_varijabla naziv="DomainObject.Predmet.StrankaIDrugi_1">Massimiliano Conzada, Feltre, Italija i dr.</derivirana_varijabla>
  </DomainObject.Predmet.StrankaIDrugi>
  <DomainObject.Predmet.ProtustrankaIDrugi>
    <izvorni_sadrzaj>Stečajna masa iza CONZADA d.o.o. u stečaju, RIJEKA (ranije: Rovinj)</izvorni_sadrzaj>
    <derivirana_varijabla naziv="DomainObject.Predmet.ProtustrankaIDrugi_1">Stečajna masa iza CONZADA d.o.o. u stečaju, RIJEKA (ranije: Rovinj)</derivirana_varijabla>
  </DomainObject.Predmet.ProtustrankaIDrugi>
  <DomainObject.Predmet.StrankaIDrugiAdressOIB>
    <izvorni_sadrzaj>Massimiliano Conzada, Feltre, Italija, OIB 33269268585, Salita A. Dal Corno 1, Feltre i dr.</izvorni_sadrzaj>
    <derivirana_varijabla naziv="DomainObject.Predmet.StrankaIDrugiAdressOIB_1">Massimiliano Conzada, Feltre, Italija, OIB 33269268585, Salita A. Dal Corno 1, Feltre i dr.</derivirana_varijabla>
  </DomainObject.Predmet.StrankaIDrugiAdressOIB>
  <DomainObject.Predmet.ProtustrankaIDrugiAdressOIB>
    <izvorni_sadrzaj>Stečajna masa iza CONZADA d.o.o. u stečaju, RIJEKA (ranije: Rovinj), OIB 09845674173, Vatroslava Lisinskog 2, 51000 Rijeka</izvorni_sadrzaj>
    <derivirana_varijabla naziv="DomainObject.Predmet.ProtustrankaIDrugiAdressOIB_1">Stečajna masa iza CONZADA d.o.o. u stečaju, RIJEKA (ranije: Rovinj), OIB 09845674173, Vatroslava Lisinskog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CONZADA d.o.o. u stečaju, RIJEKA (ranije: Rovinj)</item>
      <item>Massimiliano Conzada, Feltre, Italija</item>
      <item>Maria Teresa Dalla Corte, Feltre, Italija</item>
    </izvorni_sadrzaj>
    <derivirana_varijabla naziv="DomainObject.Predmet.SudioniciListNaziv_1">
      <item>Stečajna masa iza CONZADA d.o.o. u stečaju, RIJEKA (ranije: Rovinj)</item>
      <item>Massimiliano Conzada, Feltre, Italija</item>
      <item>Maria Teresa Dalla Corte, Feltre, Italija</item>
    </derivirana_varijabla>
  </DomainObject.Predmet.SudioniciListNaziv>
  <DomainObject.Predmet.SudioniciListAdressOIB>
    <izvorni_sadrzaj>
      <item>Stečajna masa iza CONZADA d.o.o. u stečaju, RIJEKA (ranije: Rovinj), OIB 09845674173, Vatroslava Lisinskog 2,51000 Rijeka</item>
      <item>Massimiliano Conzada, Feltre, Italija, OIB 33269268585, Salita A. Dal Corno 1,Feltre</item>
      <item>Maria Teresa Dalla Corte, Feltre, Italija, OIB 77696146618, Salita A. Dal Corno 1,Feltre</item>
    </izvorni_sadrzaj>
    <derivirana_varijabla naziv="DomainObject.Predmet.SudioniciListAdressOIB_1">
      <item>Stečajna masa iza CONZADA d.o.o. u stečaju, RIJEKA (ranije: Rovinj), OIB 09845674173, Vatroslava Lisinskog 2,51000 Rijeka</item>
      <item>Massimiliano Conzada, Feltre, Italija, OIB 33269268585, Salita A. Dal Corno 1,Feltre</item>
      <item>Maria Teresa Dalla Corte, Feltre, Italija, OIB 77696146618, Salita A. Dal Corno 1,Feltre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09845674173</item>
      <item>, OIB 33269268585</item>
      <item>, OIB 77696146618</item>
    </izvorni_sadrzaj>
    <derivirana_varijabla naziv="DomainObject.Predmet.SudioniciListNazivOIB_1">
      <item>, OIB 09845674173</item>
      <item>, OIB 33269268585</item>
      <item>, OIB 77696146618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460</properties:Words>
  <properties:Characters>2454</properties:Characters>
  <properties:Lines>68</properties:Lines>
  <properties:Paragraphs>23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2018-05-23T08:53:00Z</dcterms:created>
  <dc:creator>korisnik</dc:creator>
  <cp:lastModifiedBy>Sanja Lakošeljac</cp:lastModifiedBy>
  <cp:lastPrinted>2018-05-23T11:09:00Z</cp:lastPrinted>
  <dcterms:modified xmlns:xsi="http://www.w3.org/2001/XMLSchema-instance" xsi:type="dcterms:W3CDTF">2018-05-23T11:13:00Z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(St-165-18 - zaključak predujam za nastavak čl. 289. SZ-a.docx)</vt:lpwstr>
  </prop:property>
  <prop:property name="CC_coloring" pid="4" fmtid="{D5CDD505-2E9C-101B-9397-08002B2CF9AE}">
    <vt:bool>false</vt:bool>
  </prop:property>
  <prop:property name="BrojStranica" pid="5" fmtid="{D5CDD505-2E9C-101B-9397-08002B2CF9AE}">
    <vt:i4>2</vt:i4>
  </prop:property>
</prop:Properties>
</file>