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2f8ba" w14:paraId="722f8ba" w:rsidRDefault="009236B9" w:rsidP="009236B9" w:rsidR="00E741B0" w:rsidRPr="006D2EC5">
      <w:pPr>
        <w:jc w:val="both"/>
        <w15:collapsed w:val="false"/>
        <w:rPr>
          <w:b/>
        </w:rPr>
      </w:pPr>
      <w:bookmarkStart w:name="_GoBack" w:id="0"/>
      <w:bookmarkEnd w:id="0"/>
      <w:r w:rsidRPr="006D2EC5">
        <w:rPr>
          <w:b/>
        </w:rPr>
        <w:t xml:space="preserve">                                               </w:t>
      </w:r>
    </w:p>
    <w:p w:rsidRDefault="00E741B0" w:rsidP="009236B9" w:rsidR="00E741B0" w:rsidRPr="006D2EC5">
      <w:pPr>
        <w:jc w:val="both"/>
        <w:rPr>
          <w:b/>
        </w:rPr>
      </w:pPr>
    </w:p>
    <w:p w:rsidRDefault="00E741B0" w:rsidP="009236B9" w:rsidR="00E741B0" w:rsidRPr="006D2EC5">
      <w:pPr>
        <w:jc w:val="both"/>
        <w:rPr>
          <w:b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D10AC" w:rsidR="00844B06" w:rsidRPr="000528A8">
        <w:tc>
          <w:tcPr>
            <w:tcW w:type="dxa" w:w="3060"/>
          </w:tcPr>
          <w:p w:rsidRDefault="00E51891" w:rsidP="00AD10AC" w:rsidR="00844B06">
            <w:r>
              <w:rPr>
                <w:noProof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44B06" w:rsidP="00AD10AC" w:rsidR="00844B06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844B06" w:rsidP="00AD10AC" w:rsidR="00844B06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844B06" w:rsidP="00AD10AC" w:rsidR="00844B06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528A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844B06" w:rsidP="00AD10AC" w:rsidR="00844B06" w:rsidRPr="000528A8">
            <w:pPr>
              <w:jc w:val="center"/>
            </w:pPr>
            <w:r w:rsidRPr="000528A8">
              <w:t>Trgovački sud u Zagrebu</w:t>
            </w:r>
          </w:p>
          <w:p w:rsidRDefault="00844B06" w:rsidP="00AD10AC" w:rsidR="00844B06" w:rsidRPr="000528A8">
            <w:pPr>
              <w:jc w:val="center"/>
            </w:pPr>
            <w:r w:rsidRPr="000528A8">
              <w:t>Zagreb, Amruševa 2/II</w:t>
            </w:r>
          </w:p>
        </w:tc>
      </w:tr>
    </w:tbl>
    <w:p w:rsidRDefault="00844B06" w:rsidP="00844B06" w:rsidR="00844B06" w:rsidRPr="000528A8">
      <w:pPr>
        <w:jc w:val="right"/>
        <w:rPr>
          <w:lang w:val="pt-BR"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t xml:space="preserve">      </w:t>
      </w:r>
      <w:r w:rsidRPr="000528A8">
        <w:rPr>
          <w:lang w:val="pt-BR"/>
        </w:rPr>
        <w:t xml:space="preserve">                                       72.St-1</w:t>
      </w:r>
      <w:r>
        <w:rPr>
          <w:lang w:val="pt-BR"/>
        </w:rPr>
        <w:t>287/2013</w:t>
      </w:r>
    </w:p>
    <w:p w:rsidRDefault="00844B06" w:rsidP="00844B06" w:rsidR="00844B06" w:rsidRPr="000528A8">
      <w:pPr>
        <w:jc w:val="center"/>
        <w:rPr>
          <w:b/>
        </w:rPr>
      </w:pPr>
      <w:r w:rsidRPr="000528A8">
        <w:rPr>
          <w:lang w:val="pt-BR"/>
        </w:rPr>
        <w:t>R E P U B L I K A  H R V A T S K A</w:t>
      </w:r>
    </w:p>
    <w:p w:rsidRDefault="00844B06" w:rsidP="00844B06" w:rsidR="00844B06" w:rsidRPr="000528A8">
      <w:pPr>
        <w:jc w:val="center"/>
        <w:rPr>
          <w:lang w:val="pt-BR"/>
        </w:rPr>
      </w:pPr>
      <w:r w:rsidRPr="000528A8">
        <w:t>Z A K LJ U Č A K</w:t>
      </w:r>
    </w:p>
    <w:p w:rsidRDefault="00844B06" w:rsidP="00844B06" w:rsidR="00844B06" w:rsidRPr="00101460">
      <w:pPr>
        <w:jc w:val="center"/>
        <w:rPr>
          <w:b/>
        </w:rPr>
      </w:pPr>
    </w:p>
    <w:p w:rsidRDefault="00844B06" w:rsidP="00844B06" w:rsidR="00844B06" w:rsidRPr="00101460">
      <w:pPr>
        <w:jc w:val="both"/>
      </w:pPr>
      <w:r w:rsidRPr="00101460">
        <w:rPr>
          <w:lang w:val="pt-BR"/>
        </w:rPr>
        <w:t xml:space="preserve">Trgovački sud u Zagrebu, po sucu pojedincu Nikoli Ribariću, kao stečajnom sucu, u stečajnom predmetu nad stečajnim dužnikom </w:t>
      </w:r>
      <w:r w:rsidRPr="00101460">
        <w:t>MAR MARCELA d.o.o.</w:t>
      </w:r>
      <w:r>
        <w:t xml:space="preserve"> - </w:t>
      </w:r>
      <w:r w:rsidRPr="00101460">
        <w:t xml:space="preserve"> u stečaju, Zagreb (Grad Zagreb), B. Magovca 48, OIB: 95568083950, MBS: 080366428,</w:t>
      </w:r>
      <w:r w:rsidRPr="00101460">
        <w:rPr>
          <w:lang w:val="pt-BR"/>
        </w:rPr>
        <w:t xml:space="preserve"> dana </w:t>
      </w:r>
      <w:r>
        <w:rPr>
          <w:lang w:val="pt-BR"/>
        </w:rPr>
        <w:t>28</w:t>
      </w:r>
      <w:r w:rsidRPr="00101460">
        <w:rPr>
          <w:lang w:val="pt-BR"/>
        </w:rPr>
        <w:t>.</w:t>
      </w:r>
      <w:r>
        <w:rPr>
          <w:lang w:val="pt-BR"/>
        </w:rPr>
        <w:t xml:space="preserve"> listopada</w:t>
      </w:r>
      <w:r w:rsidRPr="00101460">
        <w:rPr>
          <w:lang w:val="pt-BR"/>
        </w:rPr>
        <w:t xml:space="preserve"> 201</w:t>
      </w:r>
      <w:r>
        <w:rPr>
          <w:lang w:val="pt-BR"/>
        </w:rPr>
        <w:t>6</w:t>
      </w:r>
      <w:r w:rsidRPr="00101460">
        <w:rPr>
          <w:lang w:val="pt-BR"/>
        </w:rPr>
        <w:t>.,</w:t>
      </w:r>
      <w:r w:rsidRPr="00101460">
        <w:t xml:space="preserve">   </w:t>
      </w:r>
    </w:p>
    <w:p w:rsidRDefault="00294006" w:rsidP="00294006" w:rsidR="009236B9" w:rsidRPr="006D2EC5">
      <w:pPr>
        <w:rPr>
          <w:b/>
        </w:rPr>
      </w:pPr>
      <w:r w:rsidRPr="006D2EC5">
        <w:t xml:space="preserve">   </w:t>
      </w:r>
    </w:p>
    <w:p w:rsidRDefault="009236B9" w:rsidP="009236B9" w:rsidR="009236B9" w:rsidRPr="006D2EC5">
      <w:pPr>
        <w:jc w:val="both"/>
        <w:rPr>
          <w:b/>
        </w:rPr>
      </w:pPr>
      <w:r w:rsidRPr="006D2EC5">
        <w:tab/>
      </w:r>
      <w:r w:rsidRPr="006D2EC5">
        <w:tab/>
      </w:r>
      <w:r w:rsidRPr="006D2EC5">
        <w:tab/>
      </w:r>
      <w:r w:rsidRPr="006D2EC5">
        <w:tab/>
      </w:r>
      <w:r w:rsidRPr="006D2EC5">
        <w:tab/>
      </w:r>
      <w:r w:rsidR="00294006" w:rsidRPr="006D2EC5">
        <w:t xml:space="preserve">   </w:t>
      </w:r>
      <w:r w:rsidRPr="006D2EC5">
        <w:rPr>
          <w:b/>
        </w:rPr>
        <w:t xml:space="preserve">z a k  l j u č i o  j e </w:t>
      </w:r>
      <w:r w:rsidRPr="006D2EC5">
        <w:rPr>
          <w:b/>
        </w:rPr>
        <w:tab/>
      </w:r>
    </w:p>
    <w:p w:rsidRDefault="009236B9" w:rsidP="009236B9" w:rsidR="009236B9" w:rsidRPr="006D2EC5">
      <w:pPr>
        <w:jc w:val="both"/>
        <w:rPr>
          <w:b/>
        </w:rPr>
      </w:pPr>
      <w:r w:rsidRPr="006D2EC5">
        <w:rPr>
          <w:b/>
        </w:rPr>
        <w:tab/>
      </w:r>
      <w:r w:rsidRPr="006D2EC5">
        <w:rPr>
          <w:b/>
        </w:rPr>
        <w:tab/>
      </w:r>
      <w:r w:rsidRPr="006D2EC5">
        <w:rPr>
          <w:b/>
        </w:rPr>
        <w:tab/>
      </w:r>
      <w:r w:rsidRPr="006D2EC5">
        <w:rPr>
          <w:b/>
        </w:rPr>
        <w:tab/>
      </w:r>
    </w:p>
    <w:p w:rsidRDefault="009236B9" w:rsidP="00844B06" w:rsidR="00844B06" w:rsidRPr="00C43418">
      <w:pPr>
        <w:ind w:left="705"/>
        <w:jc w:val="both"/>
      </w:pPr>
      <w:r w:rsidRPr="006D2EC5">
        <w:rPr>
          <w:b/>
        </w:rPr>
        <w:t>I</w:t>
      </w:r>
      <w:r w:rsidRPr="006D2EC5">
        <w:t xml:space="preserve"> </w:t>
      </w:r>
      <w:r w:rsidRPr="006D2EC5">
        <w:tab/>
      </w:r>
      <w:r w:rsidRPr="006D2EC5">
        <w:rPr>
          <w:b/>
        </w:rPr>
        <w:t xml:space="preserve">Određuje se ročište </w:t>
      </w:r>
      <w:r w:rsidR="003C7C8B" w:rsidRPr="006D2EC5">
        <w:rPr>
          <w:b/>
        </w:rPr>
        <w:t>za diobu kupovnine</w:t>
      </w:r>
      <w:r w:rsidR="003C7C8B" w:rsidRPr="006D2EC5">
        <w:t xml:space="preserve"> </w:t>
      </w:r>
      <w:r w:rsidR="00844B06">
        <w:t>za n</w:t>
      </w:r>
      <w:r w:rsidR="003772E3">
        <w:t>ekretninu</w:t>
      </w:r>
      <w:r w:rsidR="00844B06" w:rsidRPr="00C43418">
        <w:t xml:space="preserve"> u vlasništvu stečajnog dužnika MAR MARCELA d.o.o. u stečaju, Zagreb (Grad Zagreb), B. Magovca 48, OIB: 95568083950, MBS: 080366428, upisan</w:t>
      </w:r>
      <w:r w:rsidR="00844B06">
        <w:t>a</w:t>
      </w:r>
      <w:r w:rsidR="00844B06" w:rsidRPr="00C43418">
        <w:t xml:space="preserve"> u zemljišnim knjigama Zemljišnoknjižnog odjela Općinskog građanskog suda u Zagrebu i to:</w:t>
      </w:r>
    </w:p>
    <w:p w:rsidRDefault="00844B06" w:rsidP="00844B06" w:rsidR="00844B06" w:rsidRPr="00C43418">
      <w:pPr>
        <w:ind w:left="705"/>
        <w:jc w:val="both"/>
        <w:rPr>
          <w:b/>
          <w:bCs/>
        </w:rPr>
      </w:pPr>
    </w:p>
    <w:p w:rsidRDefault="00844B06" w:rsidP="00844B06" w:rsidR="00844B06" w:rsidRPr="00C43418">
      <w:pPr>
        <w:ind w:left="705"/>
        <w:jc w:val="both"/>
        <w:rPr>
          <w:bCs/>
        </w:rPr>
      </w:pPr>
      <w:r w:rsidRPr="00C43418">
        <w:rPr>
          <w:bCs/>
        </w:rPr>
        <w:t>Poslovno stambena kuća br. 322, zgrada i dvorište u Ilici, površine 532 m2, zk.ul.b</w:t>
      </w:r>
      <w:r>
        <w:rPr>
          <w:bCs/>
        </w:rPr>
        <w:t>r. 2480, poduložak 1, k.o. VRAPČ</w:t>
      </w:r>
      <w:r w:rsidRPr="00C43418">
        <w:rPr>
          <w:bCs/>
        </w:rPr>
        <w:t>E NOVO, kat. čestica br. 2006:</w:t>
      </w:r>
    </w:p>
    <w:p w:rsidRDefault="00844B06" w:rsidP="00844B06" w:rsidR="00844B06" w:rsidRPr="00C43418">
      <w:pPr>
        <w:ind w:left="705"/>
        <w:jc w:val="both"/>
        <w:rPr>
          <w:bCs/>
        </w:rPr>
      </w:pPr>
    </w:p>
    <w:p w:rsidRDefault="00844B06" w:rsidP="00844B06" w:rsidR="00844B06" w:rsidRPr="00C43418">
      <w:pPr>
        <w:ind w:left="705"/>
        <w:jc w:val="both"/>
        <w:rPr>
          <w:bCs/>
        </w:rPr>
      </w:pPr>
      <w:r w:rsidRPr="00C43418">
        <w:rPr>
          <w:bCs/>
        </w:rPr>
        <w:t>-1. etaža: 440/10000; Poslovni prostor u prizemlju građevine površine 36,66 čm u nacrtu posebnih dijelova označen crvenom bojom i oznakom PP1</w:t>
      </w:r>
    </w:p>
    <w:p w:rsidRDefault="00844B06" w:rsidP="00844B06" w:rsidR="00844B06" w:rsidRPr="00776680">
      <w:pPr>
        <w:ind w:left="705"/>
        <w:jc w:val="both"/>
      </w:pPr>
    </w:p>
    <w:p w:rsidRDefault="00844B06" w:rsidP="005956F3" w:rsidR="00844B06">
      <w:pPr>
        <w:jc w:val="both"/>
      </w:pPr>
      <w:r w:rsidRPr="00776680">
        <w:t>dosuđ</w:t>
      </w:r>
      <w:r>
        <w:t xml:space="preserve">ene </w:t>
      </w:r>
      <w:r w:rsidRPr="00FD76B0">
        <w:t>kupcu TOMIĆ BETA d.o.o. za trgovinu i usluge, Dugo Selo (Grad Dugo Selo)</w:t>
      </w:r>
      <w:r>
        <w:t>, Gorička 15, OIB: 99699119430, za</w:t>
      </w:r>
      <w:r w:rsidRPr="00FD76B0">
        <w:t xml:space="preserve"> cijenu od 1</w:t>
      </w:r>
      <w:r>
        <w:t>91</w:t>
      </w:r>
      <w:r w:rsidRPr="00FD76B0">
        <w:t>.000,00 kuna</w:t>
      </w:r>
      <w:r>
        <w:t xml:space="preserve"> bez PDV-a.</w:t>
      </w:r>
    </w:p>
    <w:p w:rsidRDefault="00844B06" w:rsidP="005956F3" w:rsidR="00844B06">
      <w:pPr>
        <w:jc w:val="both"/>
      </w:pPr>
    </w:p>
    <w:p w:rsidRDefault="00B271EB" w:rsidP="00B271EB" w:rsidR="00751F93" w:rsidRPr="006D2EC5">
      <w:pPr>
        <w:ind w:left="360"/>
        <w:jc w:val="both"/>
      </w:pPr>
      <w:r w:rsidRPr="006D2EC5">
        <w:t>za</w:t>
      </w:r>
    </w:p>
    <w:p w:rsidRDefault="00751F93" w:rsidP="009236B9" w:rsidR="009236B9" w:rsidRPr="006D2EC5">
      <w:pPr>
        <w:tabs>
          <w:tab w:pos="360" w:val="left"/>
        </w:tabs>
        <w:ind w:left="360"/>
        <w:jc w:val="both"/>
        <w:rPr>
          <w:b/>
        </w:rPr>
      </w:pPr>
      <w:r w:rsidRPr="006D2EC5">
        <w:tab/>
      </w:r>
      <w:r w:rsidRPr="006D2EC5">
        <w:tab/>
      </w:r>
      <w:r w:rsidRPr="006D2EC5">
        <w:tab/>
      </w:r>
      <w:r w:rsidR="006376FB">
        <w:rPr>
          <w:b/>
        </w:rPr>
        <w:t>30</w:t>
      </w:r>
      <w:r w:rsidR="00E741B0" w:rsidRPr="006D2EC5">
        <w:rPr>
          <w:b/>
        </w:rPr>
        <w:t>.</w:t>
      </w:r>
      <w:r w:rsidR="004523EF" w:rsidRPr="006D2EC5">
        <w:rPr>
          <w:b/>
        </w:rPr>
        <w:t xml:space="preserve"> studenoga</w:t>
      </w:r>
      <w:r w:rsidR="00E741B0" w:rsidRPr="006D2EC5">
        <w:rPr>
          <w:b/>
        </w:rPr>
        <w:t xml:space="preserve"> 201</w:t>
      </w:r>
      <w:r w:rsidR="006376FB">
        <w:rPr>
          <w:b/>
        </w:rPr>
        <w:t>6</w:t>
      </w:r>
      <w:r w:rsidR="00E741B0" w:rsidRPr="006D2EC5">
        <w:rPr>
          <w:b/>
        </w:rPr>
        <w:t xml:space="preserve">. </w:t>
      </w:r>
      <w:r w:rsidR="009236B9" w:rsidRPr="006D2EC5">
        <w:rPr>
          <w:b/>
        </w:rPr>
        <w:t xml:space="preserve">u </w:t>
      </w:r>
      <w:r w:rsidR="006376FB">
        <w:rPr>
          <w:b/>
        </w:rPr>
        <w:t>10,00</w:t>
      </w:r>
      <w:r w:rsidR="004523EF" w:rsidRPr="006D2EC5">
        <w:rPr>
          <w:b/>
        </w:rPr>
        <w:t xml:space="preserve"> sati</w:t>
      </w:r>
      <w:r w:rsidR="0072396D" w:rsidRPr="006D2EC5">
        <w:rPr>
          <w:b/>
        </w:rPr>
        <w:t>, soba 82/II, ovog suda</w:t>
      </w:r>
    </w:p>
    <w:p w:rsidRDefault="009236B9" w:rsidP="009236B9" w:rsidR="009236B9" w:rsidRPr="006D2EC5">
      <w:pPr>
        <w:tabs>
          <w:tab w:pos="360" w:val="left"/>
        </w:tabs>
        <w:ind w:left="360"/>
        <w:jc w:val="both"/>
      </w:pPr>
    </w:p>
    <w:p w:rsidRDefault="009236B9" w:rsidP="009236B9" w:rsidR="009236B9" w:rsidRPr="006D2EC5">
      <w:pPr>
        <w:tabs>
          <w:tab w:pos="360" w:val="left"/>
        </w:tabs>
        <w:ind w:left="360"/>
        <w:jc w:val="both"/>
      </w:pPr>
      <w:r w:rsidRPr="006D2EC5">
        <w:t>Na ročište se dostavom ovog zaključka pozivaju:</w:t>
      </w:r>
    </w:p>
    <w:p w:rsidRDefault="009236B9" w:rsidP="009236B9" w:rsidR="009236B9" w:rsidRPr="006D2EC5">
      <w:pPr>
        <w:tabs>
          <w:tab w:pos="360" w:val="left"/>
        </w:tabs>
        <w:ind w:left="360"/>
        <w:jc w:val="both"/>
      </w:pPr>
      <w:r w:rsidRPr="006D2EC5">
        <w:t>-</w:t>
      </w:r>
      <w:r w:rsidR="00532C35" w:rsidRPr="006D2EC5">
        <w:t xml:space="preserve"> </w:t>
      </w:r>
      <w:r w:rsidRPr="006D2EC5">
        <w:t xml:space="preserve">Stečajni upravitelj </w:t>
      </w:r>
      <w:r w:rsidR="004523EF" w:rsidRPr="006D2EC5">
        <w:t>Rajka Jagmarević</w:t>
      </w:r>
      <w:r w:rsidR="00B271EB" w:rsidRPr="006D2EC5">
        <w:t>,</w:t>
      </w:r>
    </w:p>
    <w:p w:rsidRDefault="00B271EB" w:rsidP="006376FB" w:rsidR="006376FB">
      <w:pPr>
        <w:ind w:firstLine="360"/>
        <w:jc w:val="both"/>
      </w:pPr>
      <w:r w:rsidRPr="006D2EC5">
        <w:t>-</w:t>
      </w:r>
      <w:r w:rsidR="002C4862">
        <w:t xml:space="preserve"> Razlučni vjerovnik</w:t>
      </w:r>
      <w:r w:rsidR="006376FB">
        <w:t>:</w:t>
      </w:r>
    </w:p>
    <w:p w:rsidRDefault="002C4862" w:rsidP="006376FB" w:rsidR="006376FB" w:rsidRPr="006376FB">
      <w:pPr>
        <w:ind w:firstLine="360"/>
        <w:jc w:val="both"/>
        <w:rPr>
          <w:bCs/>
        </w:rPr>
      </w:pPr>
      <w:r>
        <w:t xml:space="preserve"> </w:t>
      </w:r>
      <w:r w:rsidR="006376FB" w:rsidRPr="006376FB">
        <w:t>CENTAR BANKA D.D. AMRUŠEVA BR. 6, ZAGREB, OIB: 89296739230</w:t>
      </w:r>
    </w:p>
    <w:p w:rsidRDefault="006376FB" w:rsidP="006376FB" w:rsidR="006376FB" w:rsidRPr="006376FB">
      <w:pPr>
        <w:ind w:firstLine="360"/>
        <w:jc w:val="both"/>
        <w:rPr>
          <w:bCs/>
        </w:rPr>
      </w:pPr>
      <w:r w:rsidRPr="006376FB">
        <w:rPr>
          <w:bCs/>
        </w:rPr>
        <w:t xml:space="preserve">REPUBLIKA HRVATSKA  </w:t>
      </w:r>
    </w:p>
    <w:p w:rsidRDefault="004523EF" w:rsidP="009236B9" w:rsidR="004523EF" w:rsidRPr="006D2EC5">
      <w:pPr>
        <w:ind w:left="360"/>
        <w:jc w:val="both"/>
      </w:pPr>
    </w:p>
    <w:p w:rsidRDefault="003C7C8B" w:rsidP="003C7C8B" w:rsidR="003C7C8B" w:rsidRPr="006D2EC5">
      <w:pPr>
        <w:jc w:val="both"/>
      </w:pPr>
    </w:p>
    <w:p w:rsidRDefault="003C7C8B" w:rsidP="00514B5F" w:rsidR="009236B9" w:rsidRPr="006D2EC5">
      <w:pPr>
        <w:jc w:val="both"/>
      </w:pPr>
      <w:r w:rsidRPr="006D2EC5">
        <w:t>II Tražbina vjerovnika koji ne dođe na ročište utvrditi će se prema stanju spisa. Na ročištu se raspravlja o namirenju vjerovnika i drugih osoba koje postavljaju zahtjev za namirenje.</w:t>
      </w:r>
    </w:p>
    <w:p w:rsidRDefault="002E31B1" w:rsidP="00514B5F" w:rsidR="002E31B1" w:rsidRPr="006D2EC5">
      <w:pPr>
        <w:jc w:val="both"/>
      </w:pPr>
    </w:p>
    <w:p w:rsidRDefault="009236B9" w:rsidP="009236B9" w:rsidR="009236B9" w:rsidRPr="006D2EC5">
      <w:pPr>
        <w:jc w:val="center"/>
      </w:pPr>
      <w:r w:rsidRPr="006D2EC5">
        <w:t>Obrazloženje</w:t>
      </w:r>
    </w:p>
    <w:p w:rsidRDefault="009236B9" w:rsidP="009236B9" w:rsidR="009236B9" w:rsidRPr="006D2EC5">
      <w:pPr>
        <w:jc w:val="center"/>
      </w:pPr>
    </w:p>
    <w:p w:rsidRDefault="009236B9" w:rsidP="00857E6F" w:rsidR="00857E6F" w:rsidRPr="00751F93">
      <w:pPr>
        <w:jc w:val="both"/>
      </w:pPr>
      <w:r w:rsidRPr="006D2EC5">
        <w:tab/>
      </w:r>
      <w:r w:rsidR="00857E6F" w:rsidRPr="00751F93">
        <w:t xml:space="preserve">Prije donošenja rješenja o namirenju razlučnog vjerovnika sud mora provesti ročište za diobu kupovnine na kojem se raspravlja o </w:t>
      </w:r>
      <w:r w:rsidR="00857E6F">
        <w:t>n</w:t>
      </w:r>
      <w:r w:rsidR="00857E6F" w:rsidRPr="00751F93">
        <w:t>a</w:t>
      </w:r>
      <w:r w:rsidR="00857E6F">
        <w:t>m</w:t>
      </w:r>
      <w:r w:rsidR="00857E6F" w:rsidRPr="00751F93">
        <w:t xml:space="preserve">irenju vjerovnika </w:t>
      </w:r>
      <w:r w:rsidR="00857E6F">
        <w:t>i</w:t>
      </w:r>
      <w:r w:rsidR="00857E6F" w:rsidRPr="00751F93">
        <w:t xml:space="preserve"> drugih osoba koje postavljaju zahtjev za namirenje. Sukladno članku 7. </w:t>
      </w:r>
      <w:r w:rsidR="00E90F4B">
        <w:t>Stečajnog zakona i članku 117. O</w:t>
      </w:r>
      <w:r w:rsidR="00857E6F" w:rsidRPr="00751F93">
        <w:t>vršnog zakona odlučeno je kao u izreci ovog zaključka. Razlučni vjerovnici se do ročišta pozivaju dostaviti sudu izračunate tražbine, s obzirom na očekivani iznos namirenja.</w:t>
      </w:r>
    </w:p>
    <w:p w:rsidRDefault="00857E6F" w:rsidP="00857E6F" w:rsidR="00857E6F" w:rsidRPr="00751F93">
      <w:pPr>
        <w:jc w:val="both"/>
      </w:pPr>
    </w:p>
    <w:p w:rsidRDefault="009236B9" w:rsidP="009236B9" w:rsidR="009236B9" w:rsidRPr="006D2EC5">
      <w:pPr>
        <w:jc w:val="both"/>
      </w:pPr>
    </w:p>
    <w:p w:rsidRDefault="009236B9" w:rsidP="00F5652A" w:rsidR="009236B9" w:rsidRPr="006D2EC5">
      <w:pPr>
        <w:jc w:val="center"/>
      </w:pPr>
      <w:r w:rsidRPr="006D2EC5">
        <w:t xml:space="preserve">U Zagrebu, </w:t>
      </w:r>
      <w:r w:rsidR="00857E6F">
        <w:t>28</w:t>
      </w:r>
      <w:r w:rsidRPr="006D2EC5">
        <w:t>.</w:t>
      </w:r>
      <w:r w:rsidR="00857E6F">
        <w:t xml:space="preserve"> listopada</w:t>
      </w:r>
      <w:r w:rsidRPr="006D2EC5">
        <w:t xml:space="preserve"> 201</w:t>
      </w:r>
      <w:r w:rsidR="00857E6F">
        <w:t>6</w:t>
      </w:r>
      <w:r w:rsidRPr="006D2EC5">
        <w:t xml:space="preserve">. </w:t>
      </w:r>
    </w:p>
    <w:p w:rsidRDefault="009236B9" w:rsidR="00F5652A" w:rsidRPr="006D2EC5">
      <w:pPr>
        <w:pStyle w:val="Tijeloteksta"/>
        <w:ind w:left="5760"/>
      </w:pPr>
      <w:r w:rsidRPr="006D2EC5">
        <w:tab/>
      </w:r>
      <w:r w:rsidRPr="006D2EC5">
        <w:tab/>
      </w:r>
      <w:r w:rsidRPr="006D2EC5">
        <w:tab/>
      </w:r>
      <w:r w:rsidRPr="006D2EC5">
        <w:tab/>
      </w:r>
      <w:r w:rsidRPr="006D2EC5">
        <w:tab/>
      </w:r>
      <w:r w:rsidRPr="006D2EC5">
        <w:tab/>
      </w:r>
      <w:r w:rsidRPr="006D2EC5">
        <w:tab/>
      </w:r>
      <w:r w:rsidRPr="006D2EC5">
        <w:tab/>
        <w:t xml:space="preserve">                        </w:t>
      </w:r>
      <w:r w:rsidRPr="006D2EC5">
        <w:tab/>
        <w:t xml:space="preserve">    </w:t>
      </w:r>
      <w:r w:rsidR="00F5652A" w:rsidRPr="006D2EC5">
        <w:t>SUDAC</w:t>
      </w:r>
    </w:p>
    <w:p w:rsidRDefault="00F5652A" w:rsidR="00F5652A" w:rsidRPr="006D2EC5">
      <w:r w:rsidRPr="006D2EC5">
        <w:t xml:space="preserve"> </w:t>
      </w:r>
      <w:r w:rsidR="00514B5F" w:rsidRPr="006D2EC5">
        <w:t xml:space="preserve">                                                                                          </w:t>
      </w:r>
      <w:r w:rsidR="00857E6F">
        <w:t xml:space="preserve">        </w:t>
      </w:r>
      <w:r w:rsidR="00514B5F" w:rsidRPr="006D2EC5">
        <w:t xml:space="preserve">     </w:t>
      </w:r>
      <w:r w:rsidRPr="006D2EC5">
        <w:t>Nikola Ribarić</w:t>
      </w:r>
      <w:r w:rsidR="00814011">
        <w:t xml:space="preserve"> v.r.</w:t>
      </w:r>
    </w:p>
    <w:p w:rsidRDefault="009236B9" w:rsidP="009236B9" w:rsidR="009236B9" w:rsidRPr="006D2EC5">
      <w:pPr>
        <w:jc w:val="both"/>
      </w:pPr>
    </w:p>
    <w:p w:rsidRDefault="009236B9" w:rsidP="009236B9" w:rsidR="009236B9" w:rsidRPr="006D2EC5">
      <w:pPr>
        <w:jc w:val="both"/>
      </w:pPr>
    </w:p>
    <w:p w:rsidRDefault="009236B9" w:rsidP="009236B9" w:rsidR="009236B9" w:rsidRPr="006D2EC5">
      <w:pPr>
        <w:jc w:val="both"/>
      </w:pPr>
      <w:r w:rsidRPr="006D2EC5">
        <w:rPr>
          <w:b/>
        </w:rPr>
        <w:t>UPUTA O PRAVNOM LIJEKU:</w:t>
      </w:r>
    </w:p>
    <w:p w:rsidRDefault="009236B9" w:rsidP="009236B9" w:rsidR="009236B9" w:rsidRPr="006D2EC5">
      <w:pPr>
        <w:jc w:val="both"/>
      </w:pPr>
      <w:r w:rsidRPr="006D2EC5">
        <w:t>Protiv ovog zaključka nije dopuštena žalba (čl.11.st.9. SZ).</w:t>
      </w:r>
    </w:p>
    <w:p w:rsidRDefault="00532C35" w:rsidP="009236B9" w:rsidR="00532C35" w:rsidRPr="006D2EC5">
      <w:pPr>
        <w:jc w:val="both"/>
      </w:pPr>
    </w:p>
    <w:p w:rsidRDefault="00814011" w:rsidP="009236B9" w:rsidR="00857E6F">
      <w:pPr>
        <w:jc w:val="both"/>
      </w:pPr>
      <w:r>
        <w:t>Za točnost otpravka, ovl. službenik:</w:t>
      </w:r>
    </w:p>
    <w:p w:rsidRDefault="00814011" w:rsidP="009236B9" w:rsidR="00814011" w:rsidRPr="006D2EC5">
      <w:pPr>
        <w:jc w:val="both"/>
      </w:pPr>
      <w:r>
        <w:t>Valentina Delač</w:t>
      </w:r>
    </w:p>
    <w:sectPr w:rsidSect="00A1673F" w:rsidR="00814011" w:rsidRPr="006D2EC5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17DD" w:rsidR="000317DD">
      <w:r>
        <w:separator/>
      </w:r>
    </w:p>
  </w:endnote>
  <w:endnote w:id="0" w:type="continuationSeparator">
    <w:p w:rsidRDefault="000317DD" w:rsidR="000317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17DD" w:rsidR="000317DD">
      <w:r>
        <w:separator/>
      </w:r>
    </w:p>
  </w:footnote>
  <w:footnote w:id="0" w:type="continuationSeparator">
    <w:p w:rsidRDefault="000317DD" w:rsidR="000317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96D" w:rsidP="00A1673F" w:rsidR="007239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96D" w:rsidR="007239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96D" w:rsidP="00A1673F" w:rsidR="007239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21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396D" w:rsidP="00844B06" w:rsidR="0072396D">
    <w:pPr>
      <w:jc w:val="right"/>
    </w:pPr>
    <w:r>
      <w:t>72</w:t>
    </w:r>
    <w:r w:rsidRPr="00832E83">
      <w:t xml:space="preserve"> St-</w:t>
    </w:r>
    <w:r w:rsidR="00844B06">
      <w:t>1287/2013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228E2"/>
    <w:rsid w:val="00026CE1"/>
    <w:rsid w:val="000317DD"/>
    <w:rsid w:val="00070A34"/>
    <w:rsid w:val="00294006"/>
    <w:rsid w:val="002C4862"/>
    <w:rsid w:val="002E31B1"/>
    <w:rsid w:val="003235EC"/>
    <w:rsid w:val="003521B0"/>
    <w:rsid w:val="003772E3"/>
    <w:rsid w:val="003C7C8B"/>
    <w:rsid w:val="004523EF"/>
    <w:rsid w:val="00514B5F"/>
    <w:rsid w:val="00532C35"/>
    <w:rsid w:val="005956F3"/>
    <w:rsid w:val="006376FB"/>
    <w:rsid w:val="00681424"/>
    <w:rsid w:val="006D2EC5"/>
    <w:rsid w:val="006F6573"/>
    <w:rsid w:val="0072096D"/>
    <w:rsid w:val="0072396D"/>
    <w:rsid w:val="00751F93"/>
    <w:rsid w:val="007948D5"/>
    <w:rsid w:val="00814011"/>
    <w:rsid w:val="00844B06"/>
    <w:rsid w:val="00857E6F"/>
    <w:rsid w:val="009236B9"/>
    <w:rsid w:val="00A1673F"/>
    <w:rsid w:val="00A23DC5"/>
    <w:rsid w:val="00AD10AC"/>
    <w:rsid w:val="00B271EB"/>
    <w:rsid w:val="00B81344"/>
    <w:rsid w:val="00BA673C"/>
    <w:rsid w:val="00CA44BF"/>
    <w:rsid w:val="00D83E1F"/>
    <w:rsid w:val="00E2246D"/>
    <w:rsid w:val="00E51891"/>
    <w:rsid w:val="00E741B0"/>
    <w:rsid w:val="00E76379"/>
    <w:rsid w:val="00E90F4B"/>
    <w:rsid w:val="00F530BF"/>
    <w:rsid w:val="00F5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44B06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true" w:styleId="Naslov2Char" w:type="character">
    <w:name w:val="Naslov 2 Char"/>
    <w:link w:val="Naslov2"/>
    <w:rsid w:val="00844B06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3521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1B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1B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1B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1B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36B9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44B06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1" w:styleId="Naslov2Char" w:type="character">
    <w:name w:val="Naslov 2 Char"/>
    <w:link w:val="Naslov2"/>
    <w:rsid w:val="00844B06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3521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1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1B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1B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1B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1287</izvorni_sadrzaj>
    <derivirana_varijabla naziv="DomainObject.Predmet.Broj_1">1287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St-1287/2013</izvorni_sadrzaj>
    <derivirana_varijabla naziv="DomainObject.Predmet.OznakaBroj_1">St-1287/2013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 MARCELA društvo s ograničenom odgovornošću za proizvodnju, trgovinu i usluge</izvorni_sadrzaj>
    <derivirana_varijabla naziv="DomainObject.Predmet.ProtustrankaFormated_1">  MAR MARCELA društvo s ograničenom odgovornošću za proizvodnju, trgovinu i usluge</derivirana_varijabla>
  </DomainObject.Predmet.ProtustrankaFormated>
  <DomainObject.Predmet.ProtustrankaFormatedOIB>
    <izvorni_sadrzaj>  MAR MARCELA društvo s ograničenom odgovornošću za proizvodnju, trgovinu i usluge, OIB 95568083950</izvorni_sadrzaj>
    <derivirana_varijabla naziv="DomainObject.Predmet.ProtustrankaFormatedOIB_1">  MAR MARCELA društvo s ograničenom odgovornošću za proizvodnju, trgovinu i usluge, OIB 95568083950</derivirana_varijabla>
  </DomainObject.Predmet.ProtustrankaFormatedOIB>
  <DomainObject.Predmet.ProtustrankaFormatedWithAdress>
    <izvorni_sadrzaj> MAR MARCELA društvo s ograničenom odgovornošću za proizvodnju, trgovinu i usluge, B. Magovca 48, 10000 Zagreb</izvorni_sadrzaj>
    <derivirana_varijabla naziv="DomainObject.Predmet.ProtustrankaFormatedWithAdress_1"> MAR MARCELA društvo s ograničenom odgovornošću za proizvodnju, trgovinu i usluge, B. Magovca 48, 10000 Zagreb</derivirana_varijabla>
  </DomainObject.Predmet.ProtustrankaFormatedWithAdress>
  <DomainObject.Predmet.ProtustrankaFormatedWithAdressOIB>
    <izvorni_sadrzaj> MAR MARCELA društvo s ograničenom odgovornošću za proizvodnju, trgovinu i usluge, OIB 95568083950, B. Magovca 48, 10000 Zagreb</izvorni_sadrzaj>
    <derivirana_varijabla naziv="DomainObject.Predmet.ProtustrankaFormatedWithAdressOIB_1"> MAR MARCELA društvo s ograničenom odgovornošću za proizvodnju, trgovinu i usluge, OIB 95568083950, B. Magovca 48, 10000 Zagreb</derivirana_varijabla>
  </DomainObject.Predmet.ProtustrankaFormatedWithAdressOIB>
  <DomainObject.Predmet.ProtustrankaWithAdress>
    <izvorni_sadrzaj>MAR MARCELA društvo s ograničenom odgovornošću za proizvodnju, trgovinu i usluge B. Magovca 48, 10000 Zagreb</izvorni_sadrzaj>
    <derivirana_varijabla naziv="DomainObject.Predmet.ProtustrankaWithAdress_1">MAR MARCELA društvo s ograničenom odgovornošću za proizvodnju, trgovinu i usluge B. Magovca 48, 10000 Zagreb</derivirana_varijabla>
  </DomainObject.Predmet.ProtustrankaWithAdress>
  <DomainObject.Predmet.ProtustrankaWithAdressOIB>
    <izvorni_sadrzaj>MAR MARCELA društvo s ograničenom odgovornošću za proizvodnju, trgovinu i usluge, OIB 95568083950, B. Magovca 48, 10000 Zagreb</izvorni_sadrzaj>
    <derivirana_varijabla naziv="DomainObject.Predmet.ProtustrankaWithAdressOIB_1">MAR MARCELA društvo s ograničenom odgovornošću za proizvodnju, trgovinu i usluge, OIB 95568083950, B. Magovca 48, 10000 Zagreb</derivirana_varijabla>
  </DomainObject.Predmet.ProtustrankaWithAdressOIB>
  <DomainObject.Predmet.ProtustrankaNazivFormated>
    <izvorni_sadrzaj>MAR MARCELA društvo s ograničenom odgovornošću za proizvodnju, trgovinu i usluge</izvorni_sadrzaj>
    <derivirana_varijabla naziv="DomainObject.Predmet.ProtustrankaNazivFormated_1">MAR MARCELA društvo s ograničenom odgovornošću za proizvodnju, trgovinu i usluge</derivirana_varijabla>
  </DomainObject.Predmet.ProtustrankaNazivFormated>
  <DomainObject.Predmet.ProtustrankaNazivFormatedOIB>
    <izvorni_sadrzaj>MAR MARCELA društvo s ograničenom odgovornošću za proizvodnju, trgovinu i usluge, OIB 95568083950</izvorni_sadrzaj>
    <derivirana_varijabla naziv="DomainObject.Predmet.ProtustrankaNazivFormatedOIB_1">MAR MARCELA društvo s ograničenom odgovornošću za proizvodnju, trgovinu i usluge, OIB 95568083950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Viktor Bubić; TOMIĆ BETA d.o.o. za trgovinu i usluge</izvorni_sadrzaj>
    <derivirana_varijabla naziv="DomainObject.Predmet.StrankaFormated_1">  FINA; Viktor Bubić; TOMIĆ BETA d.o.o. za trgovinu i usluge</derivirana_varijabla>
  </DomainObject.Predmet.StrankaFormated>
  <DomainObject.Predmet.StrankaFormatedOIB>
    <izvorni_sadrzaj>  FINA, OIB 18683136487; Viktor Bubić, OIB 50016932942; TOMIĆ BETA d.o.o. za trgovinu i usluge, OIB 99699119430</izvorni_sadrzaj>
    <derivirana_varijabla naziv="DomainObject.Predmet.StrankaFormatedOIB_1">  FINA, OIB 18683136487; Viktor Bubić, OIB 50016932942; TOMIĆ BETA d.o.o. za trgovinu i usluge, OIB 99699119430</derivirana_varijabla>
  </DomainObject.Predmet.StrankaFormatedOIB>
  <DomainObject.Predmet.StrankaFormatedWithAdress>
    <izvorni_sadrzaj> FINA, ALBRECHTOVA 42, 10000 Zagreb; Viktor Bubić, Gašpini 27, 21210 Solin; TOMIĆ BETA d.o.o. za trgovinu i usluge, Gorička 15 , 10370 Dugo Selo</izvorni_sadrzaj>
    <derivirana_varijabla naziv="DomainObject.Predmet.StrankaFormatedWithAdress_1"> FINA, ALBRECHTOVA 42, 10000 Zagreb; Viktor Bubić, Gašpini 27, 21210 Solin; TOMIĆ BETA d.o.o. za trgovinu i usluge, Gorička 15 , 10370 Dugo Selo</derivirana_varijabla>
  </DomainObject.Predmet.StrankaFormatedWithAdress>
  <DomainObject.Predmet.StrankaFormatedWithAdressOIB>
    <izvorni_sadrzaj> FINA, OIB 18683136487, ALBRECHTOVA 42, 10000 Zagreb; Viktor Bubić, OIB 50016932942, Gašpini 27, 21210 Solin; TOMIĆ BETA d.o.o. za trgovinu i usluge, OIB 99699119430, Gorička 15 , 10370 Dugo Selo</izvorni_sadrzaj>
    <derivirana_varijabla naziv="DomainObject.Predmet.StrankaFormatedWithAdressOIB_1"> FINA, OIB 18683136487, ALBRECHTOVA 42, 10000 Zagreb; Viktor Bubić, OIB 50016932942, Gašpini 27, 21210 Solin; TOMIĆ BETA d.o.o. za trgovinu i usluge, OIB 99699119430, Gorička 15 , 10370 Dugo Selo</derivirana_varijabla>
  </DomainObject.Predmet.StrankaFormatedWithAdressOIB>
  <DomainObject.Predmet.StrankaWithAdress>
    <izvorni_sadrzaj>FINA ALBRECHTOVA 42,10000 Zagreb,Viktor Bubić Gašpini 27,21210 Solin,TOMIĆ BETA d.o.o. za trgovinu i usluge Gorička 15 ,10370 Dugo Selo</izvorni_sadrzaj>
    <derivirana_varijabla naziv="DomainObject.Predmet.StrankaWithAdress_1">FINA ALBRECHTOVA 42,10000 Zagreb,Viktor Bubić Gašpini 27,21210 Solin,TOMIĆ BETA d.o.o. za trgovinu i usluge Gorička 15 ,10370 Dugo Selo</derivirana_varijabla>
  </DomainObject.Predmet.StrankaWithAdress>
  <DomainObject.Predmet.StrankaWithAdressOIB>
    <izvorni_sadrzaj>FINA, OIB 18683136487, ALBRECHTOVA 42,10000 Zagreb,Viktor Bubić, OIB 50016932942, Gašpini 27,21210 Solin,TOMIĆ BETA d.o.o. za trgovinu i usluge, OIB 99699119430, Gorička 15 ,10370 Dugo Selo</izvorni_sadrzaj>
    <derivirana_varijabla naziv="DomainObject.Predmet.StrankaWithAdressOIB_1">FINA, OIB 18683136487, ALBRECHTOVA 42,10000 Zagreb,Viktor Bubić, OIB 50016932942, Gašpini 27,21210 Solin,TOMIĆ BETA d.o.o. za trgovinu i usluge, OIB 99699119430, Gorička 15 ,10370 Dugo Selo</derivirana_varijabla>
  </DomainObject.Predmet.StrankaWithAdressOIB>
  <DomainObject.Predmet.StrankaNazivFormated>
    <izvorni_sadrzaj>FINA,Viktor Bubić,TOMIĆ BETA d.o.o. za trgovinu i usluge</izvorni_sadrzaj>
    <derivirana_varijabla naziv="DomainObject.Predmet.StrankaNazivFormated_1">FINA,Viktor Bubić,TOMIĆ BETA d.o.o. za trgovinu i usluge</derivirana_varijabla>
  </DomainObject.Predmet.StrankaNazivFormated>
  <DomainObject.Predmet.StrankaNazivFormatedOIB>
    <izvorni_sadrzaj>FINA, OIB 18683136487,Viktor Bubić, OIB 50016932942,TOMIĆ BETA d.o.o. za trgovinu i usluge, OIB 99699119430</izvorni_sadrzaj>
    <derivirana_varijabla naziv="DomainObject.Predmet.StrankaNazivFormatedOIB_1">FINA, OIB 18683136487,Viktor Bubić, OIB 50016932942,TOMIĆ BETA d.o.o. za trgovinu i usluge, OIB 99699119430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  <item>Viktor Bubić</item>
      <item>TOMIĆ BETA d.o.o. za trgovinu i usluge</item>
    </izvorni_sadrzaj>
    <derivirana_varijabla naziv="DomainObject.Predmet.StrankaListFormated_1">
      <item>FINA</item>
      <item>Viktor Bubić</item>
      <item>TOMIĆ BETA d.o.o. za trgovinu i usluge</item>
    </derivirana_varijabla>
  </DomainObject.Predmet.StrankaListFormated>
  <DomainObject.Predmet.StrankaListFormatedOIB>
    <izvorni_sadrzaj>
      <item>FINA, OIB 18683136487</item>
      <item>Viktor Bubić, OIB 50016932942</item>
      <item>TOMIĆ BETA d.o.o. za trgovinu i usluge, OIB 99699119430</item>
    </izvorni_sadrzaj>
    <derivirana_varijabla naziv="DomainObject.Predmet.StrankaListFormatedOIB_1">
      <item>FINA, OIB 18683136487</item>
      <item>Viktor Bubić, OIB 50016932942</item>
      <item>TOMIĆ BETA d.o.o. za trgovinu i usluge, OIB 99699119430</item>
    </derivirana_varijabla>
  </DomainObject.Predmet.StrankaListFormatedOIB>
  <DomainObject.Predmet.StrankaListFormatedWithAdress>
    <izvorni_sadrzaj>
      <item>FINA, ALBRECHTOVA 42, 10000 Zagreb</item>
      <item>Viktor Bubić, Gašpini 27, 21210 Solin</item>
      <item>TOMIĆ BETA d.o.o. za trgovinu i usluge, Gorička 15 , 10370 Dugo Selo</item>
    </izvorni_sadrzaj>
    <derivirana_varijabla naziv="DomainObject.Predmet.StrankaListFormatedWithAdress_1">
      <item>FINA, ALBRECHTOVA 42, 10000 Zagreb</item>
      <item>Viktor Bubić, Gašpini 27, 21210 Solin</item>
      <item>TOMIĆ BETA d.o.o. za trgovinu i usluge, Gorička 15 , 10370 Dugo Selo</item>
    </derivirana_varijabla>
  </DomainObject.Predmet.StrankaListFormatedWithAdress>
  <DomainObject.Predmet.StrankaListFormatedWithAdressOIB>
    <izvorni_sadrzaj>
      <item>FINA, OIB 18683136487, ALBRECHTOVA 42, 10000 Zagreb</item>
      <item>Viktor Bubić, OIB 50016932942, Gašpini 27, 21210 Solin</item>
      <item>TOMIĆ BETA d.o.o. za trgovinu i usluge, OIB 99699119430, Gorička 15 , 10370 Dugo Selo</item>
    </izvorni_sadrzaj>
    <derivirana_varijabla naziv="DomainObject.Predmet.StrankaListFormatedWithAdressOIB_1">
      <item>FINA, OIB 18683136487, ALBRECHTOVA 42, 10000 Zagreb</item>
      <item>Viktor Bubić, OIB 50016932942, Gašpini 27, 21210 Solin</item>
      <item>TOMIĆ BETA d.o.o. za trgovinu i usluge, OIB 99699119430, Gorička 15 , 10370 Dugo Selo</item>
    </derivirana_varijabla>
  </DomainObject.Predmet.StrankaListFormatedWithAdressOIB>
  <DomainObject.Predmet.StrankaListNazivFormated>
    <izvorni_sadrzaj>
      <item>FINA</item>
      <item>Viktor Bubić</item>
      <item>TOMIĆ BETA d.o.o. za trgovinu i usluge</item>
    </izvorni_sadrzaj>
    <derivirana_varijabla naziv="DomainObject.Predmet.StrankaListNazivFormated_1">
      <item>FINA</item>
      <item>Viktor Bubić</item>
      <item>TOMIĆ BETA d.o.o. za trgovinu i usluge</item>
    </derivirana_varijabla>
  </DomainObject.Predmet.StrankaListNazivFormated>
  <DomainObject.Predmet.StrankaListNazivFormatedOIB>
    <izvorni_sadrzaj>
      <item>FINA, OIB 18683136487</item>
      <item>Viktor Bubić, OIB 50016932942</item>
      <item>TOMIĆ BETA d.o.o. za trgovinu i usluge, OIB 99699119430</item>
    </izvorni_sadrzaj>
    <derivirana_varijabla naziv="DomainObject.Predmet.StrankaListNazivFormatedOIB_1">
      <item>FINA, OIB 18683136487</item>
      <item>Viktor Bubić, OIB 50016932942</item>
      <item>TOMIĆ BETA d.o.o. za trgovinu i usluge, OIB 99699119430</item>
    </derivirana_varijabla>
  </DomainObject.Predmet.StrankaListNazivFormatedOIB>
  <DomainObject.Predmet.ProtuStrankaListFormated>
    <izvorni_sadrzaj>
      <item>MAR MARCELA društvo s ograničenom odgovornošću za proizvodnju, trgovinu i usluge</item>
    </izvorni_sadrzaj>
    <derivirana_varijabla naziv="DomainObject.Predmet.ProtuStrankaListFormated_1">
      <item>MAR MARCELA društvo s ograničenom odgovornošću za proizvodnju, trgovinu i usluge</item>
    </derivirana_varijabla>
  </DomainObject.Predmet.ProtuStrankaListFormated>
  <DomainObject.Predmet.ProtuStrankaListFormatedOIB>
    <izvorni_sadrzaj>
      <item>MAR MARCELA društvo s ograničenom odgovornošću za proizvodnju, trgovinu i usluge, OIB 95568083950</item>
    </izvorni_sadrzaj>
    <derivirana_varijabla naziv="DomainObject.Predmet.ProtuStrankaListFormatedOIB_1">
      <item>MAR MARCELA društvo s ograničenom odgovornošću za proizvodnju, trgovinu i usluge, OIB 95568083950</item>
    </derivirana_varijabla>
  </DomainObject.Predmet.ProtuStrankaListFormatedOIB>
  <DomainObject.Predmet.ProtuStrankaListFormatedWithAdress>
    <izvorni_sadrzaj>
      <item>MAR MARCELA društvo s ograničenom odgovornošću za proizvodnju, trgovinu i usluge, B. Magovca 48, 10000 Zagreb</item>
    </izvorni_sadrzaj>
    <derivirana_varijabla naziv="DomainObject.Predmet.ProtuStrankaListFormatedWithAdress_1">
      <item>MAR MARCELA društvo s ograničenom odgovornošću za proizvodnju, trgovinu i usluge, B. Magovca 48, 10000 Zagreb</item>
    </derivirana_varijabla>
  </DomainObject.Predmet.ProtuStrankaListFormatedWithAdress>
  <DomainObject.Predmet.ProtuStrankaListFormatedWithAdressOIB>
    <izvorni_sadrzaj>
      <item>MAR MARCELA društvo s ograničenom odgovornošću za proizvodnju, trgovinu i usluge, OIB 95568083950, B. Magovca 48, 10000 Zagreb</item>
    </izvorni_sadrzaj>
    <derivirana_varijabla naziv="DomainObject.Predmet.ProtuStrankaListFormatedWithAdressOIB_1">
      <item>MAR MARCELA društvo s ograničenom odgovornošću za proizvodnju, trgovinu i usluge, OIB 95568083950, B. Magovca 48, 10000 Zagreb</item>
    </derivirana_varijabla>
  </DomainObject.Predmet.ProtuStrankaListFormatedWithAdressOIB>
  <DomainObject.Predmet.ProtuStrankaListNazivFormated>
    <izvorni_sadrzaj>
      <item>MAR MARCELA društvo s ograničenom odgovornošću za proizvodnju, trgovinu i usluge</item>
    </izvorni_sadrzaj>
    <derivirana_varijabla naziv="DomainObject.Predmet.ProtuStrankaListNazivFormated_1">
      <item>MAR MARCELA društvo s ograničenom odgovornošću za proizvodnju, trgovinu i usluge</item>
    </derivirana_varijabla>
  </DomainObject.Predmet.ProtuStrankaListNazivFormated>
  <DomainObject.Predmet.ProtuStrankaListNazivFormatedOIB>
    <izvorni_sadrzaj>
      <item>MAR MARCELA društvo s ograničenom odgovornošću za proizvodnju, trgovinu i usluge, OIB 95568083950</item>
    </izvorni_sadrzaj>
    <derivirana_varijabla naziv="DomainObject.Predmet.ProtuStrankaListNazivFormatedOIB_1">
      <item>MAR MARCELA društvo s ograničenom odgovornošću za proizvodnju, trgovinu i usluge, OIB 95568083950</item>
    </derivirana_varijabla>
  </DomainObject.Predmet.ProtuStrankaListNazivFormatedOIB>
  <DomainObject.Predmet.OstaliListFormated>
    <izvorni_sadrzaj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izvorni_sadrzaj>
    <derivirana_varijabla naziv="DomainObject.Predmet.OstaliListFormated_1"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derivirana_varijabla>
  </DomainObject.Predmet.OstaliListFormated>
  <DomainObject.Predmet.OstaliListFormatedOIB>
    <izvorni_sadrzaj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izvorni_sadrzaj>
    <derivirana_varijabla naziv="DomainObject.Predmet.OstaliListFormatedOIB_1"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derivirana_varijabla>
  </DomainObject.Predmet.OstaliListFormatedOIB>
  <DomainObject.Predmet.OstaliListFormatedWithAdress>
    <izvorni_sadrzaj>
      <item>ZAGREBAČKI HOLDING, društvo s ograničenom odgovornošću za javni prijevoz, opskrbu vodom, održavanje čistoće, putnička agencija, šport, upravljanje objektima i poslovanje nekretninama, Radnička c. 82, 10000 Zagreb</item>
      <item>VODOOPSKRBA I ODVODNJA društvo s ograničenom odgovornošću za javnu vodoopskrbu i odvodnju, Folnegovićeva 1, 10000 Zagreb</item>
      <item>GRAD ZAGREB, Trg Stjepana Radića 1, 10000 Zagreb</item>
      <item>Rajka Jagmarević, Jurja Dalmatinca 7, 10000 Zagreb</item>
      <item>CENTAR BANKA dioničko društvo u stečaju, Heinzelova 47A , 10000 Zagreb</item>
      <item>REPUBLIKA HRVATSKA MINISTARSTVO FINANCIJA, Av. Dubrovnik 32, 10000 Zagreb</item>
      <item>CENTAR BANKA dioničko društvo u stečaju, Heinzelova 47A, 10000 Zagreb</item>
      <item>ŽUPANIJSKO DRŽAVNO ODVJETNIŠTVO U ZAGREBU, Savska Cesta 41, 10000 Zagreb</item>
      <item>OPĆINSKI GRAĐANSKI SUD U ZAGREBU, Ulica Grada Vukovara 84, 10000 Zagreb</item>
    </izvorni_sadrzaj>
    <derivirana_varijabla naziv="DomainObject.Predmet.OstaliListFormatedWithAdress_1">
      <item>ZAGREBAČKI HOLDING, društvo s ograničenom odgovornošću za javni prijevoz, opskrbu vodom, održavanje čistoće, putnička agencija, šport, upravljanje objektima i poslovanje nekretninama, Radnička c. 82, 10000 Zagreb</item>
      <item>VODOOPSKRBA I ODVODNJA društvo s ograničenom odgovornošću za javnu vodoopskrbu i odvodnju, Folnegovićeva 1, 10000 Zagreb</item>
      <item>GRAD ZAGREB, Trg Stjepana Radića 1, 10000 Zagreb</item>
      <item>Rajka Jagmarević, Jurja Dalmatinca 7, 10000 Zagreb</item>
      <item>CENTAR BANKA dioničko društvo u stečaju, Heinzelova 47A , 10000 Zagreb</item>
      <item>REPUBLIKA HRVATSKA MINISTARSTVO FINANCIJA, Av. Dubrovnik 32, 10000 Zagreb</item>
      <item>CENTAR BANKA dioničko društvo u stečaju, Heinzelova 47A, 10000 Zagreb</item>
      <item>ŽUPANIJSKO DRŽAVNO ODVJETNIŠTVO U ZAGREBU, Savska Cesta 41, 10000 Zagreb</item>
      <item>OPĆINSKI GRAĐANSKI SUD U ZAGREBU, Ulica Grada Vukovara 84, 10000 Zagreb</item>
    </derivirana_varijabla>
  </DomainObject.Predmet.OstaliListFormatedWithAdress>
  <DomainObject.Predmet.OstaliListFormatedWithAdressOIB>
    <izvorni_sadrzaj>
      <item>ZAGREBAČKI HOLDING, društvo s ograničenom odgovornošću za javni prijevoz, opskrbu vodom, održavanje čistoće, putnička agencija, šport, upravljanje objektima i poslovanje nekretninama, OIB 85584865987, Radnička c. 82, 10000 Zagreb</item>
      <item>VODOOPSKRBA I ODVODNJA društvo s ograničenom odgovornošću za javnu vodoopskrbu i odvodnju, OIB 83416546499, Folnegovićeva 1, 10000 Zagreb</item>
      <item>GRAD ZAGREB, OIB 61817894937, Trg Stjepana Radića 1, 10000 Zagreb</item>
      <item>Rajka Jagmarević, OIB 54873974132, Jurja Dalmatinca 7, 10000 Zagreb</item>
      <item>CENTAR BANKA dioničko društvo u stečaju, OIB 89296739230, Heinzelova 47A , 10000 Zagreb</item>
      <item>REPUBLIKA HRVATSKA MINISTARSTVO FINANCIJA, OIB 18683136487, Av. Dubrovnik 32, 10000 Zagreb</item>
      <item>CENTAR BANKA dioničko društvo u stečaju, OIB 89296739230, Heinzelova 47A, 10000 Zagreb</item>
      <item>ŽUPANIJSKO DRŽAVNO ODVJETNIŠTVO U ZAGREBU, OIB 16488001145, Savska Cesta 41, 10000 Zagreb</item>
      <item>OPĆINSKI GRAĐANSKI SUD U ZAGREBU, OIB 01252163117, Ulica Grada Vukovara 84, 10000 Zagreb</item>
    </izvorni_sadrzaj>
    <derivirana_varijabla naziv="DomainObject.Predmet.OstaliListFormatedWithAdressOIB_1">
      <item>ZAGREBAČKI HOLDING, društvo s ograničenom odgovornošću za javni prijevoz, opskrbu vodom, održavanje čistoće, putnička agencija, šport, upravljanje objektima i poslovanje nekretninama, OIB 85584865987, Radnička c. 82, 10000 Zagreb</item>
      <item>VODOOPSKRBA I ODVODNJA društvo s ograničenom odgovornošću za javnu vodoopskrbu i odvodnju, OIB 83416546499, Folnegovićeva 1, 10000 Zagreb</item>
      <item>GRAD ZAGREB, OIB 61817894937, Trg Stjepana Radića 1, 10000 Zagreb</item>
      <item>Rajka Jagmarević, OIB 54873974132, Jurja Dalmatinca 7, 10000 Zagreb</item>
      <item>CENTAR BANKA dioničko društvo u stečaju, OIB 89296739230, Heinzelova 47A , 10000 Zagreb</item>
      <item>REPUBLIKA HRVATSKA MINISTARSTVO FINANCIJA, OIB 18683136487, Av. Dubrovnik 32, 10000 Zagreb</item>
      <item>CENTAR BANKA dioničko društvo u stečaju, OIB 89296739230, Heinzelova 47A, 10000 Zagreb</item>
      <item>ŽUPANIJSKO DRŽAVNO ODVJETNIŠTVO U ZAGREBU, OIB 16488001145, Savska Cesta 41, 10000 Zagreb</item>
      <item>OPĆINSKI GRAĐANSKI SUD U ZAGREBU, OIB 01252163117, Ulica Grada Vukovara 84, 10000 Zagreb</item>
    </derivirana_varijabla>
  </DomainObject.Predmet.OstaliListFormatedWithAdressOIB>
  <DomainObject.Predmet.OstaliListNazivFormated>
    <izvorni_sadrzaj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izvorni_sadrzaj>
    <derivirana_varijabla naziv="DomainObject.Predmet.OstaliListNazivFormated_1"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derivirana_varijabla>
  </DomainObject.Predmet.OstaliListNazivFormated>
  <DomainObject.Predmet.OstaliListNazivFormatedOIB>
    <izvorni_sadrzaj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izvorni_sadrzaj>
    <derivirana_varijabla naziv="DomainObject.Predmet.OstaliListNazivFormatedOIB_1"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MAR MARCELA društvo s ograničenom odgovornošću za proizvodnju, trgovinu i usluge</izvorni_sadrzaj>
    <derivirana_varijabla naziv="DomainObject.Predmet.ProtustrankaIDrugi_1">MAR MARCELA društvo s ograničenom odgovornošću za proizvodnju, trgovinu i usluge</derivirana_varijabla>
  </DomainObject.Predmet.ProtustrankaIDrugi>
  <DomainObject.Predmet.StrankaIDrugiAdressOIB>
    <izvorni_sadrzaj>FINA, OIB 18683136487, ALBRECHTOVA 42, 10000 Zagreb i dr.</izvorni_sadrzaj>
    <derivirana_varijabla naziv="DomainObject.Predmet.StrankaIDrugiAdressOIB_1">FINA, OIB 18683136487, ALBRECHTOVA 42, 10000 Zagreb i dr.</derivirana_varijabla>
  </DomainObject.Predmet.StrankaIDrugiAdressOIB>
  <DomainObject.Predmet.ProtustrankaIDrugiAdressOIB>
    <izvorni_sadrzaj>MAR MARCELA društvo s ograničenom odgovornošću za proizvodnju, trgovinu i usluge, OIB 95568083950, B. Magovca 48, 10000 Zagreb</izvorni_sadrzaj>
    <derivirana_varijabla naziv="DomainObject.Predmet.ProtustrankaIDrugiAdressOIB_1">MAR MARCELA društvo s ograničenom odgovornošću za proizvodnju, trgovinu i usluge, OIB 95568083950, B.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 MARCELA društvo s ograničenom odgovornošću za proizvodnju, trgovinu i usluge</item>
      <item>FINA</item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  <item>Viktor Bubić</item>
      <item>TOMIĆ BETA d.o.o. za trgovinu i usluge</item>
    </izvorni_sadrzaj>
    <derivirana_varijabla naziv="DomainObject.Predmet.SudioniciListNaziv_1">
      <item>MAR MARCELA društvo s ograničenom odgovornošću za proizvodnju, trgovinu i usluge</item>
      <item>FINA</item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  <item>Viktor Bubić</item>
      <item>TOMIĆ BETA d.o.o. za trgovinu i usluge</item>
    </derivirana_varijabla>
  </DomainObject.Predmet.SudioniciListNaziv>
  <DomainObject.Predmet.SudioniciListAdressOIB>
    <izvorni_sadrzaj>
      <item>MAR MARCELA društvo s ograničenom odgovornošću za proizvodnju, trgovinu i usluge, OIB 95568083950, B. Magovca 48,10000 Zagreb</item>
      <item>FINA, OIB 18683136487, ALBRECHTOVA 42,10000 Zagreb</item>
      <item>ZAGREBAČKI HOLDING, društvo s ograničenom odgovornošću za javni prijevoz, opskrbu vodom, održavanje čistoće, putnička agencija, šport, upravljanje objektima i poslovanje nekretninama, OIB 85584865987, Radnička c. 82,10000 Zagreb</item>
      <item>VODOOPSKRBA I ODVODNJA društvo s ograničenom odgovornošću za javnu vodoopskrbu i odvodnju, OIB 83416546499, Folnegovićeva 1,10000 Zagreb</item>
      <item>GRAD ZAGREB, OIB 61817894937, Trg Stjepana Radića 1,10000 Zagreb</item>
      <item>Rajka Jagmarević, OIB 54873974132, Jurja Dalmatinca 7,10000 Zagreb</item>
      <item>CENTAR BANKA dioničko društvo u stečaju, OIB 89296739230, Heinzelova 47A ,10000 Zagreb</item>
      <item>REPUBLIKA HRVATSKA MINISTARSTVO FINANCIJA, OIB 18683136487, Av. Dubrovnik 32,10000 Zagreb</item>
      <item>CENTAR BANKA dioničko društvo u stečaju, OIB 89296739230, Heinzelova 47A,10000 Zagreb</item>
      <item>ŽUPANIJSKO DRŽAVNO ODVJETNIŠTVO U ZAGREBU, OIB 16488001145, Savska Cesta 41,10000 Zagreb</item>
      <item>OPĆINSKI GRAĐANSKI SUD U ZAGREBU, OIB 01252163117, Ulica Grada Vukovara 84,10000 Zagreb</item>
      <item>Viktor Bubić, OIB 50016932942, Gašpini 27,21210 Solin</item>
      <item>TOMIĆ BETA d.o.o. za trgovinu i usluge, OIB 99699119430, Gorička 15 ,10370 Dugo Selo</item>
    </izvorni_sadrzaj>
    <derivirana_varijabla naziv="DomainObject.Predmet.SudioniciListAdressOIB_1">
      <item>MAR MARCELA društvo s ograničenom odgovornošću za proizvodnju, trgovinu i usluge, OIB 95568083950, B. Magovca 48,10000 Zagreb</item>
      <item>FINA, OIB 18683136487, ALBRECHTOVA 42,10000 Zagreb</item>
      <item>ZAGREBAČKI HOLDING, društvo s ograničenom odgovornošću za javni prijevoz, opskrbu vodom, održavanje čistoće, putnička agencija, šport, upravljanje objektima i poslovanje nekretninama, OIB 85584865987, Radnička c. 82,10000 Zagreb</item>
      <item>VODOOPSKRBA I ODVODNJA društvo s ograničenom odgovornošću za javnu vodoopskrbu i odvodnju, OIB 83416546499, Folnegovićeva 1,10000 Zagreb</item>
      <item>GRAD ZAGREB, OIB 61817894937, Trg Stjepana Radića 1,10000 Zagreb</item>
      <item>Rajka Jagmarević, OIB 54873974132, Jurja Dalmatinca 7,10000 Zagreb</item>
      <item>CENTAR BANKA dioničko društvo u stečaju, OIB 89296739230, Heinzelova 47A ,10000 Zagreb</item>
      <item>REPUBLIKA HRVATSKA MINISTARSTVO FINANCIJA, OIB 18683136487, Av. Dubrovnik 32,10000 Zagreb</item>
      <item>CENTAR BANKA dioničko društvo u stečaju, OIB 89296739230, Heinzelova 47A,10000 Zagreb</item>
      <item>ŽUPANIJSKO DRŽAVNO ODVJETNIŠTVO U ZAGREBU, OIB 16488001145, Savska Cesta 41,10000 Zagreb</item>
      <item>OPĆINSKI GRAĐANSKI SUD U ZAGREBU, OIB 01252163117, Ulica Grada Vukovara 84,10000 Zagreb</item>
      <item>Viktor Bubić, OIB 50016932942, Gašpini 27,21210 Solin</item>
      <item>TOMIĆ BETA d.o.o. za trgovinu i usluge, OIB 99699119430, Gorička 15 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95568083950</item>
      <item>, OIB 18683136487</item>
      <item>, OIB 85584865987</item>
      <item>, OIB 83416546499</item>
      <item>, OIB 61817894937</item>
      <item>, OIB 54873974132</item>
      <item>, OIB 89296739230</item>
      <item>, OIB 18683136487</item>
      <item>, OIB 89296739230</item>
      <item>, OIB 16488001145</item>
      <item>, OIB 01252163117</item>
      <item>, OIB 50016932942</item>
      <item>, OIB 99699119430</item>
    </izvorni_sadrzaj>
    <derivirana_varijabla naziv="DomainObject.Predmet.SudioniciListNazivOIB_1">
      <item>, OIB 95568083950</item>
      <item>, OIB 18683136487</item>
      <item>, OIB 85584865987</item>
      <item>, OIB 83416546499</item>
      <item>, OIB 61817894937</item>
      <item>, OIB 54873974132</item>
      <item>, OIB 89296739230</item>
      <item>, OIB 18683136487</item>
      <item>, OIB 89296739230</item>
      <item>, OIB 16488001145</item>
      <item>, OIB 01252163117</item>
      <item>, OIB 50016932942</item>
      <item>, OIB 99699119430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352</properties:Words>
  <properties:Characters>1847</properties:Characters>
  <properties:Lines>67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                                                       </vt:lpstr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2016-11-02T10:23:00Z</dcterms:created>
  <dc:creator>nribaric</dc:creator>
  <cp:lastModifiedBy>Jadranka Zelić</cp:lastModifiedBy>
  <cp:lastPrinted>2016-11-02T10:21:00Z</cp:lastPrinted>
  <dcterms:modified xmlns:xsi="http://www.w3.org/2001/XMLSchema-instance" xsi:type="dcterms:W3CDTF">2016-11-02T10:25:00Z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