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fede" w14:paraId="24ffede" w:rsidRDefault="005F5EA8" w:rsidR="00A151C5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1D6" w:rsidP="008041D6" w:rsidR="008041D6" w:rsidRPr="001559D2">
      <w:pPr>
        <w:rPr>
          <w:b/>
        </w:rPr>
      </w:pPr>
      <w:r w:rsidRPr="001559D2">
        <w:rPr>
          <w:b/>
        </w:rPr>
        <w:t xml:space="preserve">REPUBLIKA HRVATSKA </w:t>
      </w:r>
    </w:p>
    <w:p w:rsidRDefault="008041D6" w:rsidP="008041D6" w:rsidR="008041D6" w:rsidRPr="001559D2">
      <w:pPr>
        <w:rPr>
          <w:b/>
        </w:rPr>
      </w:pPr>
      <w:r w:rsidRPr="001559D2">
        <w:rPr>
          <w:b/>
        </w:rPr>
        <w:t xml:space="preserve">TRGOVAČKI SUD U </w:t>
      </w:r>
      <w:r>
        <w:rPr>
          <w:b/>
        </w:rPr>
        <w:t>OSIJEKU</w:t>
      </w:r>
    </w:p>
    <w:p w:rsidRDefault="008041D6" w:rsidP="009D363A" w:rsidR="00BD3926">
      <w:pPr>
        <w:rPr>
          <w:b/>
        </w:rPr>
      </w:pPr>
      <w:r>
        <w:rPr>
          <w:b/>
        </w:rPr>
        <w:t xml:space="preserve">STALNA SLUŽBA </w:t>
      </w:r>
      <w:r w:rsidR="009D363A">
        <w:rPr>
          <w:b/>
        </w:rPr>
        <w:t>U SLAVONSKOM BRODU</w:t>
      </w:r>
      <w:r w:rsidR="00CE153D">
        <w:rPr>
          <w:b/>
        </w:rPr>
        <w:t xml:space="preserve">                   </w:t>
      </w:r>
      <w:r w:rsidR="00BD3926">
        <w:rPr>
          <w:b/>
        </w:rPr>
        <w:t>Broj: 7/St</w:t>
      </w:r>
      <w:r w:rsidR="00CE153D">
        <w:rPr>
          <w:b/>
        </w:rPr>
        <w:t>pn</w:t>
      </w:r>
      <w:r w:rsidR="00BD3926">
        <w:rPr>
          <w:b/>
        </w:rPr>
        <w:t>-</w:t>
      </w:r>
      <w:r w:rsidR="009D363A">
        <w:rPr>
          <w:b/>
        </w:rPr>
        <w:t>19</w:t>
      </w:r>
      <w:r w:rsidR="00BD3926">
        <w:rPr>
          <w:b/>
        </w:rPr>
        <w:t>/201</w:t>
      </w:r>
      <w:r w:rsidR="00231541">
        <w:rPr>
          <w:b/>
        </w:rPr>
        <w:t>6</w:t>
      </w:r>
      <w:r w:rsidR="00BD3926">
        <w:rPr>
          <w:b/>
        </w:rPr>
        <w:t>-</w:t>
      </w:r>
      <w:r w:rsidR="005D3561">
        <w:rPr>
          <w:b/>
        </w:rPr>
        <w:t>7</w:t>
      </w:r>
    </w:p>
    <w:p w:rsidRDefault="008041D6" w:rsidP="00AD33C1" w:rsidR="00BD76EE">
      <w:pPr>
        <w:rPr>
          <w:b/>
        </w:rPr>
      </w:pPr>
      <w:r>
        <w:rPr>
          <w:b/>
        </w:rPr>
        <w:t>Trg pobjede 13</w:t>
      </w:r>
    </w:p>
    <w:p w:rsidRDefault="00BD76EE" w:rsidP="00AD33C1" w:rsidR="003B7458">
      <w:pPr>
        <w:rPr>
          <w:b/>
        </w:rPr>
      </w:pPr>
      <w:r>
        <w:rPr>
          <w:b/>
        </w:rPr>
        <w:t>Slavonski Brod</w:t>
      </w:r>
      <w:r w:rsidR="00AD33C1">
        <w:rPr>
          <w:b/>
        </w:rPr>
        <w:tab/>
      </w:r>
    </w:p>
    <w:p w:rsidRDefault="003B7458" w:rsidP="00AD33C1" w:rsidR="003B7458">
      <w:pPr>
        <w:rPr>
          <w:b/>
        </w:rPr>
      </w:pPr>
    </w:p>
    <w:p w:rsidRDefault="003B7458" w:rsidP="00AD33C1" w:rsidR="003B7458">
      <w:pPr>
        <w:rPr>
          <w:b/>
        </w:rPr>
      </w:pPr>
    </w:p>
    <w:p w:rsidRDefault="00AD33C1" w:rsidP="00AD33C1" w:rsidR="00B24E6A" w:rsidRPr="00AD33C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Default="00B24E6A" w:rsidP="00B24E6A" w:rsidR="00B24E6A">
      <w:pPr>
        <w:jc w:val="center"/>
        <w:rPr>
          <w:b/>
          <w:lang w:val="hr-HR"/>
        </w:rPr>
      </w:pPr>
      <w:r w:rsidRPr="00BB66A4">
        <w:rPr>
          <w:b/>
          <w:lang w:val="hr-HR"/>
        </w:rPr>
        <w:t>O G L A S</w:t>
      </w:r>
    </w:p>
    <w:p w:rsidRDefault="003B7458" w:rsidP="00B24E6A" w:rsidR="003B7458">
      <w:pPr>
        <w:jc w:val="center"/>
        <w:rPr>
          <w:b/>
          <w:lang w:val="hr-HR"/>
        </w:rPr>
      </w:pPr>
    </w:p>
    <w:p w:rsidRDefault="00A151C5" w:rsidP="001B3FD9" w:rsidR="00A151C5" w:rsidRPr="001C5B62">
      <w:pPr>
        <w:jc w:val="both"/>
        <w:rPr>
          <w:b/>
          <w:lang w:val="hr-HR"/>
        </w:rPr>
      </w:pPr>
    </w:p>
    <w:p w:rsidRDefault="00CD7D7A" w:rsidP="003E20DE" w:rsidR="006A6AEB" w:rsidRPr="003E20DE">
      <w:pPr>
        <w:ind w:firstLine="1260"/>
        <w:jc w:val="both"/>
        <w:rPr>
          <w:b/>
          <w:lang w:val="hr-HR"/>
        </w:rPr>
      </w:pPr>
      <w:r w:rsidRPr="001C5B62">
        <w:rPr>
          <w:b/>
          <w:lang w:val="hr-HR"/>
        </w:rPr>
        <w:t xml:space="preserve">TRGOVAČKI SUD </w:t>
      </w:r>
      <w:r w:rsidR="006C21DB">
        <w:rPr>
          <w:b/>
          <w:lang w:val="hr-HR"/>
        </w:rPr>
        <w:t xml:space="preserve">U OSIJEKU, STALNA SLUŽBA </w:t>
      </w:r>
      <w:r w:rsidR="003709EC">
        <w:rPr>
          <w:b/>
          <w:lang w:val="hr-HR"/>
        </w:rPr>
        <w:t xml:space="preserve">TRGOVAČKOG </w:t>
      </w:r>
      <w:r w:rsidR="009D363A">
        <w:rPr>
          <w:b/>
          <w:lang w:val="hr-HR"/>
        </w:rPr>
        <w:t>U SLAVONSKOM BRODU</w:t>
      </w:r>
      <w:r w:rsidR="00460208">
        <w:rPr>
          <w:lang w:val="hr-HR"/>
        </w:rPr>
        <w:t>, objavljuje da je rješenjem poslovni broj 7/Stpn-</w:t>
      </w:r>
      <w:r w:rsidR="009D363A">
        <w:rPr>
          <w:lang w:val="hr-HR"/>
        </w:rPr>
        <w:t>19</w:t>
      </w:r>
      <w:r w:rsidR="003709EC">
        <w:rPr>
          <w:lang w:val="hr-HR"/>
        </w:rPr>
        <w:t>/2016</w:t>
      </w:r>
      <w:r w:rsidR="00BD76EE">
        <w:rPr>
          <w:lang w:val="hr-HR"/>
        </w:rPr>
        <w:t>-</w:t>
      </w:r>
      <w:r w:rsidR="005D3561">
        <w:rPr>
          <w:lang w:val="hr-HR"/>
        </w:rPr>
        <w:t>6</w:t>
      </w:r>
      <w:r w:rsidR="00460208">
        <w:rPr>
          <w:lang w:val="hr-HR"/>
        </w:rPr>
        <w:t xml:space="preserve"> od </w:t>
      </w:r>
      <w:r w:rsidR="009D363A">
        <w:rPr>
          <w:lang w:val="hr-HR"/>
        </w:rPr>
        <w:t>06. srpnja</w:t>
      </w:r>
      <w:r w:rsidR="003709EC">
        <w:rPr>
          <w:lang w:val="hr-HR"/>
        </w:rPr>
        <w:t xml:space="preserve"> 2016</w:t>
      </w:r>
      <w:r w:rsidR="00460208">
        <w:rPr>
          <w:lang w:val="hr-HR"/>
        </w:rPr>
        <w:t>. godine određeno</w:t>
      </w:r>
      <w:r w:rsidR="001B3FD9">
        <w:rPr>
          <w:lang w:val="hr-HR"/>
        </w:rPr>
        <w:t xml:space="preserve"> </w:t>
      </w:r>
      <w:r w:rsidR="00460208">
        <w:rPr>
          <w:lang w:val="hr-HR"/>
        </w:rPr>
        <w:t>ročište radi sklapanja predstečajne nagodbe na</w:t>
      </w:r>
      <w:r w:rsidR="001B3FD9">
        <w:rPr>
          <w:lang w:val="hr-HR"/>
        </w:rPr>
        <w:t>d dužnikom</w:t>
      </w:r>
      <w:r w:rsidR="00BD76EE">
        <w:rPr>
          <w:lang w:val="hr-HR"/>
        </w:rPr>
        <w:t xml:space="preserve"> </w:t>
      </w:r>
      <w:r w:rsidR="005D3561" w:rsidRPr="009D363A">
        <w:rPr>
          <w:lang w:val="hr-HR"/>
        </w:rPr>
        <w:t>STIPANETIĆ d.o.o. za ugostiteljstvo, trgovinu i usluge,</w:t>
      </w:r>
      <w:r w:rsidR="005D3561">
        <w:rPr>
          <w:lang w:val="hr-HR"/>
        </w:rPr>
        <w:t xml:space="preserve"> skraćena tvrtka: STIPANETIĆ d.o.o., Radovanje (Općina</w:t>
      </w:r>
      <w:r w:rsidR="005D3561" w:rsidRPr="009D363A">
        <w:rPr>
          <w:lang w:val="hr-HR"/>
        </w:rPr>
        <w:t xml:space="preserve"> Oriovac</w:t>
      </w:r>
      <w:r w:rsidR="005D3561">
        <w:rPr>
          <w:lang w:val="hr-HR"/>
        </w:rPr>
        <w:t>)</w:t>
      </w:r>
      <w:r w:rsidR="005D3561" w:rsidRPr="009D363A">
        <w:rPr>
          <w:lang w:val="hr-HR"/>
        </w:rPr>
        <w:t>, Radovanje 106, OIB 81226936697</w:t>
      </w:r>
      <w:r w:rsidR="008A38B7" w:rsidRPr="00A558C1">
        <w:rPr>
          <w:lang w:val="hr-HR"/>
        </w:rPr>
        <w:t xml:space="preserve">,  </w:t>
      </w:r>
      <w:r w:rsidR="008A38B7">
        <w:t>za</w:t>
      </w:r>
      <w:r w:rsidR="008A38B7" w:rsidRPr="00A558C1">
        <w:rPr>
          <w:lang w:val="hr-HR"/>
        </w:rPr>
        <w:t xml:space="preserve"> </w:t>
      </w:r>
      <w:r w:rsidR="008A38B7">
        <w:t>dan</w:t>
      </w:r>
      <w:r w:rsidR="005D3561">
        <w:t>:</w:t>
      </w:r>
    </w:p>
    <w:p w:rsidRDefault="003B7458" w:rsidP="00460208" w:rsidR="003B7458">
      <w:pPr>
        <w:rPr>
          <w:lang w:val="hr-HR"/>
        </w:rPr>
      </w:pPr>
    </w:p>
    <w:p w:rsidRDefault="00AD33C1" w:rsidP="008041D6" w:rsidR="00AD33C1">
      <w:pPr>
        <w:rPr>
          <w:lang w:val="hr-HR"/>
        </w:rPr>
      </w:pPr>
    </w:p>
    <w:p w:rsidRDefault="009D363A" w:rsidP="00460208" w:rsidR="00460208" w:rsidRPr="00A558C1">
      <w:pPr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>25. srpnja</w:t>
      </w:r>
      <w:r w:rsidR="00BD76EE">
        <w:rPr>
          <w:b/>
          <w:u w:val="single"/>
          <w:lang w:val="hr-HR"/>
        </w:rPr>
        <w:t xml:space="preserve">  201</w:t>
      </w:r>
      <w:r w:rsidR="003709EC">
        <w:rPr>
          <w:b/>
          <w:u w:val="single"/>
          <w:lang w:val="hr-HR"/>
        </w:rPr>
        <w:t>6</w:t>
      </w:r>
      <w:r w:rsidR="00D75B43" w:rsidRPr="00A558C1">
        <w:rPr>
          <w:b/>
          <w:u w:val="single"/>
          <w:lang w:val="hr-HR"/>
        </w:rPr>
        <w:t xml:space="preserve">. </w:t>
      </w:r>
      <w:r w:rsidR="00D75B43">
        <w:rPr>
          <w:b/>
          <w:u w:val="single"/>
        </w:rPr>
        <w:t>godine</w:t>
      </w:r>
      <w:r w:rsidR="00D75B43" w:rsidRPr="00A558C1">
        <w:rPr>
          <w:b/>
          <w:u w:val="single"/>
          <w:lang w:val="hr-HR"/>
        </w:rPr>
        <w:t xml:space="preserve"> </w:t>
      </w:r>
      <w:r w:rsidR="00D75B43">
        <w:rPr>
          <w:b/>
          <w:u w:val="single"/>
        </w:rPr>
        <w:t>u</w:t>
      </w:r>
      <w:r w:rsidR="00BD76EE">
        <w:rPr>
          <w:b/>
          <w:u w:val="single"/>
          <w:lang w:val="hr-HR"/>
        </w:rPr>
        <w:t xml:space="preserve"> </w:t>
      </w:r>
      <w:r w:rsidR="003709EC">
        <w:rPr>
          <w:b/>
          <w:u w:val="single"/>
          <w:lang w:val="hr-HR"/>
        </w:rPr>
        <w:t>09</w:t>
      </w:r>
      <w:r w:rsidR="00460208" w:rsidRPr="00A558C1">
        <w:rPr>
          <w:b/>
          <w:u w:val="single"/>
          <w:lang w:val="hr-HR"/>
        </w:rPr>
        <w:t>:</w:t>
      </w:r>
      <w:r w:rsidR="005D3561">
        <w:rPr>
          <w:b/>
          <w:u w:val="single"/>
          <w:lang w:val="hr-HR"/>
        </w:rPr>
        <w:t>0</w:t>
      </w:r>
      <w:r w:rsidR="00BD76EE">
        <w:rPr>
          <w:b/>
          <w:u w:val="single"/>
          <w:lang w:val="hr-HR"/>
        </w:rPr>
        <w:t>0</w:t>
      </w:r>
      <w:r w:rsidR="00460208" w:rsidRPr="00A558C1">
        <w:rPr>
          <w:b/>
          <w:u w:val="single"/>
          <w:lang w:val="hr-HR"/>
        </w:rPr>
        <w:t xml:space="preserve"> </w:t>
      </w:r>
      <w:r w:rsidR="00460208" w:rsidRPr="00D846CE">
        <w:rPr>
          <w:b/>
          <w:u w:val="single"/>
        </w:rPr>
        <w:t>sati</w:t>
      </w:r>
      <w:r w:rsidR="00460208" w:rsidRPr="00A558C1">
        <w:rPr>
          <w:b/>
          <w:u w:val="single"/>
          <w:lang w:val="hr-HR"/>
        </w:rPr>
        <w:t>,</w:t>
      </w:r>
    </w:p>
    <w:p w:rsidRDefault="00460208" w:rsidP="00460208" w:rsidR="00460208" w:rsidRPr="00BD76EE">
      <w:pPr>
        <w:jc w:val="center"/>
        <w:rPr>
          <w:b/>
          <w:u w:val="single"/>
          <w:lang w:val="hr-HR"/>
        </w:rPr>
      </w:pPr>
      <w:r w:rsidRPr="00D846CE">
        <w:rPr>
          <w:b/>
          <w:u w:val="single"/>
        </w:rPr>
        <w:t>u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prostorijama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Trgova</w:t>
      </w:r>
      <w:r w:rsidRPr="00A558C1">
        <w:rPr>
          <w:b/>
          <w:u w:val="single"/>
          <w:lang w:val="hr-HR"/>
        </w:rPr>
        <w:t>č</w:t>
      </w:r>
      <w:r w:rsidRPr="00D846CE">
        <w:rPr>
          <w:b/>
          <w:u w:val="single"/>
        </w:rPr>
        <w:t>kog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suda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u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Osijeku</w:t>
      </w:r>
      <w:r w:rsidRPr="00A558C1">
        <w:rPr>
          <w:b/>
          <w:u w:val="single"/>
          <w:lang w:val="hr-HR"/>
        </w:rPr>
        <w:t xml:space="preserve">, </w:t>
      </w:r>
      <w:r w:rsidRPr="00D846CE">
        <w:rPr>
          <w:b/>
          <w:u w:val="single"/>
        </w:rPr>
        <w:t>Stalne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slu</w:t>
      </w:r>
      <w:r w:rsidRPr="00A558C1">
        <w:rPr>
          <w:b/>
          <w:u w:val="single"/>
          <w:lang w:val="hr-HR"/>
        </w:rPr>
        <w:t>ž</w:t>
      </w:r>
      <w:r w:rsidRPr="00D846CE">
        <w:rPr>
          <w:b/>
          <w:u w:val="single"/>
        </w:rPr>
        <w:t>be</w:t>
      </w:r>
      <w:r w:rsidRPr="00A558C1">
        <w:rPr>
          <w:b/>
          <w:u w:val="single"/>
          <w:lang w:val="hr-HR"/>
        </w:rPr>
        <w:t xml:space="preserve"> </w:t>
      </w:r>
      <w:r w:rsidR="009D363A">
        <w:rPr>
          <w:b/>
          <w:u w:val="single"/>
          <w:lang w:val="hr-HR"/>
        </w:rPr>
        <w:t>u Slavonskom Brodu</w:t>
      </w:r>
      <w:r w:rsidR="003709EC">
        <w:rPr>
          <w:b/>
          <w:u w:val="single"/>
          <w:lang w:val="hr-HR"/>
        </w:rPr>
        <w:t xml:space="preserve">, </w:t>
      </w:r>
      <w:r w:rsidRPr="00D846CE">
        <w:rPr>
          <w:b/>
          <w:u w:val="single"/>
        </w:rPr>
        <w:t>Slavonsk</w:t>
      </w:r>
      <w:r w:rsidR="003709EC">
        <w:rPr>
          <w:b/>
          <w:u w:val="single"/>
        </w:rPr>
        <w:t>i</w:t>
      </w:r>
      <w:r w:rsidRPr="00A558C1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Brod</w:t>
      </w:r>
      <w:r w:rsidRPr="00A558C1">
        <w:rPr>
          <w:b/>
          <w:u w:val="single"/>
          <w:lang w:val="hr-HR"/>
        </w:rPr>
        <w:t>,</w:t>
      </w:r>
      <w:r w:rsidRPr="00D846CE">
        <w:rPr>
          <w:b/>
          <w:u w:val="single"/>
        </w:rPr>
        <w:t>Trg</w:t>
      </w:r>
      <w:r w:rsidRPr="00BD76EE">
        <w:rPr>
          <w:b/>
          <w:u w:val="single"/>
          <w:lang w:val="hr-HR"/>
        </w:rPr>
        <w:t xml:space="preserve"> </w:t>
      </w:r>
      <w:r w:rsidRPr="00D846CE">
        <w:rPr>
          <w:b/>
          <w:u w:val="single"/>
        </w:rPr>
        <w:t>pobjede</w:t>
      </w:r>
      <w:r w:rsidRPr="00BD76EE">
        <w:rPr>
          <w:b/>
          <w:u w:val="single"/>
          <w:lang w:val="hr-HR"/>
        </w:rPr>
        <w:t xml:space="preserve"> 13, </w:t>
      </w:r>
      <w:r w:rsidRPr="00D846CE">
        <w:rPr>
          <w:b/>
          <w:u w:val="single"/>
        </w:rPr>
        <w:t>soba</w:t>
      </w:r>
      <w:r w:rsidRPr="00BD76EE">
        <w:rPr>
          <w:b/>
          <w:u w:val="single"/>
          <w:lang w:val="hr-HR"/>
        </w:rPr>
        <w:t xml:space="preserve"> 78/3</w:t>
      </w:r>
    </w:p>
    <w:p w:rsidRDefault="003B7458" w:rsidP="00460208" w:rsidR="003B7458" w:rsidRPr="00BD76EE">
      <w:pPr>
        <w:jc w:val="center"/>
        <w:rPr>
          <w:b/>
          <w:lang w:val="hr-HR"/>
        </w:rPr>
      </w:pPr>
    </w:p>
    <w:p w:rsidRDefault="00D43C9B" w:rsidP="00CB1E59" w:rsidR="00D43C9B">
      <w:pPr>
        <w:rPr>
          <w:lang w:val="hr-HR"/>
        </w:rPr>
      </w:pPr>
      <w:r>
        <w:rPr>
          <w:lang w:val="hr-HR"/>
        </w:rPr>
        <w:t>.</w:t>
      </w:r>
    </w:p>
    <w:p w:rsidRDefault="00D43C9B" w:rsidP="00BD76EE" w:rsidR="00D43C9B">
      <w:pPr>
        <w:ind w:firstLine="720" w:left="720"/>
        <w:rPr>
          <w:lang w:val="hr-HR"/>
        </w:rPr>
      </w:pPr>
      <w:r>
        <w:rPr>
          <w:lang w:val="hr-HR"/>
        </w:rPr>
        <w:t>U S</w:t>
      </w:r>
      <w:r w:rsidR="008041D6">
        <w:rPr>
          <w:lang w:val="hr-HR"/>
        </w:rPr>
        <w:t xml:space="preserve">lavonskom Brodu, </w:t>
      </w:r>
      <w:r w:rsidR="009D363A">
        <w:rPr>
          <w:lang w:val="hr-HR"/>
        </w:rPr>
        <w:t>06. srpnja</w:t>
      </w:r>
      <w:r w:rsidR="00BD76EE">
        <w:rPr>
          <w:lang w:val="hr-HR"/>
        </w:rPr>
        <w:t xml:space="preserve"> </w:t>
      </w:r>
      <w:r w:rsidR="008041D6">
        <w:rPr>
          <w:lang w:val="hr-HR"/>
        </w:rPr>
        <w:t>201</w:t>
      </w:r>
      <w:r w:rsidR="00BD76EE">
        <w:rPr>
          <w:lang w:val="hr-HR"/>
        </w:rPr>
        <w:t>5</w:t>
      </w:r>
      <w:r>
        <w:rPr>
          <w:lang w:val="hr-HR"/>
        </w:rPr>
        <w:t>. godine</w:t>
      </w:r>
    </w:p>
    <w:p w:rsidRDefault="001A61F5" w:rsidP="00D43C9B" w:rsidR="001A61F5">
      <w:pPr>
        <w:rPr>
          <w:lang w:val="hr-HR"/>
        </w:rPr>
      </w:pPr>
    </w:p>
    <w:p w:rsidRDefault="007E50DC" w:rsidP="00D43C9B" w:rsidR="007E50DC">
      <w:pPr>
        <w:rPr>
          <w:lang w:val="hr-HR"/>
        </w:rPr>
      </w:pPr>
    </w:p>
    <w:p w:rsidRDefault="00BD76EE" w:rsidP="00D43C9B" w:rsidR="00BD76EE">
      <w:pPr>
        <w:rPr>
          <w:lang w:val="hr-HR"/>
        </w:rPr>
      </w:pPr>
    </w:p>
    <w:p w:rsidRDefault="00BD76EE" w:rsidP="00D43C9B" w:rsidR="00BD76EE">
      <w:pPr>
        <w:rPr>
          <w:lang w:val="hr-HR"/>
        </w:rPr>
      </w:pPr>
    </w:p>
    <w:p w:rsidRDefault="001A61F5" w:rsidP="00D43C9B" w:rsidR="0046020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TRGOVAČKI SUD U OSIJEKU</w:t>
      </w:r>
    </w:p>
    <w:p w:rsidRDefault="001A61F5" w:rsidP="00D43C9B" w:rsidR="001A61F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STALNA SLUŽBA U SL</w:t>
      </w:r>
      <w:r w:rsidR="00C77E8C">
        <w:rPr>
          <w:lang w:val="hr-HR"/>
        </w:rPr>
        <w:t>A</w:t>
      </w:r>
      <w:r>
        <w:rPr>
          <w:lang w:val="hr-HR"/>
        </w:rPr>
        <w:t>VONSKOM BRODU</w:t>
      </w:r>
    </w:p>
    <w:p w:rsidRDefault="00460208" w:rsidP="00D43C9B" w:rsidR="00460208">
      <w:pPr>
        <w:rPr>
          <w:lang w:val="hr-HR"/>
        </w:rPr>
      </w:pPr>
    </w:p>
    <w:p w:rsidRDefault="00A151C5" w:rsidP="001A61F5" w:rsidR="00B41E63">
      <w:pPr>
        <w:rPr>
          <w:lang w:val="hr-HR"/>
        </w:rPr>
      </w:pP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</w:r>
      <w:r w:rsidRPr="00BB66A4">
        <w:rPr>
          <w:lang w:val="hr-HR"/>
        </w:rPr>
        <w:tab/>
        <w:t xml:space="preserve"> </w:t>
      </w:r>
    </w:p>
    <w:sectPr w:rsidSect="008041D6" w:rsidR="00B41E6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6A8" w:rsidR="002B26A8">
      <w:r>
        <w:separator/>
      </w:r>
    </w:p>
  </w:endnote>
  <w:endnote w:id="0" w:type="continuationSeparator">
    <w:p w:rsidRDefault="002B26A8" w:rsidR="002B2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6A8" w:rsidR="002B26A8">
      <w:r>
        <w:separator/>
      </w:r>
    </w:p>
  </w:footnote>
  <w:footnote w:id="0" w:type="continuationSeparator">
    <w:p w:rsidRDefault="002B26A8" w:rsidR="002B2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541" w:rsidP="00A47CBC" w:rsidR="002315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1541" w:rsidR="002315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541" w:rsidP="00A47CBC" w:rsidR="002315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31541" w:rsidR="002315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36DA0D27"/>
    <w:multiLevelType w:val="hybridMultilevel"/>
    <w:tmpl w:val="7E8C4034"/>
    <w:lvl w:tplc="1C28A7F8" w:ilvl="0">
      <w:start w:val="29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53B33C99"/>
    <w:multiLevelType w:val="hybridMultilevel"/>
    <w:tmpl w:val="2EC0D8A4"/>
    <w:lvl w:tplc="74348CA2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C504E43C" w:ilvl="1">
      <w:start w:val="1"/>
      <w:numFmt w:val="bullet"/>
      <w:lvlText w:val="-"/>
      <w:lvlJc w:val="left"/>
      <w:pPr>
        <w:tabs>
          <w:tab w:pos="2160" w:val="num"/>
        </w:tabs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1C5"/>
    <w:rsid w:val="00057031"/>
    <w:rsid w:val="0006799C"/>
    <w:rsid w:val="00071109"/>
    <w:rsid w:val="00132017"/>
    <w:rsid w:val="001946AD"/>
    <w:rsid w:val="001A61F5"/>
    <w:rsid w:val="001B3FD9"/>
    <w:rsid w:val="001C5B62"/>
    <w:rsid w:val="00213494"/>
    <w:rsid w:val="00231541"/>
    <w:rsid w:val="002B26A8"/>
    <w:rsid w:val="002C21AE"/>
    <w:rsid w:val="00325430"/>
    <w:rsid w:val="00354BD1"/>
    <w:rsid w:val="0036607A"/>
    <w:rsid w:val="003709EC"/>
    <w:rsid w:val="003B7458"/>
    <w:rsid w:val="003D01CB"/>
    <w:rsid w:val="003E20DE"/>
    <w:rsid w:val="00460208"/>
    <w:rsid w:val="00474043"/>
    <w:rsid w:val="0050629F"/>
    <w:rsid w:val="005662D3"/>
    <w:rsid w:val="005D3561"/>
    <w:rsid w:val="005D7F8C"/>
    <w:rsid w:val="005E099B"/>
    <w:rsid w:val="005F5EA8"/>
    <w:rsid w:val="00666A90"/>
    <w:rsid w:val="006A6AEB"/>
    <w:rsid w:val="006C21DB"/>
    <w:rsid w:val="006D1C73"/>
    <w:rsid w:val="006D4264"/>
    <w:rsid w:val="006E492A"/>
    <w:rsid w:val="006E6982"/>
    <w:rsid w:val="0075072E"/>
    <w:rsid w:val="00780A88"/>
    <w:rsid w:val="007814B8"/>
    <w:rsid w:val="007A42A7"/>
    <w:rsid w:val="007D5205"/>
    <w:rsid w:val="007E50DC"/>
    <w:rsid w:val="007F54E6"/>
    <w:rsid w:val="008041D6"/>
    <w:rsid w:val="008A38B7"/>
    <w:rsid w:val="008D19F4"/>
    <w:rsid w:val="008D2510"/>
    <w:rsid w:val="009020F7"/>
    <w:rsid w:val="009D363A"/>
    <w:rsid w:val="009F46F7"/>
    <w:rsid w:val="00A151C5"/>
    <w:rsid w:val="00A301B9"/>
    <w:rsid w:val="00A47CBC"/>
    <w:rsid w:val="00A558C1"/>
    <w:rsid w:val="00AA781E"/>
    <w:rsid w:val="00AD33C1"/>
    <w:rsid w:val="00B0401A"/>
    <w:rsid w:val="00B24E6A"/>
    <w:rsid w:val="00B33962"/>
    <w:rsid w:val="00B41E63"/>
    <w:rsid w:val="00B80EB4"/>
    <w:rsid w:val="00B82C1D"/>
    <w:rsid w:val="00B97B8E"/>
    <w:rsid w:val="00BB66A4"/>
    <w:rsid w:val="00BC2FE0"/>
    <w:rsid w:val="00BC4033"/>
    <w:rsid w:val="00BD3926"/>
    <w:rsid w:val="00BD76EE"/>
    <w:rsid w:val="00C00897"/>
    <w:rsid w:val="00C13413"/>
    <w:rsid w:val="00C14F3B"/>
    <w:rsid w:val="00C77E8C"/>
    <w:rsid w:val="00C91AEF"/>
    <w:rsid w:val="00CB1E59"/>
    <w:rsid w:val="00CD7D7A"/>
    <w:rsid w:val="00CE153D"/>
    <w:rsid w:val="00CE414B"/>
    <w:rsid w:val="00D43C9B"/>
    <w:rsid w:val="00D75B43"/>
    <w:rsid w:val="00D846CE"/>
    <w:rsid w:val="00DC183F"/>
    <w:rsid w:val="00E35F99"/>
    <w:rsid w:val="00E45425"/>
    <w:rsid w:val="00ED7DE3"/>
    <w:rsid w:val="00F24C5A"/>
    <w:rsid w:val="00F67FAF"/>
    <w:rsid w:val="00F8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08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041D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041D6"/>
  </w:style>
  <w:style w:styleId="Tekstrezerviranogmjesta" w:type="character">
    <w:name w:val="Placeholder Text"/>
    <w:basedOn w:val="Zadanifontodlomka"/>
    <w:uiPriority w:val="99"/>
    <w:semiHidden/>
    <w:rsid w:val="00AA7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08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041D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041D6"/>
  </w:style>
  <w:style w:styleId="Tekstrezerviranogmjesta" w:type="character">
    <w:name w:val="Placeholder Text"/>
    <w:basedOn w:val="Zadanifontodlomka"/>
    <w:uiPriority w:val="99"/>
    <w:semiHidden/>
    <w:rsid w:val="00AA7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STIPANETIĆ d.o.o. za ugostiteljstvo, trgovinu i usluge</izvorni_sadrzaj>
    <derivirana_varijabla naziv="DomainObject.Predmet.ProtustrankaFormated_1">  STIPANETIĆ d.o.o. za ugostiteljstvo, trgovinu i usluge</derivirana_varijabla>
  </DomainObject.Predmet.ProtustrankaFormated>
  <DomainObject.Predmet.ProtustrankaFormatedOIB>
    <izvorni_sadrzaj>  STIPANETIĆ d.o.o. za ugostiteljstvo, trgovinu i usluge, OIB 81226936697</izvorni_sadrzaj>
    <derivirana_varijabla naziv="DomainObject.Predmet.ProtustrankaFormatedOIB_1">  STIPANETIĆ d.o.o. za ugostiteljstvo, trgovinu i usluge, OIB 81226936697</derivirana_varijabla>
  </DomainObject.Predmet.ProtustrankaFormatedOIB>
  <DomainObject.Predmet.ProtustrankaFormatedWithAdress>
    <izvorni_sadrzaj> STIPANETIĆ d.o.o. za ugostiteljstvo, trgovinu i usluge, Radovanje 106, 35250 Radovanje</izvorni_sadrzaj>
    <derivirana_varijabla naziv="DomainObject.Predmet.ProtustrankaFormatedWithAdress_1"> STIPANETIĆ d.o.o. za ugostiteljstvo, trgovinu i usluge, Radovanje 106, 35250 Radovanje</derivirana_varijabla>
  </DomainObject.Predmet.ProtustrankaFormatedWithAdress>
  <DomainObject.Predmet.ProtustrankaFormatedWithAdressOIB>
    <izvorni_sadrzaj> STIPANETIĆ d.o.o. za ugostiteljstvo, trgovinu i usluge, OIB 81226936697, Radovanje 106, 35250 Radovanje</izvorni_sadrzaj>
    <derivirana_varijabla naziv="DomainObject.Predmet.ProtustrankaFormatedWithAdressOIB_1"> STIPANETIĆ d.o.o. za ugostiteljstvo, trgovinu i usluge, OIB 81226936697, Radovanje 106, 35250 Radovanje</derivirana_varijabla>
  </DomainObject.Predmet.ProtustrankaFormatedWithAdressOIB>
  <DomainObject.Predmet.ProtustrankaWithAdress>
    <izvorni_sadrzaj>STIPANETIĆ d.o.o. za ugostiteljstvo, trgovinu i usluge Radovanje 106, 35250 Radovanje</izvorni_sadrzaj>
    <derivirana_varijabla naziv="DomainObject.Predmet.ProtustrankaWithAdress_1">STIPANETIĆ d.o.o. za ugostiteljstvo, trgovinu i usluge Radovanje 106, 35250 Radovanje</derivirana_varijabla>
  </DomainObject.Predmet.ProtustrankaWithAdress>
  <DomainObject.Predmet.ProtustrankaWithAdressOIB>
    <izvorni_sadrzaj>STIPANETIĆ d.o.o. za ugostiteljstvo, trgovinu i usluge, OIB 81226936697, Radovanje 106, 35250 Radovanje</izvorni_sadrzaj>
    <derivirana_varijabla naziv="DomainObject.Predmet.ProtustrankaWithAdressOIB_1">STIPANETIĆ d.o.o. za ugostiteljstvo, trgovinu i usluge, OIB 81226936697, Radovanje 106, 35250 Radovanje</derivirana_varijabla>
  </DomainObject.Predmet.ProtustrankaWithAdressOIB>
  <DomainObject.Predmet.ProtustrankaNazivFormated>
    <izvorni_sadrzaj>STIPANETIĆ d.o.o. za ugostiteljstvo, trgovinu i usluge</izvorni_sadrzaj>
    <derivirana_varijabla naziv="DomainObject.Predmet.ProtustrankaNazivFormated_1">STIPANETIĆ d.o.o. za ugostiteljstvo, trgovinu i usluge</derivirana_varijabla>
  </DomainObject.Predmet.ProtustrankaNazivFormated>
  <DomainObject.Predmet.ProtustrankaNazivFormatedOIB>
    <izvorni_sadrzaj>STIPANETIĆ d.o.o. za ugostiteljstvo, trgovinu i usluge, OIB 81226936697</izvorni_sadrzaj>
    <derivirana_varijabla naziv="DomainObject.Predmet.ProtustrankaNazivFormatedOIB_1">STIPANETIĆ d.o.o. za ugostiteljstvo, trgovinu i usluge, OIB 81226936697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STIPANETIĆ d.o.o. za ugostiteljstvo, trgovinu i usluge</izvorni_sadrzaj>
    <derivirana_varijabla naziv="DomainObject.Predmet.StrankaFormated_1">  STIPANETIĆ d.o.o. za ugostiteljstvo, trgovinu i usluge</derivirana_varijabla>
  </DomainObject.Predmet.StrankaFormated>
  <DomainObject.Predmet.StrankaFormatedOIB>
    <izvorni_sadrzaj>  STIPANETIĆ d.o.o. za ugostiteljstvo, trgovinu i usluge, OIB 81226936697</izvorni_sadrzaj>
    <derivirana_varijabla naziv="DomainObject.Predmet.StrankaFormatedOIB_1">  STIPANETIĆ d.o.o. za ugostiteljstvo, trgovinu i usluge, OIB 81226936697</derivirana_varijabla>
  </DomainObject.Predmet.StrankaFormatedOIB>
  <DomainObject.Predmet.StrankaFormatedWithAdress>
    <izvorni_sadrzaj> STIPANETIĆ d.o.o. za ugostiteljstvo, trgovinu i usluge, Radovanje 106, 35250 Radovanje</izvorni_sadrzaj>
    <derivirana_varijabla naziv="DomainObject.Predmet.StrankaFormatedWithAdress_1"> STIPANETIĆ d.o.o. za ugostiteljstvo, trgovinu i usluge, Radovanje 106, 35250 Radovanje</derivirana_varijabla>
  </DomainObject.Predmet.StrankaFormatedWithAdress>
  <DomainObject.Predmet.StrankaFormatedWithAdressOIB>
    <izvorni_sadrzaj> STIPANETIĆ d.o.o. za ugostiteljstvo, trgovinu i usluge, OIB 81226936697, Radovanje 106, 35250 Radovanje</izvorni_sadrzaj>
    <derivirana_varijabla naziv="DomainObject.Predmet.StrankaFormatedWithAdressOIB_1"> STIPANETIĆ d.o.o. za ugostiteljstvo, trgovinu i usluge, OIB 81226936697, Radovanje 106, 35250 Radovanje</derivirana_varijabla>
  </DomainObject.Predmet.StrankaFormatedWithAdressOIB>
  <DomainObject.Predmet.StrankaWithAdress>
    <izvorni_sadrzaj>STIPANETIĆ d.o.o. za ugostiteljstvo, trgovinu i usluge Radovanje 106,35250 Radovanje</izvorni_sadrzaj>
    <derivirana_varijabla naziv="DomainObject.Predmet.StrankaWithAdress_1">STIPANETIĆ d.o.o. za ugostiteljstvo, trgovinu i usluge Radovanje 106,35250 Radovanje</derivirana_varijabla>
  </DomainObject.Predmet.StrankaWithAdress>
  <DomainObject.Predmet.StrankaWithAdressOIB>
    <izvorni_sadrzaj>STIPANETIĆ d.o.o. za ugostiteljstvo, trgovinu i usluge, OIB 81226936697, Radovanje 106,35250 Radovanje</izvorni_sadrzaj>
    <derivirana_varijabla naziv="DomainObject.Predmet.StrankaWithAdressOIB_1">STIPANETIĆ d.o.o. za ugostiteljstvo, trgovinu i usluge, OIB 81226936697, Radovanje 106,35250 Radovanje</derivirana_varijabla>
  </DomainObject.Predmet.StrankaWithAdressOIB>
  <DomainObject.Predmet.StrankaNazivFormated>
    <izvorni_sadrzaj>STIPANETIĆ d.o.o. za ugostiteljstvo, trgovinu i usluge</izvorni_sadrzaj>
    <derivirana_varijabla naziv="DomainObject.Predmet.StrankaNazivFormated_1">STIPANETIĆ d.o.o. za ugostiteljstvo, trgovinu i usluge</derivirana_varijabla>
  </DomainObject.Predmet.StrankaNazivFormated>
  <DomainObject.Predmet.StrankaNazivFormatedOIB>
    <izvorni_sadrzaj>STIPANETIĆ d.o.o. za ugostiteljstvo, trgovinu i usluge, OIB 81226936697</izvorni_sadrzaj>
    <derivirana_varijabla naziv="DomainObject.Predmet.StrankaNazivFormatedOIB_1">STIPANETIĆ d.o.o. za ugostiteljstvo, trgovinu i usluge, OIB 81226936697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STIPANETIĆ d.o.o. za ugostiteljstvo, trgovinu i usluge</item>
    </izvorni_sadrzaj>
    <derivirana_varijabla naziv="DomainObject.Predmet.StrankaListFormated_1">
      <item>STIPANETIĆ d.o.o. za ugostiteljstvo, trgovinu i usluge</item>
    </derivirana_varijabla>
  </DomainObject.Predmet.StrankaListFormated>
  <DomainObject.Predmet.StrankaListFormatedOIB>
    <izvorni_sadrzaj>
      <item>STIPANETIĆ d.o.o. za ugostiteljstvo, trgovinu i usluge, OIB 81226936697</item>
    </izvorni_sadrzaj>
    <derivirana_varijabla naziv="DomainObject.Predmet.StrankaListFormatedOIB_1">
      <item>STIPANETIĆ d.o.o. za ugostiteljstvo, trgovinu i usluge, OIB 81226936697</item>
    </derivirana_varijabla>
  </DomainObject.Predmet.StrankaListFormatedOIB>
  <DomainObject.Predmet.StrankaListFormatedWithAdress>
    <izvorni_sadrzaj>
      <item>STIPANETIĆ d.o.o. za ugostiteljstvo, trgovinu i usluge, Radovanje 106, 35250 Radovanje</item>
    </izvorni_sadrzaj>
    <derivirana_varijabla naziv="DomainObject.Predmet.StrankaListFormatedWithAdress_1">
      <item>STIPANETIĆ d.o.o. za ugostiteljstvo, trgovinu i usluge, Radovanje 106, 35250 Radovanje</item>
    </derivirana_varijabla>
  </DomainObject.Predmet.StrankaListFormatedWithAdress>
  <DomainObject.Predmet.StrankaListFormatedWithAdressOIB>
    <izvorni_sadrzaj>
      <item>STIPANETIĆ d.o.o. za ugostiteljstvo, trgovinu i usluge, OIB 81226936697, Radovanje 106, 35250 Radovanje</item>
    </izvorni_sadrzaj>
    <derivirana_varijabla naziv="DomainObject.Predmet.StrankaListFormatedWithAdressOIB_1">
      <item>STIPANETIĆ d.o.o. za ugostiteljstvo, trgovinu i usluge, OIB 81226936697, Radovanje 106, 35250 Radovanje</item>
    </derivirana_varijabla>
  </DomainObject.Predmet.StrankaListFormatedWithAdressOIB>
  <DomainObject.Predmet.StrankaListNazivFormated>
    <izvorni_sadrzaj>
      <item>STIPANETIĆ d.o.o. za ugostiteljstvo, trgovinu i usluge</item>
    </izvorni_sadrzaj>
    <derivirana_varijabla naziv="DomainObject.Predmet.StrankaListNazivFormated_1">
      <item>STIPANETIĆ d.o.o. za ugostiteljstvo, trgovinu i usluge</item>
    </derivirana_varijabla>
  </DomainObject.Predmet.StrankaListNazivFormated>
  <DomainObject.Predmet.StrankaListNazivFormatedOIB>
    <izvorni_sadrzaj>
      <item>STIPANETIĆ d.o.o. za ugostiteljstvo, trgovinu i usluge, OIB 81226936697</item>
    </izvorni_sadrzaj>
    <derivirana_varijabla naziv="DomainObject.Predmet.StrankaListNazivFormatedOIB_1">
      <item>STIPANETIĆ d.o.o. za ugostiteljstvo, trgovinu i usluge, OIB 81226936697</item>
    </derivirana_varijabla>
  </DomainObject.Predmet.StrankaListNazivFormatedOIB>
  <DomainObject.Predmet.ProtuStrankaListFormated>
    <izvorni_sadrzaj>
      <item>STIPANETIĆ d.o.o. za ugostiteljstvo, trgovinu i usluge</item>
    </izvorni_sadrzaj>
    <derivirana_varijabla naziv="DomainObject.Predmet.ProtuStrankaListFormated_1">
      <item>STIPANETIĆ d.o.o. za ugostiteljstvo, trgovinu i usluge</item>
    </derivirana_varijabla>
  </DomainObject.Predmet.ProtuStrankaListFormated>
  <DomainObject.Predmet.ProtuStrankaListFormatedOIB>
    <izvorni_sadrzaj>
      <item>STIPANETIĆ d.o.o. za ugostiteljstvo, trgovinu i usluge, OIB 81226936697</item>
    </izvorni_sadrzaj>
    <derivirana_varijabla naziv="DomainObject.Predmet.ProtuStrankaListFormatedOIB_1">
      <item>STIPANETIĆ d.o.o. za ugostiteljstvo, trgovinu i usluge, OIB 81226936697</item>
    </derivirana_varijabla>
  </DomainObject.Predmet.ProtuStrankaListFormatedOIB>
  <DomainObject.Predmet.ProtuStrankaListFormatedWithAdress>
    <izvorni_sadrzaj>
      <item>STIPANETIĆ d.o.o. za ugostiteljstvo, trgovinu i usluge, Radovanje 106, 35250 Radovanje</item>
    </izvorni_sadrzaj>
    <derivirana_varijabla naziv="DomainObject.Predmet.ProtuStrankaListFormatedWithAdress_1">
      <item>STIPANETIĆ d.o.o. za ugostiteljstvo, trgovinu i usluge, Radovanje 106, 35250 Radovanje</item>
    </derivirana_varijabla>
  </DomainObject.Predmet.ProtuStrankaListFormatedWithAdress>
  <DomainObject.Predmet.ProtuStrankaListFormatedWithAdressOIB>
    <izvorni_sadrzaj>
      <item>STIPANETIĆ d.o.o. za ugostiteljstvo, trgovinu i usluge, OIB 81226936697, Radovanje 106, 35250 Radovanje</item>
    </izvorni_sadrzaj>
    <derivirana_varijabla naziv="DomainObject.Predmet.ProtuStrankaListFormatedWithAdressOIB_1">
      <item>STIPANETIĆ d.o.o. za ugostiteljstvo, trgovinu i usluge, OIB 81226936697, Radovanje 106, 35250 Radovanje</item>
    </derivirana_varijabla>
  </DomainObject.Predmet.ProtuStrankaListFormatedWithAdressOIB>
  <DomainObject.Predmet.ProtuStrankaListNazivFormated>
    <izvorni_sadrzaj>
      <item>STIPANETIĆ d.o.o. za ugostiteljstvo, trgovinu i usluge</item>
    </izvorni_sadrzaj>
    <derivirana_varijabla naziv="DomainObject.Predmet.ProtuStrankaListNazivFormated_1">
      <item>STIPANETIĆ d.o.o. za ugostiteljstvo, trgovinu i usluge</item>
    </derivirana_varijabla>
  </DomainObject.Predmet.ProtuStrankaListNazivFormated>
  <DomainObject.Predmet.ProtuStrankaListNazivFormatedOIB>
    <izvorni_sadrzaj>
      <item>STIPANETIĆ d.o.o. za ugostiteljstvo, trgovinu i usluge, OIB 81226936697</item>
    </izvorni_sadrzaj>
    <derivirana_varijabla naziv="DomainObject.Predmet.ProtuStrankaListNazivFormatedOIB_1">
      <item>STIPANETIĆ d.o.o. za ugostiteljstvo, trgovinu i usluge, OIB 81226936697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STIPANETIĆ d.o.o. za ugostiteljstvo, trgovinu i usluge</izvorni_sadrzaj>
    <derivirana_varijabla naziv="DomainObject.Predmet.StrankaIDrugi_1">STIPANETIĆ d.o.o. za ugostiteljstvo, trgovinu i usluge</derivirana_varijabla>
  </DomainObject.Predmet.StrankaIDrugi>
  <DomainObject.Predmet.ProtustrankaIDrugi>
    <izvorni_sadrzaj>STIPANETIĆ d.o.o. za ugostiteljstvo, trgovinu i usluge</izvorni_sadrzaj>
    <derivirana_varijabla naziv="DomainObject.Predmet.ProtustrankaIDrugi_1">STIPANETIĆ d.o.o. za ugostiteljstvo, trgovinu i usluge</derivirana_varijabla>
  </DomainObject.Predmet.ProtustrankaIDrugi>
  <DomainObject.Predmet.StrankaIDrugiAdressOIB>
    <izvorni_sadrzaj>STIPANETIĆ d.o.o. za ugostiteljstvo, trgovinu i usluge, OIB 81226936697, Radovanje 106, 35250 Radovanje</izvorni_sadrzaj>
    <derivirana_varijabla naziv="DomainObject.Predmet.StrankaIDrugiAdressOIB_1">STIPANETIĆ d.o.o. za ugostiteljstvo, trgovinu i usluge, OIB 81226936697, Radovanje 106, 35250 Radovanje</derivirana_varijabla>
  </DomainObject.Predmet.StrankaIDrugiAdressOIB>
  <DomainObject.Predmet.ProtustrankaIDrugiAdressOIB>
    <izvorni_sadrzaj>STIPANETIĆ d.o.o. za ugostiteljstvo, trgovinu i usluge, OIB 81226936697, Radovanje 106, 35250 Radovanje</izvorni_sadrzaj>
    <derivirana_varijabla naziv="DomainObject.Predmet.ProtustrankaIDrugiAdressOIB_1">STIPANETIĆ d.o.o. za ugostiteljstvo, trgovinu i usluge, OIB 81226936697, Radovanje 106,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STIPANETIĆ d.o.o. za ugostiteljstvo, trgovinu i usluge</item>
      <item>STIPANETIĆ d.o.o. za ugostiteljstvo, trgovinu i usluge</item>
    </izvorni_sadrzaj>
    <derivirana_varijabla naziv="DomainObject.Predmet.SudioniciListNaziv_1">
      <item>STIPANETIĆ d.o.o. za ugostiteljstvo, trgovinu i usluge</item>
      <item>STIPANETIĆ d.o.o. za ugostiteljstvo, trgovinu i usluge</item>
    </derivirana_varijabla>
  </DomainObject.Predmet.SudioniciListNaziv>
  <DomainObject.Predmet.SudioniciListAdressOIB>
    <izvorni_sadrzaj>
      <item>STIPANETIĆ d.o.o. za ugostiteljstvo, trgovinu i usluge, OIB 81226936697, Radovanje 106,35250 Radovanje</item>
      <item>STIPANETIĆ d.o.o. za ugostiteljstvo, trgovinu i usluge, OIB 81226936697, Radovanje 106,35250 Radovanje</item>
    </izvorni_sadrzaj>
    <derivirana_varijabla naziv="DomainObject.Predmet.SudioniciListAdressOIB_1">
      <item>STIPANETIĆ d.o.o. za ugostiteljstvo, trgovinu i usluge, OIB 81226936697, Radovanje 106,35250 Radovanje</item>
      <item>STIPANETIĆ d.o.o. za ugostiteljstvo, trgovinu i usluge, OIB 81226936697, Radovanje 106,35250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81226936697</item>
      <item>, OIB 81226936697</item>
    </izvorni_sadrzaj>
    <derivirana_varijabla naziv="DomainObject.Predmet.SudioniciListNazivOIB_1">
      <item>, OIB 81226936697</item>
      <item>, OIB 81226936697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114</properties:Words>
  <properties:Characters>664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2016-07-06T11:03:00Z</dcterms:created>
  <dc:creator>zbiondic</dc:creator>
  <dc:description/>
  <cp:keywords/>
  <cp:lastModifiedBy>wsadmin</cp:lastModifiedBy>
  <cp:lastPrinted>2016-07-06T11:02:00Z</cp:lastPrinted>
  <dcterms:modified xmlns:xsi="http://www.w3.org/2001/XMLSchema-instance" xsi:type="dcterms:W3CDTF">2016-07-06T11:27:00Z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