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e9ce" w14:paraId="9aae9ce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7C140E">
        <w:t>674</w:t>
      </w:r>
      <w:r w:rsidR="00934697">
        <w:t>6</w:t>
      </w:r>
      <w:r w:rsidR="007C5698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34697" w:rsidP="00D677F7" w:rsidR="00D677F7">
      <w:pPr>
        <w:jc w:val="both"/>
      </w:pPr>
      <w:r w:rsidRPr="009D65CE">
        <w:t>Trgovački sud u Zagrebu, po sucu Maji Jurovicki, u stečajnom postupku u povodu prijedloga predlagatelja FINANCIJSKE AGENCIJE, Zagreb, Ulica grada Vukovara 70, OIB: 85821130368, za otvaranje stečajnog postupka nad dužnikom</w:t>
      </w:r>
      <w:r>
        <w:t xml:space="preserve"> </w:t>
      </w:r>
      <w:r w:rsidRPr="00A12FA2">
        <w:t>MERY GALLERY j.d.o.o.</w:t>
      </w:r>
      <w:r>
        <w:t xml:space="preserve"> OIB:</w:t>
      </w:r>
      <w:r w:rsidRPr="007650A2">
        <w:t xml:space="preserve"> </w:t>
      </w:r>
      <w:r w:rsidRPr="00A12FA2">
        <w:t>10343227444,</w:t>
      </w:r>
      <w:r>
        <w:t xml:space="preserve"> Zagreb, Dugi dol 9</w:t>
      </w:r>
      <w:r w:rsidR="00891FE4">
        <w:t xml:space="preserve">, dana </w:t>
      </w:r>
      <w:r w:rsidR="00892B46">
        <w:t>01.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34697" w:rsidRPr="00A12FA2">
        <w:t>MERY GALLERY j.d.o.o.</w:t>
      </w:r>
      <w:r w:rsidR="00934697">
        <w:t xml:space="preserve"> OIB:</w:t>
      </w:r>
      <w:r w:rsidR="00934697" w:rsidRPr="007650A2">
        <w:t xml:space="preserve"> </w:t>
      </w:r>
      <w:r w:rsidR="00934697" w:rsidRPr="00A12FA2">
        <w:t>10343227444,</w:t>
      </w:r>
      <w:r w:rsidR="00934697">
        <w:t xml:space="preserve"> Zagreb, Dugi dol 9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08334E">
        <w:t>67</w:t>
      </w:r>
      <w:r w:rsidR="00D0503F">
        <w:t>4</w:t>
      </w:r>
      <w:r w:rsidR="00934697">
        <w:t xml:space="preserve">6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934697" w:rsidRPr="00A12FA2">
        <w:t>MERY GALLERY j.d.o.o.</w:t>
      </w:r>
      <w:r w:rsidR="00934697">
        <w:t xml:space="preserve"> OIB:</w:t>
      </w:r>
      <w:r w:rsidR="00934697" w:rsidRPr="007650A2">
        <w:t xml:space="preserve"> </w:t>
      </w:r>
      <w:r w:rsidR="00934697" w:rsidRPr="00A12FA2">
        <w:t>10343227444,</w:t>
      </w:r>
      <w:r w:rsidR="00934697">
        <w:t xml:space="preserve"> Zagreb, Dugi dol 9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934697">
        <w:t>21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934697">
        <w:t>21.638,35</w:t>
      </w:r>
      <w:r w:rsidRPr="00EF73E0">
        <w:t xml:space="preserve"> kn, kao i da dužnik ima </w:t>
      </w:r>
      <w:r w:rsidR="00934697">
        <w:t>1</w:t>
      </w:r>
      <w:r w:rsidRPr="00EF73E0">
        <w:t xml:space="preserve"> zaposlen</w:t>
      </w:r>
      <w:r w:rsidR="00934697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6D659F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934697">
        <w:t>02. siječnja 2018</w:t>
      </w:r>
      <w:r w:rsidR="00F81D7B">
        <w:t>.</w:t>
      </w:r>
      <w:r w:rsidR="00901CFD">
        <w:t xml:space="preserve"> pokrenuo prethodni postupak nad dužnikom, a </w:t>
      </w:r>
      <w:r w:rsidR="00150A6E">
        <w:t>01. 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6D659F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8E65A1">
        <w:t>0</w:t>
      </w:r>
      <w:r w:rsidR="00934697">
        <w:t>2</w:t>
      </w:r>
      <w:r w:rsidR="008E65A1">
        <w:t>. siječnja 2018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01.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492FFB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492FFB" w:rsidP="004F5146" w:rsidR="00492FFB">
      <w:pPr>
        <w:jc w:val="right"/>
      </w:pPr>
      <w:r>
        <w:t>za točnost otpravka-ovlašteni službenik</w:t>
      </w:r>
    </w:p>
    <w:p w:rsidRDefault="00492FFB" w:rsidP="004F5146" w:rsidR="00492FFB">
      <w:pPr>
        <w:jc w:val="right"/>
      </w:pPr>
      <w:r>
        <w:t xml:space="preserve">Mirjana Gašparić </w:t>
      </w:r>
    </w:p>
    <w:p w:rsidRDefault="00065B42" w:rsidP="00492FFB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492FFB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26742D">
          <w:rPr>
            <w:sz w:val="24"/>
            <w:szCs w:val="24"/>
          </w:rPr>
          <w:t>67</w:t>
        </w:r>
        <w:r w:rsidR="006B6026">
          <w:rPr>
            <w:sz w:val="24"/>
            <w:szCs w:val="24"/>
          </w:rPr>
          <w:t>4</w:t>
        </w:r>
        <w:r w:rsidR="00934697">
          <w:rPr>
            <w:sz w:val="24"/>
            <w:szCs w:val="24"/>
          </w:rPr>
          <w:t>6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6D9A"/>
    <w:rsid w:val="00134F3A"/>
    <w:rsid w:val="00150A6E"/>
    <w:rsid w:val="001861A1"/>
    <w:rsid w:val="001A762F"/>
    <w:rsid w:val="001C0947"/>
    <w:rsid w:val="0021298E"/>
    <w:rsid w:val="00237343"/>
    <w:rsid w:val="00241561"/>
    <w:rsid w:val="00260C00"/>
    <w:rsid w:val="0026742D"/>
    <w:rsid w:val="002817DE"/>
    <w:rsid w:val="002B5FE9"/>
    <w:rsid w:val="002C3072"/>
    <w:rsid w:val="002C5963"/>
    <w:rsid w:val="002D5087"/>
    <w:rsid w:val="002D60CE"/>
    <w:rsid w:val="003F3702"/>
    <w:rsid w:val="003F4CE3"/>
    <w:rsid w:val="004074AE"/>
    <w:rsid w:val="00412D47"/>
    <w:rsid w:val="004633A1"/>
    <w:rsid w:val="0046518B"/>
    <w:rsid w:val="004677A7"/>
    <w:rsid w:val="00481EF0"/>
    <w:rsid w:val="00492FFB"/>
    <w:rsid w:val="004A3D5E"/>
    <w:rsid w:val="004C428C"/>
    <w:rsid w:val="004C74C9"/>
    <w:rsid w:val="004F2E27"/>
    <w:rsid w:val="00501EBB"/>
    <w:rsid w:val="00515336"/>
    <w:rsid w:val="00535D8E"/>
    <w:rsid w:val="005413EB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339BB"/>
    <w:rsid w:val="00662884"/>
    <w:rsid w:val="00671C0D"/>
    <w:rsid w:val="006903C7"/>
    <w:rsid w:val="00696ECA"/>
    <w:rsid w:val="006B5650"/>
    <w:rsid w:val="006B6026"/>
    <w:rsid w:val="006C09A4"/>
    <w:rsid w:val="006C6712"/>
    <w:rsid w:val="006D659F"/>
    <w:rsid w:val="006E0651"/>
    <w:rsid w:val="006F1760"/>
    <w:rsid w:val="00704DD0"/>
    <w:rsid w:val="007150E9"/>
    <w:rsid w:val="007301BD"/>
    <w:rsid w:val="00754CF2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0503F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566F5"/>
    <w:rsid w:val="00F73BF2"/>
    <w:rsid w:val="00F81D7B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F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F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F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F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2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F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F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F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F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6746</izvorni_sadrzaj>
    <derivirana_varijabla naziv="DomainObject.Predmet.Broj_1">6746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St-6746/2016</izvorni_sadrzaj>
    <derivirana_varijabla naziv="DomainObject.Predmet.OznakaBroj_1">St-6746/2016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MERY GALLERY j.d.o.o.</izvorni_sadrzaj>
    <derivirana_varijabla naziv="DomainObject.Predmet.ProtustrankaFormated_1">  MERY GALLERY j.d.o.o.</derivirana_varijabla>
  </DomainObject.Predmet.ProtustrankaFormated>
  <DomainObject.Predmet.ProtustrankaFormatedOIB>
    <izvorni_sadrzaj>  MERY GALLERY j.d.o.o., OIB 10343227444</izvorni_sadrzaj>
    <derivirana_varijabla naziv="DomainObject.Predmet.ProtustrankaFormatedOIB_1">  MERY GALLERY j.d.o.o., OIB 10343227444</derivirana_varijabla>
  </DomainObject.Predmet.ProtustrankaFormatedOIB>
  <DomainObject.Predmet.ProtustrankaFormatedWithAdress>
    <izvorni_sadrzaj> MERY GALLERY j.d.o.o., Dugi dol 9, 10000 Zagreb</izvorni_sadrzaj>
    <derivirana_varijabla naziv="DomainObject.Predmet.ProtustrankaFormatedWithAdress_1"> MERY GALLERY j.d.o.o., Dugi dol 9, 10000 Zagreb</derivirana_varijabla>
  </DomainObject.Predmet.ProtustrankaFormatedWithAdress>
  <DomainObject.Predmet.ProtustrankaFormatedWithAdressOIB>
    <izvorni_sadrzaj> MERY GALLERY j.d.o.o., OIB 10343227444, Dugi dol 9, 10000 Zagreb</izvorni_sadrzaj>
    <derivirana_varijabla naziv="DomainObject.Predmet.ProtustrankaFormatedWithAdressOIB_1"> MERY GALLERY j.d.o.o., OIB 10343227444, Dugi dol 9, 10000 Zagreb</derivirana_varijabla>
  </DomainObject.Predmet.ProtustrankaFormatedWithAdressOIB>
  <DomainObject.Predmet.ProtustrankaWithAdress>
    <izvorni_sadrzaj>MERY GALLERY j.d.o.o. Dugi dol 9, 10000 Zagreb</izvorni_sadrzaj>
    <derivirana_varijabla naziv="DomainObject.Predmet.ProtustrankaWithAdress_1">MERY GALLERY j.d.o.o. Dugi dol 9, 10000 Zagreb</derivirana_varijabla>
  </DomainObject.Predmet.ProtustrankaWithAdress>
  <DomainObject.Predmet.ProtustrankaWithAdressOIB>
    <izvorni_sadrzaj>MERY GALLERY j.d.o.o., OIB 10343227444, Dugi dol 9, 10000 Zagreb</izvorni_sadrzaj>
    <derivirana_varijabla naziv="DomainObject.Predmet.ProtustrankaWithAdressOIB_1">MERY GALLERY j.d.o.o., OIB 10343227444, Dugi dol 9, 10000 Zagreb</derivirana_varijabla>
  </DomainObject.Predmet.ProtustrankaWithAdressOIB>
  <DomainObject.Predmet.ProtustrankaNazivFormated>
    <izvorni_sadrzaj>MERY GALLERY j.d.o.o.</izvorni_sadrzaj>
    <derivirana_varijabla naziv="DomainObject.Predmet.ProtustrankaNazivFormated_1">MERY GALLERY j.d.o.o.</derivirana_varijabla>
  </DomainObject.Predmet.ProtustrankaNazivFormated>
  <DomainObject.Predmet.ProtustrankaNazivFormatedOIB>
    <izvorni_sadrzaj>MERY GALLERY j.d.o.o., OIB 10343227444</izvorni_sadrzaj>
    <derivirana_varijabla naziv="DomainObject.Predmet.ProtustrankaNazivFormatedOIB_1">MERY GALLERY j.d.o.o., OIB 10343227444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Horvatić</izvorni_sadrzaj>
    <derivirana_varijabla naziv="DomainObject.Predmet.StrankaFormated_1">  FINA Regionalni centar Zagreb; Marijana Horvatić</derivirana_varijabla>
  </DomainObject.Predmet.StrankaFormated>
  <DomainObject.Predmet.StrankaFormatedOIB>
    <izvorni_sadrzaj>  FINA Regionalni centar Zagreb, OIB 85821130368; Marijana Horvatić, OIB 53500059301</izvorni_sadrzaj>
    <derivirana_varijabla naziv="DomainObject.Predmet.StrankaFormatedOIB_1">  FINA Regionalni centar Zagreb, OIB 85821130368; Marijana Horvatić, OIB 53500059301</derivirana_varijabla>
  </DomainObject.Predmet.StrankaFormatedOIB>
  <DomainObject.Predmet.StrankaFormatedWithAdress>
    <izvorni_sadrzaj> FINA Regionalni centar Zagreb, Trg svibanjskih žrtava 1995. 1, 10000 Zagreb; Marijana Horvatić, Izidora Kršnjavoga 1a, 47000 Karlovac</izvorni_sadrzaj>
    <derivirana_varijabla naziv="DomainObject.Predmet.StrankaFormatedWithAdress_1"> FINA Regionalni centar Zagreb, Trg svibanjskih žrtava 1995. 1, 10000 Zagreb; Marijana Horvatić, Izidora Kršnjavoga 1a, 47000 Karlovac</derivirana_varijabla>
  </DomainObject.Predmet.StrankaFormatedWithAdress>
  <DomainObject.Predmet.StrankaFormatedWithAdressOIB>
    <izvorni_sadrzaj> FINA Regionalni centar Zagreb, OIB 85821130368, Trg svibanjskih žrtava 1995. 1, 10000 Zagreb; Marijana Horvatić, OIB 53500059301, Izidora Kršnjavoga 1a, 47000 Karlovac</izvorni_sadrzaj>
    <derivirana_varijabla naziv="DomainObject.Predmet.StrankaFormatedWithAdressOIB_1"> FINA Regionalni centar Zagreb, OIB 85821130368, Trg svibanjskih žrtava 1995. 1, 10000 Zagreb; Marijana Horvatić, OIB 53500059301, Izidora Kršnjavoga 1a, 47000 Karlovac</derivirana_varijabla>
  </DomainObject.Predmet.StrankaFormatedWithAdressOIB>
  <DomainObject.Predmet.StrankaWithAdress>
    <izvorni_sadrzaj>FINA Regionalni centar Zagreb Trg svibanjskih žrtava 1995. 1,10000 Zagreb,Marijana Horvatić Izidora Kršnjavoga 1a,47000 Karlovac</izvorni_sadrzaj>
    <derivirana_varijabla naziv="DomainObject.Predmet.StrankaWithAdress_1">FINA Regionalni centar Zagreb Trg svibanjskih žrtava 1995. 1,10000 Zagreb,Marijana Horvatić Izidora Kršnjavoga 1a,47000 Karlovac</derivirana_varijabla>
  </DomainObject.Predmet.StrankaWithAdress>
  <DomainObject.Predmet.StrankaWithAdressOIB>
    <izvorni_sadrzaj>FINA Regionalni centar Zagreb, OIB 85821130368, Trg svibanjskih žrtava 1995. 1,10000 Zagreb,Marijana Horvatić, OIB 53500059301, Izidora Kršnjavoga 1a,47000 Karlovac</izvorni_sadrzaj>
    <derivirana_varijabla naziv="DomainObject.Predmet.StrankaWithAdressOIB_1">FINA Regionalni centar Zagreb, OIB 85821130368, Trg svibanjskih žrtava 1995. 1,10000 Zagreb,Marijana Horvatić, OIB 53500059301, Izidora Kršnjavoga 1a,47000 Karlovac</derivirana_varijabla>
  </DomainObject.Predmet.StrankaWithAdressOIB>
  <DomainObject.Predmet.StrankaNazivFormated>
    <izvorni_sadrzaj>FINA Regionalni centar Zagreb,Marijana Horvatić</izvorni_sadrzaj>
    <derivirana_varijabla naziv="DomainObject.Predmet.StrankaNazivFormated_1">FINA Regionalni centar Zagreb,Marijana Horvatić</derivirana_varijabla>
  </DomainObject.Predmet.StrankaNazivFormated>
  <DomainObject.Predmet.StrankaNazivFormatedOIB>
    <izvorni_sadrzaj>FINA Regionalni centar Zagreb, OIB 85821130368,Marijana Horvatić, OIB 53500059301</izvorni_sadrzaj>
    <derivirana_varijabla naziv="DomainObject.Predmet.StrankaNazivFormatedOIB_1">FINA Regionalni centar Zagreb, OIB 85821130368,Marijana Horvatić, OIB 53500059301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Marijana Horvatić</item>
    </izvorni_sadrzaj>
    <derivirana_varijabla naziv="DomainObject.Predmet.StrankaListFormated_1">
      <item>FINA Regionalni centar Zagreb</item>
      <item>Marijana Horvatić</item>
    </derivirana_varijabla>
  </DomainObject.Predmet.StrankaListFormated>
  <DomainObject.Predmet.StrankaListFormatedOIB>
    <izvorni_sadrzaj>
      <item>FINA Regionalni centar Zagreb, OIB 85821130368</item>
      <item>Marijana Horvatić, OIB 53500059301</item>
    </izvorni_sadrzaj>
    <derivirana_varijabla naziv="DomainObject.Predmet.StrankaListFormatedOIB_1">
      <item>FINA Regionalni centar Zagreb, OIB 85821130368</item>
      <item>Marijana Horvatić, OIB 53500059301</item>
    </derivirana_varijabla>
  </DomainObject.Predmet.StrankaListFormatedOIB>
  <DomainObject.Predmet.StrankaListFormatedWithAdress>
    <izvorni_sadrzaj>
      <item>FINA Regionalni centar Zagreb, Trg svibanjskih žrtava 1995. 1, 10000 Zagreb</item>
      <item>Marijana Horvatić, Izidora Kršnjavoga 1a, 47000 Karlovac</item>
    </izvorni_sadrzaj>
    <derivirana_varijabla naziv="DomainObject.Predmet.StrankaListFormatedWithAdress_1">
      <item>FINA Regionalni centar Zagreb, Trg svibanjskih žrtava 1995. 1, 10000 Zagreb</item>
      <item>Marijana Horvatić, Izidora Kršnjavoga 1a,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Marijana Horvatić, OIB 53500059301, Izidora Kršnjavoga 1a, 47000 Karlovac</item>
    </izvorni_sadrzaj>
    <derivirana_varijabla naziv="DomainObject.Predmet.StrankaListFormatedWithAdressOIB_1">
      <item>FINA Regionalni centar Zagreb, OIB 85821130368, Trg svibanjskih žrtava 1995. 1, 10000 Zagreb</item>
      <item>Marijana Horvatić, OIB 53500059301, Izidora Kršnjavoga 1a, 47000 Karlovac</item>
    </derivirana_varijabla>
  </DomainObject.Predmet.StrankaListFormatedWithAdressOIB>
  <DomainObject.Predmet.StrankaListNazivFormated>
    <izvorni_sadrzaj>
      <item>FINA Regionalni centar Zagreb</item>
      <item>Marijana Horvatić</item>
    </izvorni_sadrzaj>
    <derivirana_varijabla naziv="DomainObject.Predmet.StrankaListNazivFormated_1">
      <item>FINA Regionalni centar Zagreb</item>
      <item>Marijana Horvatić</item>
    </derivirana_varijabla>
  </DomainObject.Predmet.StrankaListNazivFormated>
  <DomainObject.Predmet.StrankaListNazivFormatedOIB>
    <izvorni_sadrzaj>
      <item>FINA Regionalni centar Zagreb, OIB 85821130368</item>
      <item>Marijana Horvatić, OIB 53500059301</item>
    </izvorni_sadrzaj>
    <derivirana_varijabla naziv="DomainObject.Predmet.StrankaListNazivFormatedOIB_1">
      <item>FINA Regionalni centar Zagreb, OIB 85821130368</item>
      <item>Marijana Horvatić, OIB 53500059301</item>
    </derivirana_varijabla>
  </DomainObject.Predmet.StrankaListNazivFormatedOIB>
  <DomainObject.Predmet.ProtuStrankaListFormated>
    <izvorni_sadrzaj>
      <item>MERY GALLERY j.d.o.o.</item>
    </izvorni_sadrzaj>
    <derivirana_varijabla naziv="DomainObject.Predmet.ProtuStrankaListFormated_1">
      <item>MERY GALLERY j.d.o.o.</item>
    </derivirana_varijabla>
  </DomainObject.Predmet.ProtuStrankaListFormated>
  <DomainObject.Predmet.ProtuStrankaListFormatedOIB>
    <izvorni_sadrzaj>
      <item>MERY GALLERY j.d.o.o., OIB 10343227444</item>
    </izvorni_sadrzaj>
    <derivirana_varijabla naziv="DomainObject.Predmet.ProtuStrankaListFormatedOIB_1">
      <item>MERY GALLERY j.d.o.o., OIB 10343227444</item>
    </derivirana_varijabla>
  </DomainObject.Predmet.ProtuStrankaListFormatedOIB>
  <DomainObject.Predmet.ProtuStrankaListFormatedWithAdress>
    <izvorni_sadrzaj>
      <item>MERY GALLERY j.d.o.o., Dugi dol 9, 10000 Zagreb</item>
    </izvorni_sadrzaj>
    <derivirana_varijabla naziv="DomainObject.Predmet.ProtuStrankaListFormatedWithAdress_1">
      <item>MERY GALLERY j.d.o.o., Dugi dol 9, 10000 Zagreb</item>
    </derivirana_varijabla>
  </DomainObject.Predmet.ProtuStrankaListFormatedWithAdress>
  <DomainObject.Predmet.ProtuStrankaListFormatedWithAdressOIB>
    <izvorni_sadrzaj>
      <item>MERY GALLERY j.d.o.o., OIB 10343227444, Dugi dol 9, 10000 Zagreb</item>
    </izvorni_sadrzaj>
    <derivirana_varijabla naziv="DomainObject.Predmet.ProtuStrankaListFormatedWithAdressOIB_1">
      <item>MERY GALLERY j.d.o.o., OIB 10343227444, Dugi dol 9, 10000 Zagreb</item>
    </derivirana_varijabla>
  </DomainObject.Predmet.ProtuStrankaListFormatedWithAdressOIB>
  <DomainObject.Predmet.ProtuStrankaListNazivFormated>
    <izvorni_sadrzaj>
      <item>MERY GALLERY j.d.o.o.</item>
    </izvorni_sadrzaj>
    <derivirana_varijabla naziv="DomainObject.Predmet.ProtuStrankaListNazivFormated_1">
      <item>MERY GALLERY j.d.o.o.</item>
    </derivirana_varijabla>
  </DomainObject.Predmet.ProtuStrankaListNazivFormated>
  <DomainObject.Predmet.ProtuStrankaListNazivFormatedOIB>
    <izvorni_sadrzaj>
      <item>MERY GALLERY j.d.o.o., OIB 10343227444</item>
    </izvorni_sadrzaj>
    <derivirana_varijabla naziv="DomainObject.Predmet.ProtuStrankaListNazivFormatedOIB_1">
      <item>MERY GALLERY j.d.o.o., OIB 10343227444</item>
    </derivirana_varijabla>
  </DomainObject.Predmet.ProtuStrankaListNazivFormatedOIB>
  <DomainObject.Predmet.OstaliListFormated>
    <izvorni_sadrzaj>
      <item>Marijana Horvatić</item>
    </izvorni_sadrzaj>
    <derivirana_varijabla naziv="DomainObject.Predmet.OstaliListFormated_1">
      <item>Marijana Horvatić</item>
    </derivirana_varijabla>
  </DomainObject.Predmet.OstaliListFormated>
  <DomainObject.Predmet.OstaliListFormatedOIB>
    <izvorni_sadrzaj>
      <item>Marijana Horvatić, OIB 53500059301</item>
    </izvorni_sadrzaj>
    <derivirana_varijabla naziv="DomainObject.Predmet.OstaliListFormatedOIB_1">
      <item>Marijana Horvatić, OIB 53500059301</item>
    </derivirana_varijabla>
  </DomainObject.Predmet.OstaliListFormatedOIB>
  <DomainObject.Predmet.OstaliListFormatedWithAdress>
    <izvorni_sadrzaj>
      <item>Marijana Horvatić, Izidora Kršnjavoga 1a, 47000 Karlovac</item>
    </izvorni_sadrzaj>
    <derivirana_varijabla naziv="DomainObject.Predmet.OstaliListFormatedWithAdress_1">
      <item>Marijana Horvatić, Izidora Kršnjavoga 1a, 47000 Karlovac</item>
    </derivirana_varijabla>
  </DomainObject.Predmet.OstaliListFormatedWithAdress>
  <DomainObject.Predmet.OstaliListFormatedWithAdressOIB>
    <izvorni_sadrzaj>
      <item>Marijana Horvatić, OIB 53500059301, Izidora Kršnjavoga 1a, 47000 Karlovac</item>
    </izvorni_sadrzaj>
    <derivirana_varijabla naziv="DomainObject.Predmet.OstaliListFormatedWithAdressOIB_1">
      <item>Marijana Horvatić, OIB 53500059301, Izidora Kršnjavoga 1a, 47000 Karlovac</item>
    </derivirana_varijabla>
  </DomainObject.Predmet.OstaliListFormatedWithAdressOIB>
  <DomainObject.Predmet.OstaliListNazivFormated>
    <izvorni_sadrzaj>
      <item>Marijana Horvatić</item>
    </izvorni_sadrzaj>
    <derivirana_varijabla naziv="DomainObject.Predmet.OstaliListNazivFormated_1">
      <item>Marijana Horvatić</item>
    </derivirana_varijabla>
  </DomainObject.Predmet.OstaliListNazivFormated>
  <DomainObject.Predmet.OstaliListNazivFormatedOIB>
    <izvorni_sadrzaj>
      <item>Marijana Horvatić, OIB 53500059301</item>
    </izvorni_sadrzaj>
    <derivirana_varijabla naziv="DomainObject.Predmet.OstaliListNazivFormatedOIB_1">
      <item>Marijana Horvatić, OIB 53500059301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MERY GALLERY j.d.o.o.</izvorni_sadrzaj>
    <derivirana_varijabla naziv="DomainObject.Predmet.ProtustrankaIDrugi_1">MERY GALLERY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MERY GALLERY j.d.o.o., OIB 10343227444, Dugi dol 9, 10000 Zagreb</izvorni_sadrzaj>
    <derivirana_varijabla naziv="DomainObject.Predmet.ProtustrankaIDrugiAdressOIB_1">MERY GALLERY j.d.o.o., OIB 10343227444, Dugi dol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MERY GALLERY j.d.o.o.</item>
      <item>Marijana Horvatić</item>
      <item>Marijana Horvatić</item>
    </izvorni_sadrzaj>
    <derivirana_varijabla naziv="DomainObject.Predmet.SudioniciListNaziv_1">
      <item>FINA Regionalni centar Zagreb</item>
      <item>MERY GALLERY j.d.o.o.</item>
      <item>Marijana Horvatić</item>
      <item>Marijana Horvatić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MERY GALLERY j.d.o.o., OIB 10343227444, Dugi dol 9,10000 Zagreb</item>
      <item>Marijana Horvatić, OIB 53500059301, Izidora Kršnjavoga 1a,47000 Karlovac</item>
      <item>Marijana Horvatić, OIB 53500059301, Izidora Kršnjavoga 1a,47000 Karlovac</item>
    </izvorni_sadrzaj>
    <derivirana_varijabla naziv="DomainObject.Predmet.SudioniciListAdressOIB_1">
      <item>FINA Regionalni centar Zagreb, OIB 85821130368, Trg svibanjskih žrtava 1995. 1,10000 Zagreb</item>
      <item>MERY GALLERY j.d.o.o., OIB 10343227444, Dugi dol 9,10000 Zagreb</item>
      <item>Marijana Horvatić, OIB 53500059301, Izidora Kršnjavoga 1a,47000 Karlovac</item>
      <item>Marijana Horvatić, OIB 53500059301, Izidora Kršnjavoga 1a,47000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10343227444</item>
      <item>, OIB 53500059301</item>
      <item>, OIB 53500059301</item>
    </izvorni_sadrzaj>
    <derivirana_varijabla naziv="DomainObject.Predmet.SudioniciListNazivOIB_1">
      <item>, OIB 85821130368</item>
      <item>, OIB 10343227444</item>
      <item>, OIB 53500059301</item>
      <item>, OIB 53500059301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A71D2-3813-452A-B4D1-841A29DF37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3873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2018-02-27T08:03:00Z</dcterms:created>
  <dc:creator>gzubak</dc:creator>
  <cp:lastModifiedBy>Mirjana Gašparić</cp:lastModifiedBy>
  <cp:lastPrinted>2018-03-01T09:51:00Z</cp:lastPrinted>
  <dcterms:modified xmlns:xsi="http://www.w3.org/2001/XMLSchema-instance" xsi:type="dcterms:W3CDTF">2018-03-01T09:53:00Z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(St-6746-2016-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