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8743d" w14:paraId="e18743d" w:rsidRDefault="002E6DCF" w:rsidP="00910611" w:rsidR="002E6DC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E6DCF" w:rsidP="00910611" w:rsidR="002E6DCF">
      <w:r>
        <w:rPr>
          <w:rFonts w:eastAsia="MS Mincho"/>
        </w:rPr>
        <w:t xml:space="preserve">   REPUBLIKA HRVATSKA</w:t>
      </w:r>
    </w:p>
    <w:p w:rsidRDefault="002E6DCF" w:rsidP="00910611" w:rsidR="002E6DCF">
      <w:r>
        <w:rPr>
          <w:rFonts w:eastAsia="MS Mincho"/>
        </w:rPr>
        <w:t>TRGOVAČKI SUD U RIJECI</w:t>
      </w:r>
    </w:p>
    <w:p w:rsidRDefault="002E6DCF" w:rsidR="002E6DCF"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8F290E" w:rsidRPr="008F290E">
        <w:t xml:space="preserve">Trgovački sud u Rijeci, OIB 88785964957, po sucu pojedincu Danieli Korlević, odlučujući o prijedlogu Financijske agencije, Regionalni centar Rijeka, F. Kurelca 8 za otvaranje stečajnog postupka nad dužnikom trgovačkim društvom </w:t>
      </w:r>
      <w:r w:rsidR="00A00250" w:rsidRPr="00A00250">
        <w:rPr>
          <w:b/>
        </w:rPr>
        <w:t>LORENA – TRADE jednostavno društvo s ograničenom odgovornošću za trgovinu i usluge, Barak – dio, Primorje 46, OIB 83799695622</w:t>
      </w:r>
      <w:r w:rsidR="008F290E" w:rsidRPr="008F290E">
        <w:rPr>
          <w:b/>
        </w:rPr>
        <w:t>,</w:t>
      </w:r>
      <w:r w:rsidR="001C7A55" w:rsidRPr="001C7A55">
        <w:t xml:space="preserve"> dana </w:t>
      </w:r>
      <w:r w:rsidR="00905063">
        <w:t>21</w:t>
      </w:r>
      <w:r w:rsidR="008F290E">
        <w:t>. prosinca</w:t>
      </w:r>
      <w:r w:rsidR="009C54D8" w:rsidRPr="009C54D8">
        <w:t xml:space="preserve"> 2016.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905063" w:rsidR="00296C99">
      <w:pPr>
        <w:pStyle w:val="Bezproreda"/>
        <w:numPr>
          <w:ilvl w:val="0"/>
          <w:numId w:val="5"/>
        </w:numPr>
        <w:jc w:val="both"/>
      </w:pPr>
      <w:r w:rsidRPr="00990266">
        <w:rPr>
          <w:bCs/>
        </w:rPr>
        <w:t>O</w:t>
      </w:r>
      <w:r w:rsidR="00321306" w:rsidRPr="00990266">
        <w:rPr>
          <w:bCs/>
        </w:rPr>
        <w:t>tvara se stečajni postupak nad dužnik</w:t>
      </w:r>
      <w:r w:rsidR="0055287B" w:rsidRPr="00990266">
        <w:rPr>
          <w:bCs/>
        </w:rPr>
        <w:t xml:space="preserve">om </w:t>
      </w:r>
      <w:r w:rsidR="00A00250" w:rsidRPr="00A00250">
        <w:rPr>
          <w:b/>
        </w:rPr>
        <w:t>LORENA – TRADE jednostavno društvo s ograničenom odgovornošću za trgovinu i usluge, Barak – dio, Primorje 46, OIB 83799695622</w:t>
      </w:r>
      <w:r w:rsidR="00990266" w:rsidRPr="00990266">
        <w:t>.</w:t>
      </w:r>
    </w:p>
    <w:p w:rsidRDefault="00FA7CB6" w:rsidP="008944FA" w:rsidR="00FA7CB6" w:rsidRPr="00990266">
      <w:pPr>
        <w:pStyle w:val="Bezproreda"/>
        <w:jc w:val="both"/>
      </w:pPr>
    </w:p>
    <w:p w:rsidRDefault="008944FA" w:rsidP="008944FA" w:rsidR="006B2A66" w:rsidRPr="00FA7CB6">
      <w:pPr>
        <w:pStyle w:val="Bezproreda"/>
        <w:jc w:val="both"/>
      </w:pPr>
      <w:r>
        <w:t>II.</w:t>
      </w:r>
      <w:r>
        <w:tab/>
      </w:r>
      <w:r w:rsidR="00321306" w:rsidRPr="00990266">
        <w:t>Za stečajnog upravitelja imenuje se</w:t>
      </w:r>
      <w:r w:rsidR="00DE36C9" w:rsidRPr="00990266">
        <w:t xml:space="preserve"> </w:t>
      </w:r>
      <w:r w:rsidR="00A00250">
        <w:t xml:space="preserve">Ratko Miklaušić iz Rijeke, Ciottina 20, OIB </w:t>
      </w:r>
      <w:r w:rsidR="00A00250">
        <w:tab/>
        <w:t>97911569674</w:t>
      </w:r>
      <w:r w:rsidR="00296C99" w:rsidRPr="00990266">
        <w:t>.</w:t>
      </w:r>
      <w:r w:rsidR="00C848FC" w:rsidRPr="00990266">
        <w:t xml:space="preserve"> </w:t>
      </w:r>
    </w:p>
    <w:p w:rsidRDefault="00FA7CB6" w:rsidP="008944FA" w:rsidR="00FA7CB6" w:rsidRPr="00FA7CB6">
      <w:pPr>
        <w:pStyle w:val="Bezproreda"/>
        <w:jc w:val="both"/>
      </w:pPr>
    </w:p>
    <w:p w:rsidRDefault="008944FA" w:rsidP="008944FA" w:rsidR="00990266" w:rsidRPr="00FA7CB6">
      <w:pPr>
        <w:pStyle w:val="Bezproreda"/>
        <w:jc w:val="both"/>
        <w:rPr>
          <w:bCs/>
        </w:rPr>
      </w:pPr>
      <w:r>
        <w:rPr>
          <w:bCs/>
        </w:rPr>
        <w:t>III.</w:t>
      </w:r>
      <w:r>
        <w:rPr>
          <w:bCs/>
        </w:rPr>
        <w:tab/>
      </w:r>
      <w:r w:rsidR="00321306" w:rsidRPr="00990266">
        <w:rPr>
          <w:bCs/>
        </w:rPr>
        <w:t>Zaključuje se stečajni postupak nad dužnik</w:t>
      </w:r>
      <w:r w:rsidR="0055287B" w:rsidRPr="00990266">
        <w:rPr>
          <w:bCs/>
        </w:rPr>
        <w:t xml:space="preserve">om </w:t>
      </w:r>
      <w:r w:rsidR="00A00250" w:rsidRPr="00A00250">
        <w:rPr>
          <w:b/>
        </w:rPr>
        <w:t xml:space="preserve">LORENA – TRADE jednostavno </w:t>
      </w:r>
      <w:r w:rsidR="00A00250">
        <w:rPr>
          <w:b/>
        </w:rPr>
        <w:tab/>
      </w:r>
      <w:r w:rsidR="00A00250" w:rsidRPr="00A00250">
        <w:rPr>
          <w:b/>
        </w:rPr>
        <w:t xml:space="preserve">društvo s ograničenom odgovornošću za trgovinu i usluge, Barak – dio, </w:t>
      </w:r>
      <w:r w:rsidR="00A00250">
        <w:rPr>
          <w:b/>
        </w:rPr>
        <w:tab/>
      </w:r>
      <w:r w:rsidR="00A00250" w:rsidRPr="00A00250">
        <w:rPr>
          <w:b/>
        </w:rPr>
        <w:t>Primorje 46, OIB 83799695622</w:t>
      </w:r>
      <w:r w:rsidR="00FA7CB6">
        <w:t>.</w:t>
      </w:r>
    </w:p>
    <w:p w:rsidRDefault="00FA7CB6" w:rsidP="008944FA" w:rsidR="00FA7CB6" w:rsidRPr="00FA7CB6">
      <w:pPr>
        <w:pStyle w:val="Bezproreda"/>
        <w:jc w:val="both"/>
        <w:rPr>
          <w:bCs/>
        </w:rPr>
      </w:pPr>
    </w:p>
    <w:p w:rsidRDefault="008944FA" w:rsidP="008944FA" w:rsidR="0032130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w:t>
      </w:r>
      <w:r>
        <w:rPr>
          <w:bCs/>
        </w:rPr>
        <w:tab/>
      </w:r>
      <w:r w:rsidR="006116FD" w:rsidRPr="00990266">
        <w:rPr>
          <w:bCs/>
        </w:rPr>
        <w:t xml:space="preserve">kada je doneseno </w:t>
      </w:r>
      <w:r w:rsidR="00321306" w:rsidRPr="00990266">
        <w:rPr>
          <w:bCs/>
        </w:rPr>
        <w:t xml:space="preserve">i po pravomoćnosti dostaviti sudskom registru radi  brisanja </w:t>
      </w:r>
      <w:r>
        <w:rPr>
          <w:bCs/>
        </w:rPr>
        <w:tab/>
      </w:r>
      <w:r w:rsidR="00321306" w:rsidRPr="00990266">
        <w:rPr>
          <w:bCs/>
        </w:rPr>
        <w:t>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905063" w:rsidP="00A00250" w:rsidR="00A00250" w:rsidRPr="00A00250">
      <w:pPr>
        <w:jc w:val="both"/>
      </w:pPr>
      <w:r>
        <w:tab/>
      </w:r>
      <w:r w:rsidR="00A00250" w:rsidRPr="00A00250">
        <w:t>Financijska agencija, Regionalni centar Rijeka podnijela je ovome sudu 15. siječnja 2016. godine prijedlog za otvaranje stečajnog postupka nad dužnikom LORENA – TRADE jednostavno društvo s ograničenom odgovornošću za trgovinu i usluge, Barak – dio, Primorje 46, OIB 83799695622 (dalje: dužnik) temeljem čl</w:t>
      </w:r>
      <w:r w:rsidR="00A00250">
        <w:t>.110. st.1. Stečajnog zakona (Narodne novine broj</w:t>
      </w:r>
      <w:r w:rsidR="00A00250" w:rsidRPr="00A00250">
        <w:t xml:space="preserve"> 71/15, dalje: SZ-a). </w:t>
      </w:r>
    </w:p>
    <w:p w:rsidRDefault="00A00250" w:rsidP="00A00250" w:rsidR="00A00250" w:rsidRPr="00A00250">
      <w:pPr>
        <w:jc w:val="both"/>
      </w:pPr>
      <w:r w:rsidRPr="00A00250">
        <w:tab/>
        <w:t>Predlagatelj je u prijedlogu naveo da dužnik na dan 08. siječnja 2016. godine u Očevidniku redoslijeda osnova za plaćanje ima evidentirane neizvršene osnove za plaćanje u ukupnom iznosu od 6.178,28 kn u koji iznos je uračunata i kamata i naknada Financijske agencije za provedbe ovrhe, da dužnik ima jednog zaposlenika, te je dostavila Očevidnik o danima insolventnosti na dan 09. veljače 2016. godine iz kojeg proizlazi da dužnik ima evidentirane obveze za plaćanje u neprekinutom razdoblju od 151 dan.</w:t>
      </w:r>
    </w:p>
    <w:p w:rsidRDefault="00A00250" w:rsidP="00A00250" w:rsidR="00A00250" w:rsidRPr="00A00250">
      <w:pPr>
        <w:jc w:val="both"/>
      </w:pPr>
      <w:r w:rsidRPr="00A00250">
        <w:lastRenderedPageBreak/>
        <w:tab/>
        <w:t xml:space="preserve">Rješenjem posl. br. St-193/16-5 od 3. ožujka 2016. godine pokrenut je prethodni postupak radi utvrđivanja pretpostavki za otvaranje stečajnog postupka nad dužnikom, naloženo osobi ovlaštenoj za zastupanje dužnika Loreni Pavlović Pavletić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00250" w:rsidP="00A00250" w:rsidR="00A00250" w:rsidRPr="00A00250">
      <w:pPr>
        <w:jc w:val="both"/>
      </w:pPr>
      <w:r w:rsidRPr="00A00250">
        <w:tab/>
        <w:t xml:space="preserve">Tijekom prethodnog postupka, sud nije uspio saslušati zastupnicu dužnika po zakonu do ročišta održanog 17. studenog 2016.g. kada je zastupnica dužnika  po zakonu pristupila sudu.  </w:t>
      </w:r>
    </w:p>
    <w:p w:rsidRDefault="00A00250" w:rsidP="00A00250" w:rsidR="00A00250" w:rsidRPr="00A00250">
      <w:pPr>
        <w:jc w:val="both"/>
      </w:pPr>
      <w:r w:rsidRPr="00A00250">
        <w:tab/>
        <w:t>Rješenjem od 29. rujna 2016.</w:t>
      </w:r>
      <w:r w:rsidR="002E6DCF">
        <w:t xml:space="preserve"> </w:t>
      </w:r>
      <w:r w:rsidRPr="00A00250">
        <w:t>g</w:t>
      </w:r>
      <w:r w:rsidR="002E6DCF">
        <w:t>odine</w:t>
      </w:r>
      <w:r w:rsidRPr="00A00250">
        <w:t xml:space="preserve"> sud je odredio mjeru osiguranja iz čl. 118. st. 2. toč. 1. SZ-a i imenovao privremenog stečajnog upravitelja Ratka Miklaušić iz Rijeke, Ciottina 20, čija je dužnost bila do završetka prethodnog postupka ispitati postoje li razlozi za otvaranje stečajnog postupka, a posebno mogu li se imovinom dužnika namiriti troškovi postupka.</w:t>
      </w:r>
    </w:p>
    <w:p w:rsidRDefault="00A00250" w:rsidP="00A00250" w:rsidR="00A00250" w:rsidRPr="00A00250">
      <w:pPr>
        <w:jc w:val="both"/>
      </w:pPr>
      <w:r w:rsidRPr="00A00250">
        <w:tab/>
        <w:t>Na ročištu održanom 17. studenog 2016.</w:t>
      </w:r>
      <w:r>
        <w:t xml:space="preserve"> </w:t>
      </w:r>
      <w:r w:rsidRPr="00A00250">
        <w:t>g</w:t>
      </w:r>
      <w:r>
        <w:t>odine</w:t>
      </w:r>
      <w:r w:rsidRPr="00A00250">
        <w:t xml:space="preserve">, zastupnica dužnika po zakonu istaknula je da dužnik u vlasništvu nema nikakvu imovinu. Zadnje financijsko izvješće dužnik je predao nadležnim tijelima za 2015.g. Poslovni prostor na adresi Bakar, Primorje 46, površine cca 15 m2, u  vlasništvu je fizičke osobe. </w:t>
      </w:r>
      <w:r w:rsidR="002E6DCF">
        <w:t>I</w:t>
      </w:r>
      <w:r w:rsidRPr="00A00250">
        <w:t xml:space="preserve">nformatička oprema koja se nalazi u poslovnom prostoru u vlasništvu je zastupnice po zakonu. </w:t>
      </w:r>
    </w:p>
    <w:p w:rsidRDefault="00A00250" w:rsidP="00A00250" w:rsidR="00A00250" w:rsidRPr="00A00250">
      <w:pPr>
        <w:jc w:val="both"/>
      </w:pPr>
      <w:r w:rsidRPr="00A00250">
        <w:tab/>
        <w:t xml:space="preserve">Do završetka prethodnog postupka utvrđeno je kod dužnika postojanje stečajnog razloga iz čl. 6. SZ-a, a to je nesposobnost za plaćanje. </w:t>
      </w:r>
    </w:p>
    <w:p w:rsidRDefault="00A00250" w:rsidP="00A00250" w:rsidR="00A00250" w:rsidRPr="00A00250">
      <w:pPr>
        <w:jc w:val="both"/>
      </w:pPr>
      <w:r w:rsidRPr="00A00250">
        <w:tab/>
        <w:t>Naime, prema potvrdi Financijske agencije od 10. studenog 2016.</w:t>
      </w:r>
      <w:r w:rsidR="002E6DCF">
        <w:t xml:space="preserve"> </w:t>
      </w:r>
      <w:r w:rsidRPr="00A00250">
        <w:t>g</w:t>
      </w:r>
      <w:r w:rsidR="002E6DCF">
        <w:t>odine</w:t>
      </w:r>
      <w:r w:rsidRPr="00A00250">
        <w:t xml:space="preserve"> dužnik u Očevidniku redoslijeda osnova za plaćanje ima evidentirane neizvršene osnove za plaćanje u neprekinutom razdoblju od 426 dana, a iznos nepodmirenih obveza iznosi 6.218,30 kn.</w:t>
      </w:r>
    </w:p>
    <w:p w:rsidRDefault="00A00250" w:rsidP="00A00250" w:rsidR="00A00250" w:rsidRPr="00A00250">
      <w:pPr>
        <w:jc w:val="both"/>
      </w:pPr>
      <w:r w:rsidRPr="00A00250">
        <w:tab/>
        <w:t>Obzirom da je do završetka prethodnog postupka kod dužnika utvrđeno postojanje stečajnog razloga kao i činjenica nedostatnosti dužnikove imovine za namirenje troškova prethodnog i stečajnog postupka, privremeni stečajni upravitelj predložio je  sudu da pozove vjerovnike i druge osobe koje imaju pravni interes za provedbom stečajnog postupka na uplatu predujma u visini 24.700,00 kn. Strukturu predvidivih troškova postupka čine trošak izrade pečata u iznosu 200,00 kn, materijalni trošak (poštarina, bankovne usluge) u iznosu 1.500,00 kn, trošak nagrade privremenom stečajnom upravitelju u bruto iznosu 6.000,00 kn,trošak knjigovodstvenih usluga u iznosu 3.000,00 kn, naknada troškova stečajnom upravitelju u iznosu 4.000,00 kn, i trošak nagrade za rad stečajnom upravitelju u bruto iznosu od 10.000,00 kn.</w:t>
      </w:r>
    </w:p>
    <w:p w:rsidRDefault="00905063" w:rsidP="00A00250"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905063">
        <w:t>18. studenoga</w:t>
      </w:r>
      <w:r>
        <w:t xml:space="preserve"> 2016. godine pozvane su osobe koje imaju pravni interes za provedbom stečajnog postupka da u roku od 15 dana uplate predujam u visini od </w:t>
      </w:r>
      <w:r w:rsidR="00A00250">
        <w:t>24.700</w:t>
      </w:r>
      <w:r w:rsidR="00151B2E">
        <w:t>,00</w:t>
      </w:r>
      <w:r>
        <w:t xml:space="preserve"> kn, za namirenje troškova </w:t>
      </w:r>
      <w:r w:rsidR="00FA7CB6">
        <w:t xml:space="preserve">prethodnog i </w:t>
      </w:r>
      <w:r>
        <w:t>otvorenog stečajnog postupka. Predmetno rješenje objav</w:t>
      </w:r>
      <w:r w:rsidR="00FA7CB6">
        <w:t>ljeno je na mrežnoj stranici e-O</w:t>
      </w:r>
      <w:r>
        <w:t xml:space="preserve">glasne ploče suda dana </w:t>
      </w:r>
      <w:r w:rsidR="00905063">
        <w:t>18. studenoga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905063">
        <w:t>18. studenoga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905063">
        <w:rPr>
          <w:bCs/>
        </w:rPr>
        <w:t>21</w:t>
      </w:r>
      <w:r w:rsidR="008F290E">
        <w:rPr>
          <w:bCs/>
        </w:rPr>
        <w:t>. prosinca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2E6DCF" w:rsidR="00A00250">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492103">
        <w:t xml:space="preserve"> </w:t>
      </w:r>
      <w:r w:rsidR="002E6DCF">
        <w:t xml:space="preserve"> </w:t>
      </w:r>
    </w:p>
    <w:p w:rsidRDefault="006C1D67" w:rsidP="00492103" w:rsidR="006C1D67">
      <w:pPr>
        <w:ind w:firstLine="708" w:left="1416"/>
        <w:jc w:val="right"/>
      </w:pPr>
    </w:p>
    <w:p w:rsidRDefault="006C1D67" w:rsidP="000B5241" w:rsidR="006C1D67">
      <w:pPr>
        <w:ind w:firstLine="708" w:left="1416"/>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492103" w:rsidP="00B96C6F" w:rsidR="00492103">
      <w:pPr>
        <w:jc w:val="both"/>
        <w:rPr>
          <w:bCs/>
        </w:rPr>
      </w:pPr>
    </w:p>
    <w:p w:rsidRDefault="00F67BC1" w:rsidR="00F67BC1">
      <w:pPr>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w:t>
      </w:r>
      <w:r w:rsidR="00A00250">
        <w:rPr>
          <w:sz w:val="20"/>
          <w:szCs w:val="20"/>
        </w:rPr>
        <w:t>e</w:t>
      </w:r>
      <w:r w:rsidR="00CC0BD7" w:rsidRPr="001A7568">
        <w:rPr>
          <w:sz w:val="20"/>
          <w:szCs w:val="20"/>
        </w:rPr>
        <w:t>m zastupni</w:t>
      </w:r>
      <w:r w:rsidR="00A00250">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A00250">
        <w:rPr>
          <w:sz w:val="20"/>
          <w:szCs w:val="20"/>
        </w:rPr>
        <w:t>Loreni Pavlović Pavletić</w:t>
      </w:r>
      <w:r w:rsidR="00FA71A0">
        <w:rPr>
          <w:sz w:val="20"/>
          <w:szCs w:val="20"/>
        </w:rPr>
        <w:t xml:space="preserve"> na adresu dužnika</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A00250" w:rsidP="00A00250" w:rsidR="00A00250" w:rsidRPr="001A7568">
      <w:pPr>
        <w:rPr>
          <w:sz w:val="20"/>
          <w:szCs w:val="20"/>
        </w:rPr>
      </w:pPr>
      <w:r w:rsidRPr="001A7568">
        <w:rPr>
          <w:sz w:val="20"/>
          <w:szCs w:val="20"/>
        </w:rPr>
        <w:t>- e-oglasna ploča suda istog dana</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905063">
        <w:rPr>
          <w:sz w:val="20"/>
          <w:szCs w:val="20"/>
        </w:rPr>
        <w:t>21</w:t>
      </w:r>
      <w:r w:rsidR="005E1726">
        <w:rPr>
          <w:sz w:val="20"/>
          <w:szCs w:val="20"/>
        </w:rPr>
        <w:t>.12</w:t>
      </w:r>
      <w:r w:rsidR="00FA71A0">
        <w:rPr>
          <w:sz w:val="20"/>
          <w:szCs w:val="20"/>
        </w:rPr>
        <w:t>.2016</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DCF">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00250">
      <w:rPr>
        <w:b/>
      </w:rPr>
      <w:t>193</w:t>
    </w:r>
    <w:r w:rsidR="00905063">
      <w:rPr>
        <w:b/>
      </w:rPr>
      <w:t>/16-</w:t>
    </w:r>
    <w:r w:rsidR="00A00250">
      <w:rPr>
        <w:b/>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6DCF"/>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92103"/>
    <w:rsid w:val="004A5D50"/>
    <w:rsid w:val="004B1960"/>
    <w:rsid w:val="004D3F29"/>
    <w:rsid w:val="00500B42"/>
    <w:rsid w:val="0055287B"/>
    <w:rsid w:val="00576115"/>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F7689"/>
    <w:rsid w:val="00A00250"/>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A65"/>
    <w:rsid w:val="00DA1FFF"/>
    <w:rsid w:val="00DD7334"/>
    <w:rsid w:val="00DE36C9"/>
    <w:rsid w:val="00DF013D"/>
    <w:rsid w:val="00E01978"/>
    <w:rsid w:val="00E535BC"/>
    <w:rsid w:val="00E65893"/>
    <w:rsid w:val="00EA1A0F"/>
    <w:rsid w:val="00EC083F"/>
    <w:rsid w:val="00ED138E"/>
    <w:rsid w:val="00EF0D70"/>
    <w:rsid w:val="00F10436"/>
    <w:rsid w:val="00F23CF2"/>
    <w:rsid w:val="00F4176D"/>
    <w:rsid w:val="00F4524A"/>
    <w:rsid w:val="00F66B41"/>
    <w:rsid w:val="00F67BC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2E6DCF"/>
    <w:rPr>
      <w:color w:val="808080"/>
      <w:bdr w:space="0" w:sz="0" w:color="auto" w:val="none"/>
      <w:shd w:fill="auto" w:color="auto" w:val="clear"/>
    </w:rPr>
  </w:style>
  <w:style w:customStyle="true" w:styleId="eSPISCCParagraphDefaultFont" w:type="character">
    <w:name w:val="eSPIS_CC_Paragraph Default Font"/>
    <w:basedOn w:val="Zadanifontodlomka"/>
    <w:rsid w:val="002E6DC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6DCF"/>
    <w:rPr>
      <w:b/>
      <w:bdr w:space="0" w:sz="0" w:color="auto" w:val="none"/>
      <w:shd w:fill="FFFFCC" w:color="auto" w:val="clear"/>
      <w:lang w:val="hr-HR"/>
    </w:rPr>
  </w:style>
  <w:style w:customStyle="true" w:styleId="PozadinaSvijetloCrvena" w:type="character">
    <w:name w:val="Pozadina_SvijetloCrvena"/>
    <w:basedOn w:val="eSPISCCParagraphDefaultFont"/>
    <w:rsid w:val="002E6DC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6DC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2E6DCF"/>
    <w:rPr>
      <w:color w:val="808080"/>
      <w:bdr w:color="auto" w:space="0" w:sz="0" w:val="none"/>
      <w:shd w:color="auto" w:fill="auto" w:val="clear"/>
    </w:rPr>
  </w:style>
  <w:style w:customStyle="1" w:styleId="eSPISCCParagraphDefaultFont" w:type="character">
    <w:name w:val="eSPIS_CC_Paragraph Default Font"/>
    <w:basedOn w:val="Zadanifontodlomka"/>
    <w:rsid w:val="002E6DC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6DCF"/>
    <w:rPr>
      <w:b/>
      <w:bdr w:color="auto" w:space="0" w:sz="0" w:val="none"/>
      <w:shd w:color="auto" w:fill="FFFFCC" w:val="clear"/>
      <w:lang w:val="hr-HR"/>
    </w:rPr>
  </w:style>
  <w:style w:customStyle="1" w:styleId="PozadinaSvijetloCrvena" w:type="character">
    <w:name w:val="Pozadina_SvijetloCrvena"/>
    <w:basedOn w:val="eSPISCCParagraphDefaultFont"/>
    <w:rsid w:val="002E6DC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6DC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 TRADE j.d.o.o.</izvorni_sadrzaj>
    <derivirana_varijabla naziv="DomainObject.Predmet.ProtustrankaFormated_1">  LORENA - TRADE j.d.o.o.</derivirana_varijabla>
  </DomainObject.Predmet.ProtustrankaFormated>
  <DomainObject.Predmet.ProtustrankaFormatedOIB>
    <izvorni_sadrzaj>  LORENA - TRADE j.d.o.o., OIB 83799695622</izvorni_sadrzaj>
    <derivirana_varijabla naziv="DomainObject.Predmet.ProtustrankaFormatedOIB_1">  LORENA - TRADE j.d.o.o., OIB 83799695622</derivirana_varijabla>
  </DomainObject.Predmet.ProtustrankaFormatedOIB>
  <DomainObject.Predmet.ProtustrankaFormatedWithAdress>
    <izvorni_sadrzaj> LORENA - TRADE j.d.o.o., Primorje 46, 51222 Bakar</izvorni_sadrzaj>
    <derivirana_varijabla naziv="DomainObject.Predmet.ProtustrankaFormatedWithAdress_1"> LORENA - TRADE j.d.o.o., Primorje 46, 51222 Bakar</derivirana_varijabla>
  </DomainObject.Predmet.ProtustrankaFormatedWithAdress>
  <DomainObject.Predmet.ProtustrankaFormatedWithAdressOIB>
    <izvorni_sadrzaj> LORENA - TRADE j.d.o.o., OIB 83799695622, Primorje 46, 51222 Bakar</izvorni_sadrzaj>
    <derivirana_varijabla naziv="DomainObject.Predmet.ProtustrankaFormatedWithAdressOIB_1"> LORENA - TRADE j.d.o.o., OIB 83799695622, Primorje 46, 51222 Bakar</derivirana_varijabla>
  </DomainObject.Predmet.ProtustrankaFormatedWithAdressOIB>
  <DomainObject.Predmet.ProtustrankaWithAdress>
    <izvorni_sadrzaj>LORENA - TRADE j.d.o.o. Primorje 46, 51222 Bakar</izvorni_sadrzaj>
    <derivirana_varijabla naziv="DomainObject.Predmet.ProtustrankaWithAdress_1">LORENA - TRADE j.d.o.o. Primorje 46, 51222 Bakar</derivirana_varijabla>
  </DomainObject.Predmet.ProtustrankaWithAdress>
  <DomainObject.Predmet.ProtustrankaWithAdressOIB>
    <izvorni_sadrzaj>LORENA - TRADE j.d.o.o., OIB 83799695622, Primorje 46, 51222 Bakar</izvorni_sadrzaj>
    <derivirana_varijabla naziv="DomainObject.Predmet.ProtustrankaWithAdressOIB_1">LORENA - TRADE j.d.o.o., OIB 83799695622, Primorje 46, 51222 Bakar</derivirana_varijabla>
  </DomainObject.Predmet.ProtustrankaWithAdressOIB>
  <DomainObject.Predmet.ProtustrankaNazivFormated>
    <izvorni_sadrzaj>LORENA - TRADE j.d.o.o.</izvorni_sadrzaj>
    <derivirana_varijabla naziv="DomainObject.Predmet.ProtustrankaNazivFormated_1">LORENA - TRADE j.d.o.o.</derivirana_varijabla>
  </DomainObject.Predmet.ProtustrankaNazivFormated>
  <DomainObject.Predmet.ProtustrankaNazivFormatedOIB>
    <izvorni_sadrzaj>LORENA - TRADE j.d.o.o., OIB 83799695622</izvorni_sadrzaj>
    <derivirana_varijabla naziv="DomainObject.Predmet.ProtustrankaNazivFormatedOIB_1">LORENA - TRADE j.d.o.o., OIB 83799695622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 TRADE j.d.o.o.</item>
    </izvorni_sadrzaj>
    <derivirana_varijabla naziv="DomainObject.Predmet.ProtuStrankaListFormated_1">
      <item>LORENA - TRADE j.d.o.o.</item>
    </derivirana_varijabla>
  </DomainObject.Predmet.ProtuStrankaListFormated>
  <DomainObject.Predmet.ProtuStrankaListFormatedOIB>
    <izvorni_sadrzaj>
      <item>LORENA - TRADE j.d.o.o., OIB 83799695622</item>
    </izvorni_sadrzaj>
    <derivirana_varijabla naziv="DomainObject.Predmet.ProtuStrankaListFormatedOIB_1">
      <item>LORENA - TRADE j.d.o.o., OIB 83799695622</item>
    </derivirana_varijabla>
  </DomainObject.Predmet.ProtuStrankaListFormatedOIB>
  <DomainObject.Predmet.ProtuStrankaListFormatedWithAdress>
    <izvorni_sadrzaj>
      <item>LORENA - TRADE j.d.o.o., Primorje 46, 51222 Bakar</item>
    </izvorni_sadrzaj>
    <derivirana_varijabla naziv="DomainObject.Predmet.ProtuStrankaListFormatedWithAdress_1">
      <item>LORENA - TRADE j.d.o.o., Primorje 46, 51222 Bakar</item>
    </derivirana_varijabla>
  </DomainObject.Predmet.ProtuStrankaListFormatedWithAdress>
  <DomainObject.Predmet.ProtuStrankaListFormatedWithAdressOIB>
    <izvorni_sadrzaj>
      <item>LORENA - TRADE j.d.o.o., OIB 83799695622, Primorje 46, 51222 Bakar</item>
    </izvorni_sadrzaj>
    <derivirana_varijabla naziv="DomainObject.Predmet.ProtuStrankaListFormatedWithAdressOIB_1">
      <item>LORENA - TRADE j.d.o.o., OIB 83799695622, Primorje 46, 51222 Bakar</item>
    </derivirana_varijabla>
  </DomainObject.Predmet.ProtuStrankaListFormatedWithAdressOIB>
  <DomainObject.Predmet.ProtuStrankaListNazivFormated>
    <izvorni_sadrzaj>
      <item>LORENA - TRADE j.d.o.o.</item>
    </izvorni_sadrzaj>
    <derivirana_varijabla naziv="DomainObject.Predmet.ProtuStrankaListNazivFormated_1">
      <item>LORENA - TRADE j.d.o.o.</item>
    </derivirana_varijabla>
  </DomainObject.Predmet.ProtuStrankaListNazivFormated>
  <DomainObject.Predmet.ProtuStrankaListNazivFormatedOIB>
    <izvorni_sadrzaj>
      <item>LORENA - TRADE j.d.o.o., OIB 83799695622</item>
    </izvorni_sadrzaj>
    <derivirana_varijabla naziv="DomainObject.Predmet.ProtuStrankaListNazivFormatedOIB_1">
      <item>LORENA - TRADE j.d.o.o., OIB 83799695622</item>
    </derivirana_varijabla>
  </DomainObject.Predmet.ProtuStrankaListNazivFormatedOIB>
  <DomainObject.Predmet.OstaliListFormated>
    <izvorni_sadrzaj>
      <item>Lorena Pavlović Pavletić</item>
      <item>RATKO MIKLAUŠIĆ</item>
    </izvorni_sadrzaj>
    <derivirana_varijabla naziv="DomainObject.Predmet.OstaliListFormated_1">
      <item>Lorena Pavlović Pavletić</item>
      <item>RATKO MIKLAUŠIĆ</item>
    </derivirana_varijabla>
  </DomainObject.Predmet.OstaliListFormated>
  <DomainObject.Predmet.OstaliListFormatedOIB>
    <izvorni_sadrzaj>
      <item>Lorena Pavlović Pavletić, OIB 26579963460</item>
      <item>RATKO MIKLAUŠIĆ</item>
    </izvorni_sadrzaj>
    <derivirana_varijabla naziv="DomainObject.Predmet.OstaliListFormatedOIB_1">
      <item>Lorena Pavlović Pavletić, OIB 26579963460</item>
      <item>RATKO MIKLAUŠIĆ</item>
    </derivirana_varijabla>
  </DomainObject.Predmet.OstaliListFormatedOIB>
  <DomainObject.Predmet.OstaliListFormatedWithAdress>
    <izvorni_sadrzaj>
      <item>Lorena Pavlović Pavletić, Hreljin 22a, 51226 Hreljin</item>
      <item>RATKO MIKLAUŠIĆ</item>
    </izvorni_sadrzaj>
    <derivirana_varijabla naziv="DomainObject.Predmet.OstaliListFormatedWithAdress_1">
      <item>Lorena Pavlović Pavletić, Hreljin 22a, 51226 Hreljin</item>
      <item>RATKO MIKLAUŠIĆ</item>
    </derivirana_varijabla>
  </DomainObject.Predmet.OstaliListFormatedWithAdress>
  <DomainObject.Predmet.OstaliListFormatedWithAdressOIB>
    <izvorni_sadrzaj>
      <item>Lorena Pavlović Pavletić, OIB 26579963460, Hreljin 22a, 51226 Hreljin</item>
      <item>RATKO MIKLAUŠIĆ</item>
    </izvorni_sadrzaj>
    <derivirana_varijabla naziv="DomainObject.Predmet.OstaliListFormatedWithAdressOIB_1">
      <item>Lorena Pavlović Pavletić, OIB 26579963460, Hreljin 22a, 51226 Hreljin</item>
      <item>RATKO MIKLAUŠIĆ</item>
    </derivirana_varijabla>
  </DomainObject.Predmet.OstaliListFormatedWithAdressOIB>
  <DomainObject.Predmet.OstaliListNazivFormated>
    <izvorni_sadrzaj>
      <item>Lorena Pavlović Pavletić</item>
      <item>RATKO MIKLAUŠIĆ</item>
    </izvorni_sadrzaj>
    <derivirana_varijabla naziv="DomainObject.Predmet.OstaliListNazivFormated_1">
      <item>Lorena Pavlović Pavletić</item>
      <item>RATKO MIKLAUŠIĆ</item>
    </derivirana_varijabla>
  </DomainObject.Predmet.OstaliListNazivFormated>
  <DomainObject.Predmet.OstaliListNazivFormatedOIB>
    <izvorni_sadrzaj>
      <item>Lorena Pavlović Pavletić, OIB 26579963460</item>
      <item>RATKO MIKLAUŠIĆ</item>
    </izvorni_sadrzaj>
    <derivirana_varijabla naziv="DomainObject.Predmet.OstaliListNazivFormatedOIB_1">
      <item>Lorena Pavlović Pavletić, OIB 26579963460</item>
      <item>RATKO MIKLAUŠIĆ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 TRADE j.d.o.o.</izvorni_sadrzaj>
    <derivirana_varijabla naziv="DomainObject.Predmet.ProtustrankaIDrugi_1">LORENA -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 TRADE j.d.o.o., OIB 83799695622, Primorje 46, 51222 Bakar</izvorni_sadrzaj>
    <derivirana_varijabla naziv="DomainObject.Predmet.ProtustrankaIDrugiAdressOIB_1">LORENA - TRADE j.d.o.o., OIB 83799695622, Primorje 46,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 TRADE j.d.o.o.</item>
      <item>Lorena Pavlović Pavletić</item>
      <item>RATKO MIKLAUŠIĆ</item>
    </izvorni_sadrzaj>
    <derivirana_varijabla naziv="DomainObject.Predmet.SudioniciListNaziv_1">
      <item>FINA  Rijeka</item>
      <item>LORENA - TRADE j.d.o.o.</item>
      <item>Lorena Pavlović Pavletić</item>
      <item>RATKO MIKLAUŠIĆ</item>
    </derivirana_varijabla>
  </DomainObject.Predmet.SudioniciListNaziv>
  <DomainObject.Predmet.SudioniciListAdressOIB>
    <izvorni_sadrzaj>
      <item>FINA  Rijeka, OIB 85821130368, Frana Kurelca 8,51000 Rijeka</item>
      <item>LORENA - TRADE j.d.o.o., OIB 83799695622, Primorje 46,51222 Bakar</item>
      <item>Lorena Pavlović Pavletić, OIB 26579963460, Hreljin 22a,51226 Hreljin</item>
      <item>RATKO MIKLAUŠIĆ</item>
    </izvorni_sadrzaj>
    <derivirana_varijabla naziv="DomainObject.Predmet.SudioniciListAdressOIB_1">
      <item>FINA  Rijeka, OIB 85821130368, Frana Kurelca 8,51000 Rijeka</item>
      <item>LORENA - TRADE j.d.o.o., OIB 83799695622, Primorje 46,51222 Bakar</item>
      <item>Lorena Pavlović Pavletić, OIB 26579963460, Hreljin 22a,51226 Hreljin</item>
      <item>RATKO MIKLAUŠIĆ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83799695622</item>
      <item>, OIB 26579963460</item>
      <item>, OIB null</item>
    </izvorni_sadrzaj>
    <derivirana_varijabla naziv="DomainObject.Predmet.SudioniciListNazivOIB_1">
      <item>, OIB 85821130368</item>
      <item>, OIB 83799695622</item>
      <item>, OIB 26579963460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BF366E-C441-4099-92FD-6B978E2728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1149</properties:Words>
  <properties:Characters>6450</properties:Characters>
  <properties:Lines>136</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2016-12-21T10:06:00Z</dcterms:created>
  <dc:creator>dcmelik</dc:creator>
  <cp:lastModifiedBy>Jasna Radulović</cp:lastModifiedBy>
  <cp:lastPrinted>2016-12-21T10:00:00Z</cp:lastPrinted>
  <dcterms:modified xmlns:xsi="http://www.w3.org/2001/XMLSchema-instance" xsi:type="dcterms:W3CDTF">2016-12-21T10:07:00Z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