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c6e9" w14:paraId="971c6e9" w:rsidRDefault="00A42F20" w:rsidP="000D3FAD" w:rsidR="00051497">
      <w:pPr>
        <w:ind w:left="708"/>
        <w15:collapsed w:val="false"/>
      </w:pPr>
      <w:bookmarkStart w:name="_GoBack" w:id="0"/>
      <w:bookmarkEnd w:id="0"/>
      <w:r>
        <w:t xml:space="preserve">   </w:t>
      </w:r>
      <w:r w:rsidR="00051497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785B34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</w:t>
      </w:r>
      <w:r w:rsidR="00785B34">
        <w:t>4220/15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785B34" w:rsidR="00785B34">
      <w:pPr>
        <w:jc w:val="both"/>
      </w:pPr>
      <w:r w:rsidRPr="00010102">
        <w:tab/>
      </w:r>
      <w:r w:rsidR="00785B34">
        <w:t xml:space="preserve">Trgovački sud u Zagrebu, po sucu Maji Hilje, u stečajnom predmetu povodom zahtjeva FINANCIJSKE AGENCIJE, za provedbu skraćenog stečajnog postupka nad dužnikom MARITIM d.o.o. za proizvodnju, trgovinu i usluge, Zagreb, Hercegovačka 5, OIB: 36969039858, dana 15. veljače 2016., </w:t>
      </w:r>
    </w:p>
    <w:p w:rsidRDefault="00785B34" w:rsidP="00785B34" w:rsidR="00785B34">
      <w:pPr>
        <w:jc w:val="both"/>
      </w:pP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785B34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785B34">
        <w:t>30. listopada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785B34">
        <w:t>MARITIM d.o.o. za proizvodnju, trgovinu i usluge, Zagreb, Hercegovačka 5, OIB: 36969039858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785B34" w:rsidR="008A5F15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429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785B34">
        <w:t>MARITIM d.o.o. za proizvodnju, trgovinu i usluge, Zagreb, Hercegovačka 5, OIB: 36969039858</w:t>
      </w:r>
      <w:r>
        <w:t>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785B34" w:rsidR="00051497">
      <w:pPr>
        <w:ind w:firstLine="708"/>
        <w:jc w:val="both"/>
      </w:pPr>
      <w:r>
        <w:t xml:space="preserve">Iz </w:t>
      </w:r>
      <w:r w:rsidR="00785B34">
        <w:t>obavijesti</w:t>
      </w:r>
      <w:r>
        <w:t xml:space="preserve"> podnositelja zahtjeva od </w:t>
      </w:r>
      <w:r w:rsidR="00785B34">
        <w:t>5. veljače 2016</w:t>
      </w:r>
      <w:r>
        <w:t xml:space="preserve">. (list </w:t>
      </w:r>
      <w:r w:rsidR="00785B34">
        <w:t>9</w:t>
      </w:r>
      <w:r>
        <w:t xml:space="preserve"> spisa) proizlazi da je </w:t>
      </w:r>
      <w:r w:rsidR="00785B34">
        <w:t>je dužnik MARITIM d.o.o. za proizvodnju, trgovinu i usluge, Zagreb, Hercegovačka 5, OIB: 36969039858 brisan s Popisa pravnih osoba koje na dan 1. rujna 2015. imaju 120 i više dana neprekinute blokade.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785B34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785B34">
        <w:t>15</w:t>
      </w:r>
      <w:r w:rsidR="000D3FAD">
        <w:t>. veljače 2016</w:t>
      </w:r>
      <w:r w:rsidRPr="00A42F20">
        <w:t>.</w:t>
      </w: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790468" w:rsidR="00790468">
      <w:pPr>
        <w:numPr>
          <w:ilvl w:val="0"/>
          <w:numId w:val="1"/>
        </w:numPr>
      </w:pPr>
      <w:r w:rsidRPr="008A5F15">
        <w:t>e-oglasna ploča – 15 dana</w:t>
      </w:r>
    </w:p>
    <w:p w:rsidRDefault="00785B34" w:rsidP="00790468" w:rsidR="00785B34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D3FAD"/>
    <w:rsid w:val="00471F1E"/>
    <w:rsid w:val="006F1C31"/>
    <w:rsid w:val="00701507"/>
    <w:rsid w:val="00785B34"/>
    <w:rsid w:val="00790468"/>
    <w:rsid w:val="008A5F15"/>
    <w:rsid w:val="00A42F20"/>
    <w:rsid w:val="00BD4BA1"/>
    <w:rsid w:val="00D42F06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4220</izvorni_sadrzaj>
    <derivirana_varijabla naziv="DomainObject.Predmet.Broj_1">4220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St-4220/2015</izvorni_sadrzaj>
    <derivirana_varijabla naziv="DomainObject.Predmet.OznakaBroj_1">St-4220/2015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MARITIM d.o.o. za proizvodnju, trgovinu i usluge</izvorni_sadrzaj>
    <derivirana_varijabla naziv="DomainObject.Predmet.ProtustrankaFormated_1">  MARITIM d.o.o. za proizvodnju, trgovinu i usluge</derivirana_varijabla>
  </DomainObject.Predmet.ProtustrankaFormated>
  <DomainObject.Predmet.ProtustrankaFormatedOIB>
    <izvorni_sadrzaj>  MARITIM d.o.o. za proizvodnju, trgovinu i usluge, OIB 36969039858</izvorni_sadrzaj>
    <derivirana_varijabla naziv="DomainObject.Predmet.ProtustrankaFormatedOIB_1">  MARITIM d.o.o. za proizvodnju, trgovinu i usluge, OIB 36969039858</derivirana_varijabla>
  </DomainObject.Predmet.ProtustrankaFormatedOIB>
  <DomainObject.Predmet.ProtustrankaFormatedWithAdress>
    <izvorni_sadrzaj> MARITIM d.o.o. za proizvodnju, trgovinu i usluge, Hercegovačka 5, 10000 Zagreb</izvorni_sadrzaj>
    <derivirana_varijabla naziv="DomainObject.Predmet.ProtustrankaFormatedWithAdress_1"> MARITIM d.o.o. za proizvodnju, trgovinu i usluge, Hercegovačka 5, 10000 Zagreb</derivirana_varijabla>
  </DomainObject.Predmet.ProtustrankaFormatedWithAdress>
  <DomainObject.Predmet.ProtustrankaFormatedWithAdressOIB>
    <izvorni_sadrzaj> MARITIM d.o.o. za proizvodnju, trgovinu i usluge, OIB 36969039858, Hercegovačka 5, 10000 Zagreb</izvorni_sadrzaj>
    <derivirana_varijabla naziv="DomainObject.Predmet.ProtustrankaFormatedWithAdressOIB_1"> MARITIM d.o.o. za proizvodnju, trgovinu i usluge, OIB 36969039858, Hercegovačka 5, 10000 Zagreb</derivirana_varijabla>
  </DomainObject.Predmet.ProtustrankaFormatedWithAdressOIB>
  <DomainObject.Predmet.ProtustrankaWithAdress>
    <izvorni_sadrzaj>MARITIM d.o.o. za proizvodnju, trgovinu i usluge Hercegovačka 5, 10000 Zagreb</izvorni_sadrzaj>
    <derivirana_varijabla naziv="DomainObject.Predmet.ProtustrankaWithAdress_1">MARITIM d.o.o. za proizvodnju, trgovinu i usluge Hercegovačka 5, 10000 Zagreb</derivirana_varijabla>
  </DomainObject.Predmet.ProtustrankaWithAdress>
  <DomainObject.Predmet.ProtustrankaWithAdressOIB>
    <izvorni_sadrzaj>MARITIM d.o.o. za proizvodnju, trgovinu i usluge, OIB 36969039858, Hercegovačka 5, 10000 Zagreb</izvorni_sadrzaj>
    <derivirana_varijabla naziv="DomainObject.Predmet.ProtustrankaWithAdressOIB_1">MARITIM d.o.o. za proizvodnju, trgovinu i usluge, OIB 36969039858, Hercegovačka 5, 10000 Zagreb</derivirana_varijabla>
  </DomainObject.Predmet.ProtustrankaWithAdressOIB>
  <DomainObject.Predmet.ProtustrankaNazivFormated>
    <izvorni_sadrzaj>MARITIM d.o.o. za proizvodnju, trgovinu i usluge</izvorni_sadrzaj>
    <derivirana_varijabla naziv="DomainObject.Predmet.ProtustrankaNazivFormated_1">MARITIM d.o.o. za proizvodnju, trgovinu i usluge</derivirana_varijabla>
  </DomainObject.Predmet.ProtustrankaNazivFormated>
  <DomainObject.Predmet.ProtustrankaNazivFormatedOIB>
    <izvorni_sadrzaj>MARITIM d.o.o. za proizvodnju, trgovinu i usluge, OIB 36969039858</izvorni_sadrzaj>
    <derivirana_varijabla naziv="DomainObject.Predmet.ProtustrankaNazivFormatedOIB_1">MARITIM d.o.o. za proizvodnju, trgovinu i usluge, OIB 36969039858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MARITIM d.o.o. za proizvodnju, trgovinu i usluge</item>
    </izvorni_sadrzaj>
    <derivirana_varijabla naziv="DomainObject.Predmet.ProtuStrankaListFormated_1">
      <item>MARITIM d.o.o. za proizvodnju, trgovinu i usluge</item>
    </derivirana_varijabla>
  </DomainObject.Predmet.ProtuStrankaListFormated>
  <DomainObject.Predmet.ProtuStrankaListFormatedOIB>
    <izvorni_sadrzaj>
      <item>MARITIM d.o.o. za proizvodnju, trgovinu i usluge, OIB 36969039858</item>
    </izvorni_sadrzaj>
    <derivirana_varijabla naziv="DomainObject.Predmet.ProtuStrankaListFormatedOIB_1">
      <item>MARITIM d.o.o. za proizvodnju, trgovinu i usluge, OIB 36969039858</item>
    </derivirana_varijabla>
  </DomainObject.Predmet.ProtuStrankaListFormatedOIB>
  <DomainObject.Predmet.ProtuStrankaListFormatedWithAdress>
    <izvorni_sadrzaj>
      <item>MARITIM d.o.o. za proizvodnju, trgovinu i usluge, Hercegovačka 5, 10000 Zagreb</item>
    </izvorni_sadrzaj>
    <derivirana_varijabla naziv="DomainObject.Predmet.ProtuStrankaListFormatedWithAdress_1">
      <item>MARITIM d.o.o. za proizvodnju, trgovinu i usluge, Hercegovačka 5, 10000 Zagreb</item>
    </derivirana_varijabla>
  </DomainObject.Predmet.ProtuStrankaListFormatedWithAdress>
  <DomainObject.Predmet.ProtuStrankaListFormatedWithAdressOIB>
    <izvorni_sadrzaj>
      <item>MARITIM d.o.o. za proizvodnju, trgovinu i usluge, OIB 36969039858, Hercegovačka 5, 10000 Zagreb</item>
    </izvorni_sadrzaj>
    <derivirana_varijabla naziv="DomainObject.Predmet.ProtuStrankaListFormatedWithAdressOIB_1">
      <item>MARITIM d.o.o. za proizvodnju, trgovinu i usluge, OIB 36969039858, Hercegovačka 5, 10000 Zagreb</item>
    </derivirana_varijabla>
  </DomainObject.Predmet.ProtuStrankaListFormatedWithAdressOIB>
  <DomainObject.Predmet.ProtuStrankaListNazivFormated>
    <izvorni_sadrzaj>
      <item>MARITIM d.o.o. za proizvodnju, trgovinu i usluge</item>
    </izvorni_sadrzaj>
    <derivirana_varijabla naziv="DomainObject.Predmet.ProtuStrankaListNazivFormated_1">
      <item>MARITIM d.o.o. za proizvodnju, trgovinu i usluge</item>
    </derivirana_varijabla>
  </DomainObject.Predmet.ProtuStrankaListNazivFormated>
  <DomainObject.Predmet.ProtuStrankaListNazivFormatedOIB>
    <izvorni_sadrzaj>
      <item>MARITIM d.o.o. za proizvodnju, trgovinu i usluge, OIB 36969039858</item>
    </izvorni_sadrzaj>
    <derivirana_varijabla naziv="DomainObject.Predmet.ProtuStrankaListNazivFormatedOIB_1">
      <item>MARITIM d.o.o. za proizvodnju, trgovinu i usluge, OIB 36969039858</item>
    </derivirana_varijabla>
  </DomainObject.Predmet.ProtuStrankaListNazivFormatedOIB>
  <DomainObject.Predmet.OstaliListFormated>
    <izvorni_sadrzaj>
      <item>Alan Smojver</item>
    </izvorni_sadrzaj>
    <derivirana_varijabla naziv="DomainObject.Predmet.OstaliListFormated_1">
      <item>Alan Smojver</item>
    </derivirana_varijabla>
  </DomainObject.Predmet.OstaliListFormated>
  <DomainObject.Predmet.OstaliListFormatedOIB>
    <izvorni_sadrzaj>
      <item>Alan Smojver, OIB 79840518792</item>
    </izvorni_sadrzaj>
    <derivirana_varijabla naziv="DomainObject.Predmet.OstaliListFormatedOIB_1">
      <item>Alan Smojver, OIB 79840518792</item>
    </derivirana_varijabla>
  </DomainObject.Predmet.OstaliListFormatedOIB>
  <DomainObject.Predmet.OstaliListFormatedWithAdress>
    <izvorni_sadrzaj>
      <item>Alan Smojver</item>
    </izvorni_sadrzaj>
    <derivirana_varijabla naziv="DomainObject.Predmet.OstaliListFormatedWithAdress_1">
      <item>Alan Smojver</item>
    </derivirana_varijabla>
  </DomainObject.Predmet.OstaliListFormatedWithAdress>
  <DomainObject.Predmet.OstaliListFormatedWithAdressOIB>
    <izvorni_sadrzaj>
      <item>Alan Smojver, OIB 79840518792</item>
    </izvorni_sadrzaj>
    <derivirana_varijabla naziv="DomainObject.Predmet.OstaliListFormatedWithAdressOIB_1">
      <item>Alan Smojver, OIB 79840518792</item>
    </derivirana_varijabla>
  </DomainObject.Predmet.OstaliListFormatedWithAdressOIB>
  <DomainObject.Predmet.OstaliListNazivFormated>
    <izvorni_sadrzaj>
      <item>Alan Smojver</item>
    </izvorni_sadrzaj>
    <derivirana_varijabla naziv="DomainObject.Predmet.OstaliListNazivFormated_1">
      <item>Alan Smojver</item>
    </derivirana_varijabla>
  </DomainObject.Predmet.OstaliListNazivFormated>
  <DomainObject.Predmet.OstaliListNazivFormatedOIB>
    <izvorni_sadrzaj>
      <item>Alan Smojver, OIB 79840518792</item>
    </izvorni_sadrzaj>
    <derivirana_varijabla naziv="DomainObject.Predmet.OstaliListNazivFormatedOIB_1">
      <item>Alan Smojver, OIB 79840518792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MARITIM d.o.o. za proizvodnju, trgovinu i usluge</izvorni_sadrzaj>
    <derivirana_varijabla naziv="DomainObject.Predmet.ProtustrankaIDrugi_1">MARITIM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MARITIM d.o.o. za proizvodnju, trgovinu i usluge, OIB 36969039858, Hercegovačka 5, 10000 Zagreb</izvorni_sadrzaj>
    <derivirana_varijabla naziv="DomainObject.Predmet.ProtustrankaIDrugiAdressOIB_1">MARITIM d.o.o. za proizvodnju, trgovinu i usluge, OIB 36969039858,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MARITIM d.o.o. za proizvodnju, trgovinu i usluge</item>
      <item>Alan Smojver</item>
    </izvorni_sadrzaj>
    <derivirana_varijabla naziv="DomainObject.Predmet.SudioniciListNaziv_1">
      <item>FINA Regionalni centar Zagreb</item>
      <item>MARITIM d.o.o. za proizvodnju, trgovinu i usluge</item>
      <item>Alan Smojver</item>
    </derivirana_varijabla>
  </DomainObject.Predmet.SudioniciListNaziv>
  <DomainObject.Predmet.SudioniciListAdressOIB>
    <izvorni_sadrzaj>
      <item>FINA Regionalni centar Zagreb, OIB 85821130368, Trg svibanjskih žrtava 1995. 1,10000 Zagreb</item>
      <item>MARITIM d.o.o. za proizvodnju, trgovinu i usluge, OIB 36969039858, Hercegovačka 5,10000 Zagreb</item>
      <item>Alan Smojver, OIB 79840518792</item>
    </izvorni_sadrzaj>
    <derivirana_varijabla naziv="DomainObject.Predmet.SudioniciListAdressOIB_1">
      <item>FINA Regionalni centar Zagreb, OIB 85821130368, Trg svibanjskih žrtava 1995. 1,10000 Zagreb</item>
      <item>MARITIM d.o.o. za proizvodnju, trgovinu i usluge, OIB 36969039858, Hercegovačka 5,10000 Zagreb</item>
      <item>Alan Smojver, OIB 79840518792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36969039858</item>
      <item>, OIB 79840518792</item>
    </izvorni_sadrzaj>
    <derivirana_varijabla naziv="DomainObject.Predmet.SudioniciListNazivOIB_1">
      <item>, OIB 85821130368</item>
      <item>, OIB 36969039858</item>
      <item>, OIB 79840518792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D32E7-30DE-4824-96D3-F2173F68A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1808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2016-02-15T10:38:00Z</dcterms:created>
  <dc:creator>Maja Hilje</dc:creator>
  <cp:lastModifiedBy>Maja Hilje</cp:lastModifiedBy>
  <cp:lastPrinted>2016-02-15T10:38:00Z</cp:lastPrinted>
  <dcterms:modified xmlns:xsi="http://www.w3.org/2001/XMLSchema-instance" xsi:type="dcterms:W3CDTF">2016-02-15T10:39:00Z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