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9B30D9" w:rsidR="009B30D9" w:rsidRPr="009B30D9">
        <w:trPr>
          <w:gridAfter w:val="1"/>
          <w:wAfter w:type="dxa" w:w="284"/>
        </w:trPr>
        <w:tc>
          <w:tcPr>
            <w:tcW w:type="dxa" w:w="2943"/>
            <w:hideMark/>
          </w:tcPr>
          <w:p w:rsidRDefault="009B30D9" w:rsidP="009B30D9" w:rsidR="009B30D9" w:rsidRPr="009B30D9">
            <w:pPr>
              <w:jc w:val="center"/>
              <w:rPr>
                <w:lang w:eastAsia="en-US"/>
              </w:rPr>
            </w:pPr>
            <w:r w:rsidRPr="009B30D9">
              <w:rPr>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9B30D9" w:rsidR="009B30D9" w:rsidRPr="009B30D9">
        <w:tc>
          <w:tcPr>
            <w:tcW w:type="dxa" w:w="3227"/>
            <w:gridSpan w:val="2"/>
            <w:hideMark/>
          </w:tcPr>
          <w:p w:rsidRDefault="009B30D9" w:rsidP="009B30D9" w:rsidR="009B30D9" w:rsidRPr="009B30D9">
            <w:pPr>
              <w:jc w:val="center"/>
              <w:rPr>
                <w:rFonts w:hAnsi="Times New Roman" w:ascii="Times New Roman"/>
                <w:lang w:eastAsia="en-US"/>
              </w:rPr>
            </w:pPr>
            <w:r w:rsidRPr="009B30D9">
              <w:rPr>
                <w:rFonts w:hAnsi="Times New Roman" w:ascii="Times New Roman"/>
                <w:lang w:eastAsia="en-US"/>
              </w:rPr>
              <w:t>Republika Hrvatska</w:t>
            </w:r>
          </w:p>
          <w:p w:rsidRDefault="009B30D9" w:rsidP="009B30D9" w:rsidR="009B30D9" w:rsidRPr="009B30D9">
            <w:pPr>
              <w:jc w:val="center"/>
              <w:rPr>
                <w:rFonts w:hAnsi="Times New Roman" w:ascii="Times New Roman"/>
                <w:lang w:eastAsia="en-US"/>
              </w:rPr>
            </w:pPr>
            <w:r w:rsidRPr="009B30D9">
              <w:rPr>
                <w:rFonts w:hAnsi="Times New Roman" w:ascii="Times New Roman"/>
                <w:lang w:eastAsia="en-US"/>
              </w:rPr>
              <w:t>Trgovački sud u Zadru</w:t>
            </w:r>
          </w:p>
          <w:p w:rsidRDefault="009B30D9" w:rsidP="009B30D9" w:rsidR="009B30D9" w:rsidRPr="009B30D9">
            <w:pPr>
              <w:jc w:val="center"/>
              <w:rPr>
                <w:lang w:eastAsia="en-US"/>
              </w:rPr>
            </w:pPr>
            <w:r w:rsidRPr="009B30D9">
              <w:rPr>
                <w:rFonts w:hAnsi="Times New Roman" w:ascii="Times New Roman"/>
                <w:lang w:eastAsia="en-US"/>
              </w:rPr>
              <w:t>Zadar, Dr. Franje Tuđmana 35</w:t>
            </w:r>
          </w:p>
        </w:tc>
      </w:tr>
    </w:tbl>
    <w:p w14:textId="50f25c7" w14:paraId="50f25c7" w:rsidRDefault="00386198" w:rsidP="00825537" w:rsidR="00386198" w:rsidRPr="0014237B">
      <w:pPr>
        <w:jc w:val="center"/>
        <w15:collapsed w:val="false"/>
      </w:pPr>
    </w:p>
    <w:p w:rsidRDefault="00386198" w:rsidP="00825537" w:rsidR="00386198" w:rsidRPr="0014237B">
      <w:pPr>
        <w:jc w:val="center"/>
        <w:rPr>
          <w:bCs/>
        </w:rPr>
      </w:pPr>
      <w:r w:rsidRPr="0014237B">
        <w:rPr>
          <w:bCs/>
        </w:rPr>
        <w:t xml:space="preserve">U   I M E  R E  P U B L I K E  H R V A T S K E </w:t>
      </w:r>
    </w:p>
    <w:p w:rsidRDefault="00386198" w:rsidP="00825537" w:rsidR="00386198" w:rsidRPr="0014237B">
      <w:pPr>
        <w:rPr>
          <w:bCs/>
        </w:rPr>
      </w:pPr>
    </w:p>
    <w:p w:rsidRDefault="00386198" w:rsidP="00825537" w:rsidR="00386198" w:rsidRPr="0014237B">
      <w:pPr>
        <w:jc w:val="center"/>
        <w:rPr>
          <w:bCs/>
        </w:rPr>
      </w:pPr>
      <w:r w:rsidRPr="0014237B">
        <w:rPr>
          <w:bCs/>
        </w:rPr>
        <w:t>R J E Š E N J E</w:t>
      </w:r>
    </w:p>
    <w:p w:rsidRDefault="005B5AF4" w:rsidP="00825537" w:rsidR="005B5AF4" w:rsidRPr="0014237B"/>
    <w:p w:rsidRDefault="005B5AF4" w:rsidP="00FE31A6" w:rsidR="00AE4BC6">
      <w:pPr>
        <w:ind w:firstLine="708"/>
        <w:jc w:val="both"/>
      </w:pPr>
      <w:r w:rsidRPr="0014237B">
        <w:t xml:space="preserve">Trgovački sud u Zadru, </w:t>
      </w:r>
      <w:r w:rsidR="000E4FA2" w:rsidRPr="0014237B">
        <w:t xml:space="preserve">po sutkinji Ani Markač, </w:t>
      </w:r>
      <w:r w:rsidR="00B26D55" w:rsidRPr="0014237B">
        <w:t>povodom prijedloga za otvaranje stečajnoga postupka</w:t>
      </w:r>
      <w:r w:rsidR="00F615B5" w:rsidRPr="0014237B">
        <w:t xml:space="preserve"> </w:t>
      </w:r>
      <w:r w:rsidR="00AE4BC6" w:rsidRPr="0014237B">
        <w:t>nad dužnikom</w:t>
      </w:r>
      <w:r w:rsidR="0014237B">
        <w:t xml:space="preserve"> </w:t>
      </w:r>
      <w:r w:rsidR="0014237B">
        <w:rPr>
          <w:lang w:val="en-AU"/>
        </w:rPr>
        <w:t xml:space="preserve">ZADARSKA PRIVATNA GIMNAZIJA </w:t>
      </w:r>
      <w:r w:rsidR="0014237B">
        <w:t>S PRAVOM JAVNOSTI</w:t>
      </w:r>
      <w:r w:rsidR="0014237B">
        <w:rPr>
          <w:lang w:val="en-AU"/>
        </w:rPr>
        <w:t xml:space="preserve">, </w:t>
      </w:r>
      <w:proofErr w:type="spellStart"/>
      <w:r w:rsidR="0014237B">
        <w:rPr>
          <w:lang w:val="en-AU"/>
        </w:rPr>
        <w:t>Zadar</w:t>
      </w:r>
      <w:proofErr w:type="spellEnd"/>
      <w:r w:rsidR="0014237B">
        <w:rPr>
          <w:lang w:val="en-AU"/>
        </w:rPr>
        <w:t xml:space="preserve">, </w:t>
      </w:r>
      <w:proofErr w:type="spellStart"/>
      <w:r w:rsidR="0014237B">
        <w:rPr>
          <w:lang w:val="en-AU"/>
        </w:rPr>
        <w:t>Splitska</w:t>
      </w:r>
      <w:proofErr w:type="spellEnd"/>
      <w:r w:rsidR="0014237B">
        <w:rPr>
          <w:lang w:val="en-AU"/>
        </w:rPr>
        <w:t xml:space="preserve"> </w:t>
      </w:r>
      <w:proofErr w:type="spellStart"/>
      <w:r w:rsidR="0014237B">
        <w:rPr>
          <w:lang w:val="en-AU"/>
        </w:rPr>
        <w:t>ulica</w:t>
      </w:r>
      <w:proofErr w:type="spellEnd"/>
      <w:r w:rsidR="0014237B">
        <w:rPr>
          <w:lang w:val="en-AU"/>
        </w:rPr>
        <w:t xml:space="preserve"> 1, OIB:13265301756</w:t>
      </w:r>
      <w:r w:rsidR="00875C9F" w:rsidRPr="0014237B">
        <w:t xml:space="preserve">, </w:t>
      </w:r>
      <w:r w:rsidR="00AE4BC6" w:rsidRPr="0014237B">
        <w:t>sukladno</w:t>
      </w:r>
      <w:r w:rsidR="00386198" w:rsidRPr="0014237B">
        <w:t xml:space="preserve"> čl. </w:t>
      </w:r>
      <w:r w:rsidR="006104B9" w:rsidRPr="0014237B">
        <w:t>132</w:t>
      </w:r>
      <w:r w:rsidR="00386198" w:rsidRPr="0014237B">
        <w:t>.</w:t>
      </w:r>
      <w:r w:rsidR="006104B9" w:rsidRPr="0014237B">
        <w:t xml:space="preserve"> st. 2.</w:t>
      </w:r>
      <w:r w:rsidR="00386198" w:rsidRPr="0014237B">
        <w:t xml:space="preserve"> Stečajnog zakona (Narodne novine br. </w:t>
      </w:r>
      <w:r w:rsidR="006104B9" w:rsidRPr="0014237B">
        <w:t>71/15</w:t>
      </w:r>
      <w:r w:rsidR="00C42D47">
        <w:t>, nadalje SZ</w:t>
      </w:r>
      <w:r w:rsidR="00386198" w:rsidRPr="0014237B">
        <w:t xml:space="preserve">), dana </w:t>
      </w:r>
      <w:r w:rsidR="0014237B">
        <w:t xml:space="preserve">20. studenog </w:t>
      </w:r>
      <w:r w:rsidR="00875C9F" w:rsidRPr="0014237B">
        <w:t>2017.</w:t>
      </w:r>
      <w:r w:rsidR="000A1F5A" w:rsidRPr="0014237B">
        <w:t>,</w:t>
      </w:r>
    </w:p>
    <w:p w:rsidRDefault="0014237B" w:rsidP="00FE31A6" w:rsidR="0014237B" w:rsidRPr="0014237B">
      <w:pPr>
        <w:ind w:firstLine="708"/>
        <w:jc w:val="both"/>
      </w:pPr>
    </w:p>
    <w:p w:rsidRDefault="00386198" w:rsidP="00825537" w:rsidR="00386198" w:rsidRPr="0014237B">
      <w:pPr>
        <w:jc w:val="center"/>
      </w:pPr>
      <w:r w:rsidRPr="0014237B">
        <w:t>r i j e š i o  j e</w:t>
      </w:r>
    </w:p>
    <w:p w:rsidRDefault="00386198" w:rsidP="00825537" w:rsidR="00386198" w:rsidRPr="00FE31A6">
      <w:pPr>
        <w:jc w:val="both"/>
      </w:pPr>
    </w:p>
    <w:p w:rsidRDefault="00654A2D" w:rsidP="00654A2D" w:rsidR="00654A2D" w:rsidRPr="00FE31A6">
      <w:pPr>
        <w:jc w:val="both"/>
      </w:pPr>
      <w:r w:rsidRPr="00FE31A6">
        <w:t>I.</w:t>
      </w:r>
      <w:r w:rsidRPr="00FE31A6">
        <w:tab/>
      </w:r>
      <w:r w:rsidR="00386198" w:rsidRPr="00FE31A6">
        <w:t>Otvara se stečajni postupak nad stečajnim dužnikom</w:t>
      </w:r>
      <w:r w:rsidR="00F33EAC">
        <w:t xml:space="preserve"> </w:t>
      </w:r>
      <w:r w:rsidR="00F33EAC">
        <w:rPr>
          <w:lang w:val="en-AU"/>
        </w:rPr>
        <w:t xml:space="preserve">ZADARSKA PRIVATNA GIMNAZIJA </w:t>
      </w:r>
      <w:r w:rsidR="00F33EAC">
        <w:t>S PRAVOM JAVNOSTI</w:t>
      </w:r>
      <w:r w:rsidR="00F33EAC">
        <w:rPr>
          <w:lang w:val="en-AU"/>
        </w:rPr>
        <w:t xml:space="preserve">, </w:t>
      </w:r>
      <w:proofErr w:type="spellStart"/>
      <w:r w:rsidR="00F33EAC">
        <w:rPr>
          <w:lang w:val="en-AU"/>
        </w:rPr>
        <w:t>Zadar</w:t>
      </w:r>
      <w:proofErr w:type="spellEnd"/>
      <w:r w:rsidR="00F33EAC">
        <w:rPr>
          <w:lang w:val="en-AU"/>
        </w:rPr>
        <w:t xml:space="preserve">, </w:t>
      </w:r>
      <w:proofErr w:type="spellStart"/>
      <w:r w:rsidR="00F33EAC">
        <w:rPr>
          <w:lang w:val="en-AU"/>
        </w:rPr>
        <w:t>Splitska</w:t>
      </w:r>
      <w:proofErr w:type="spellEnd"/>
      <w:r w:rsidR="00F33EAC">
        <w:rPr>
          <w:lang w:val="en-AU"/>
        </w:rPr>
        <w:t xml:space="preserve"> </w:t>
      </w:r>
      <w:proofErr w:type="spellStart"/>
      <w:r w:rsidR="00F33EAC">
        <w:rPr>
          <w:lang w:val="en-AU"/>
        </w:rPr>
        <w:t>ulica</w:t>
      </w:r>
      <w:proofErr w:type="spellEnd"/>
      <w:r w:rsidR="00F33EAC">
        <w:rPr>
          <w:lang w:val="en-AU"/>
        </w:rPr>
        <w:t xml:space="preserve"> 1, OIB:13265301756</w:t>
      </w:r>
      <w:r w:rsidR="00875C9F" w:rsidRPr="00FE31A6">
        <w:t xml:space="preserve">, </w:t>
      </w:r>
      <w:r w:rsidRPr="00FE31A6">
        <w:t xml:space="preserve">s danom </w:t>
      </w:r>
      <w:r w:rsidR="00F33EAC">
        <w:t xml:space="preserve">20. studenog </w:t>
      </w:r>
      <w:r w:rsidRPr="00FE31A6">
        <w:t>201</w:t>
      </w:r>
      <w:r w:rsidR="005142EA" w:rsidRPr="00FE31A6">
        <w:t>7</w:t>
      </w:r>
      <w:r w:rsidR="0090177B" w:rsidRPr="00FE31A6">
        <w:t xml:space="preserve">. u </w:t>
      </w:r>
      <w:r w:rsidR="00F33EAC">
        <w:t>15</w:t>
      </w:r>
      <w:r w:rsidR="00875C9F" w:rsidRPr="00FE31A6">
        <w:t>,</w:t>
      </w:r>
      <w:r w:rsidR="001915B2">
        <w:t>1</w:t>
      </w:r>
      <w:r w:rsidR="00FE31A6">
        <w:t xml:space="preserve">0 </w:t>
      </w:r>
      <w:r w:rsidRPr="00FE31A6">
        <w:rPr>
          <w:bCs/>
        </w:rPr>
        <w:t>sati kada</w:t>
      </w:r>
      <w:r w:rsidRPr="00FE31A6">
        <w:t xml:space="preserve"> će se ovo rješenje objaviti na mrežnoj stranici e-Oglasna ploča sudova. </w:t>
      </w:r>
    </w:p>
    <w:p w:rsidRDefault="00654A2D" w:rsidP="00F1126F" w:rsidR="00654A2D" w:rsidRPr="00FE31A6">
      <w:pPr>
        <w:ind w:hanging="709" w:left="709"/>
        <w:jc w:val="both"/>
      </w:pPr>
    </w:p>
    <w:p w:rsidRDefault="00654A2D" w:rsidP="00F33EAC" w:rsidR="00F33EAC">
      <w:pPr>
        <w:jc w:val="both"/>
        <w:rPr>
          <w:rFonts w:cstheme="majorBidi" w:hAnsiTheme="majorBidi" w:asciiTheme="majorBidi"/>
        </w:rPr>
      </w:pPr>
      <w:r w:rsidRPr="00FE31A6">
        <w:t>II.</w:t>
      </w:r>
      <w:r w:rsidRPr="00FE31A6">
        <w:tab/>
      </w:r>
      <w:r w:rsidR="007E2972" w:rsidRPr="00FE31A6">
        <w:t xml:space="preserve">Stečajnim upraviteljem dužnika imenuje se </w:t>
      </w:r>
      <w:r w:rsidR="00F33EAC">
        <w:rPr>
          <w:rFonts w:cstheme="majorBidi" w:hAnsiTheme="majorBidi" w:asciiTheme="majorBidi"/>
        </w:rPr>
        <w:t xml:space="preserve">Ankica </w:t>
      </w:r>
      <w:proofErr w:type="spellStart"/>
      <w:r w:rsidR="00F33EAC">
        <w:rPr>
          <w:rFonts w:cstheme="majorBidi" w:hAnsiTheme="majorBidi" w:asciiTheme="majorBidi"/>
        </w:rPr>
        <w:t>Čenić</w:t>
      </w:r>
      <w:proofErr w:type="spellEnd"/>
      <w:r w:rsidR="00F33EAC">
        <w:rPr>
          <w:rFonts w:cstheme="majorBidi" w:hAnsiTheme="majorBidi" w:asciiTheme="majorBidi"/>
        </w:rPr>
        <w:t xml:space="preserve"> i</w:t>
      </w:r>
      <w:r w:rsidR="00F33EAC" w:rsidRPr="00E04402">
        <w:rPr>
          <w:rFonts w:cstheme="majorBidi" w:hAnsiTheme="majorBidi" w:asciiTheme="majorBidi"/>
        </w:rPr>
        <w:t xml:space="preserve">z Split, </w:t>
      </w:r>
      <w:proofErr w:type="spellStart"/>
      <w:r w:rsidR="00F33EAC" w:rsidRPr="00E04402">
        <w:rPr>
          <w:rFonts w:cstheme="majorBidi" w:hAnsiTheme="majorBidi" w:asciiTheme="majorBidi"/>
        </w:rPr>
        <w:t>Pupačićeva</w:t>
      </w:r>
      <w:proofErr w:type="spellEnd"/>
      <w:r w:rsidR="00F33EAC" w:rsidRPr="00E04402">
        <w:rPr>
          <w:rFonts w:cstheme="majorBidi" w:hAnsiTheme="majorBidi" w:asciiTheme="majorBidi"/>
        </w:rPr>
        <w:t xml:space="preserve"> 1</w:t>
      </w:r>
      <w:r w:rsidR="00F33EAC">
        <w:rPr>
          <w:rFonts w:cstheme="majorBidi" w:hAnsiTheme="majorBidi" w:asciiTheme="majorBidi"/>
        </w:rPr>
        <w:t xml:space="preserve">, </w:t>
      </w:r>
      <w:r w:rsidR="00F33EAC" w:rsidRPr="00E04402">
        <w:rPr>
          <w:rFonts w:cstheme="majorBidi" w:hAnsiTheme="majorBidi" w:asciiTheme="majorBidi"/>
        </w:rPr>
        <w:t>OIB: 67541309757.</w:t>
      </w:r>
    </w:p>
    <w:p w:rsidRDefault="00F33EAC" w:rsidP="00F33EAC" w:rsidR="00F33EAC" w:rsidRPr="00F33EAC">
      <w:pPr>
        <w:jc w:val="both"/>
        <w:rPr>
          <w:rFonts w:cstheme="majorBidi" w:hAnsiTheme="majorBidi" w:asciiTheme="majorBidi"/>
        </w:rPr>
      </w:pPr>
    </w:p>
    <w:p w:rsidRDefault="00654A2D" w:rsidP="00013993" w:rsidR="00FE31A6">
      <w:pPr>
        <w:jc w:val="both"/>
        <w:rPr>
          <w:lang w:val="en-AU"/>
        </w:rPr>
      </w:pPr>
      <w:r w:rsidRPr="00FE31A6">
        <w:t>III.</w:t>
      </w:r>
      <w:r w:rsidRPr="00FE31A6">
        <w:tab/>
      </w:r>
      <w:r w:rsidR="00386198" w:rsidRPr="00FE31A6">
        <w:t xml:space="preserve">Zaključuje se stečajni postupak nad stečajnim dužnikom </w:t>
      </w:r>
      <w:r w:rsidR="00F33EAC">
        <w:rPr>
          <w:lang w:val="en-AU"/>
        </w:rPr>
        <w:t xml:space="preserve">ZADARSKA PRIVATNA GIMNAZIJA </w:t>
      </w:r>
      <w:r w:rsidR="00F33EAC">
        <w:t>S PRAVOM JAVNOSTI</w:t>
      </w:r>
      <w:r w:rsidR="00F33EAC">
        <w:rPr>
          <w:lang w:val="en-AU"/>
        </w:rPr>
        <w:t xml:space="preserve">, </w:t>
      </w:r>
      <w:proofErr w:type="spellStart"/>
      <w:r w:rsidR="00F33EAC">
        <w:rPr>
          <w:lang w:val="en-AU"/>
        </w:rPr>
        <w:t>Zadar</w:t>
      </w:r>
      <w:proofErr w:type="spellEnd"/>
      <w:r w:rsidR="00F33EAC">
        <w:rPr>
          <w:lang w:val="en-AU"/>
        </w:rPr>
        <w:t xml:space="preserve">, </w:t>
      </w:r>
      <w:proofErr w:type="spellStart"/>
      <w:r w:rsidR="00F33EAC">
        <w:rPr>
          <w:lang w:val="en-AU"/>
        </w:rPr>
        <w:t>Splitska</w:t>
      </w:r>
      <w:proofErr w:type="spellEnd"/>
      <w:r w:rsidR="00F33EAC">
        <w:rPr>
          <w:lang w:val="en-AU"/>
        </w:rPr>
        <w:t xml:space="preserve"> </w:t>
      </w:r>
      <w:proofErr w:type="spellStart"/>
      <w:r w:rsidR="00F33EAC">
        <w:rPr>
          <w:lang w:val="en-AU"/>
        </w:rPr>
        <w:t>ulica</w:t>
      </w:r>
      <w:proofErr w:type="spellEnd"/>
      <w:r w:rsidR="00F33EAC">
        <w:rPr>
          <w:lang w:val="en-AU"/>
        </w:rPr>
        <w:t xml:space="preserve"> 1, OIB:13265301756.</w:t>
      </w:r>
    </w:p>
    <w:p w:rsidRDefault="00F33EAC" w:rsidP="00013993" w:rsidR="00F33EAC" w:rsidRPr="00FE31A6">
      <w:pPr>
        <w:jc w:val="both"/>
      </w:pPr>
    </w:p>
    <w:p w:rsidRDefault="00386198" w:rsidP="007E2972" w:rsidR="007E2972" w:rsidRPr="00FE31A6">
      <w:pPr>
        <w:jc w:val="both"/>
      </w:pPr>
      <w:r w:rsidRPr="00FE31A6">
        <w:t>IV</w:t>
      </w:r>
      <w:r w:rsidR="00654A2D" w:rsidRPr="00FE31A6">
        <w:t>.</w:t>
      </w:r>
      <w:r w:rsidRPr="00FE31A6">
        <w:t xml:space="preserve"> </w:t>
      </w:r>
      <w:r w:rsidRPr="00FE31A6">
        <w:tab/>
      </w:r>
      <w:r w:rsidR="007E2972" w:rsidRPr="00FE31A6">
        <w:t xml:space="preserve">Dio nastalih troškova postupka isplatit će se </w:t>
      </w:r>
      <w:r w:rsidR="00F33EAC">
        <w:t xml:space="preserve">sa </w:t>
      </w:r>
      <w:proofErr w:type="spellStart"/>
      <w:r w:rsidR="00F33EAC">
        <w:t>kontovnika</w:t>
      </w:r>
      <w:proofErr w:type="spellEnd"/>
      <w:r w:rsidR="00F33EAC">
        <w:t xml:space="preserve"> predmeta St-1163/16, a dio </w:t>
      </w:r>
      <w:r w:rsidR="007E2972" w:rsidRPr="00FE31A6">
        <w:t>iz Fonda za namirenje troškova stečajnoga postupka iz članka 111. Stečajnog zakona</w:t>
      </w:r>
      <w:r w:rsidR="00B26D55" w:rsidRPr="00FE31A6">
        <w:t xml:space="preserve">. </w:t>
      </w:r>
    </w:p>
    <w:p w:rsidRDefault="00386198" w:rsidP="00013993" w:rsidR="00386198" w:rsidRPr="00FE31A6">
      <w:pPr>
        <w:jc w:val="both"/>
      </w:pPr>
    </w:p>
    <w:p w:rsidRDefault="007E2972" w:rsidP="007E2972" w:rsidR="007E2972">
      <w:pPr>
        <w:jc w:val="both"/>
      </w:pPr>
      <w:r w:rsidRPr="00FE31A6">
        <w:t>V.</w:t>
      </w:r>
      <w:r w:rsidRPr="00FE31A6">
        <w:tab/>
        <w:t>Ovo rješenje o otvaranju i zaključenju stečajnoga postupka nad dužnikom objavit će se na mrežnoj stranici e-Oglasna ploča sudova te dostaviti sudskom registru ovog suda</w:t>
      </w:r>
      <w:r w:rsidR="00B26D55" w:rsidRPr="00FE31A6">
        <w:t xml:space="preserve">, </w:t>
      </w:r>
      <w:r w:rsidRPr="00FE31A6">
        <w:t xml:space="preserve">radi provedbe upisa činjenice otvaranja stečajnoga postupka nad dužnikom, kao i po pravomoćnosti istog radi upisa činjenice zaključenja stečajnoga postupka nad dužnikom tj. brisanja istog iz sudskog registra. </w:t>
      </w:r>
    </w:p>
    <w:p w:rsidRDefault="00F33EAC" w:rsidP="007E2972" w:rsidR="00F33EAC">
      <w:pPr>
        <w:jc w:val="both"/>
      </w:pPr>
    </w:p>
    <w:p w:rsidRDefault="00F33EAC" w:rsidP="00197CCB" w:rsidR="00197CCB" w:rsidRPr="00D36AA1">
      <w:pPr>
        <w:jc w:val="both"/>
      </w:pPr>
      <w:r>
        <w:t>VI.</w:t>
      </w:r>
      <w:r>
        <w:tab/>
      </w:r>
      <w:r w:rsidR="00197CCB" w:rsidRPr="00D36AA1">
        <w:t>Nalaže se Financijskoj agenciji da naloži banci prijenos zaplijenjenog predujma u iznosu od 5.000,00 kuna na račun Trgovačkog suda u Zadru broj HR4323900011300000857, model plaćanja 05, s pozivom na broj 221-</w:t>
      </w:r>
      <w:r w:rsidR="00197CCB">
        <w:t>1163-2016.</w:t>
      </w:r>
    </w:p>
    <w:p w:rsidRDefault="00197CCB" w:rsidP="00197CCB" w:rsidR="00197CCB">
      <w:pPr>
        <w:jc w:val="both"/>
        <w:rPr>
          <w:b/>
        </w:rPr>
      </w:pPr>
    </w:p>
    <w:p w:rsidRDefault="00C42D47" w:rsidP="00197CCB" w:rsidR="00C42D47" w:rsidRPr="00FE31A6">
      <w:pPr>
        <w:jc w:val="both"/>
        <w:rPr>
          <w:b/>
        </w:rPr>
      </w:pPr>
    </w:p>
    <w:p w:rsidRDefault="00386198" w:rsidP="00825537" w:rsidR="00386198" w:rsidRPr="00FE31A6">
      <w:pPr>
        <w:ind w:hanging="705" w:left="705"/>
        <w:jc w:val="center"/>
      </w:pPr>
      <w:r w:rsidRPr="00FE31A6">
        <w:t>Obrazloženje</w:t>
      </w:r>
    </w:p>
    <w:p w:rsidRDefault="00386198" w:rsidP="00825537" w:rsidR="00386198" w:rsidRPr="00FE31A6">
      <w:pPr>
        <w:ind w:hanging="705" w:left="705"/>
        <w:jc w:val="center"/>
      </w:pPr>
    </w:p>
    <w:p w:rsidRDefault="00926183" w:rsidP="00926183" w:rsidR="00926183" w:rsidRPr="00FE31A6">
      <w:pPr>
        <w:ind w:firstLine="720"/>
        <w:jc w:val="both"/>
      </w:pPr>
      <w:r w:rsidRPr="00FE31A6">
        <w:t xml:space="preserve">Financijska agencija, RC Split, Podružnica Zadar </w:t>
      </w:r>
      <w:r w:rsidR="00C42D47">
        <w:t>dostavila je ovom s</w:t>
      </w:r>
      <w:r w:rsidRPr="00FE31A6">
        <w:t xml:space="preserve">udu prijedlog za otvaranje stečajnog postupka nad uvodno označenim stečajnim dužnikom postupajući temeljem članka 110. st. </w:t>
      </w:r>
      <w:r w:rsidR="00C76762" w:rsidRPr="00FE31A6">
        <w:t>1</w:t>
      </w:r>
      <w:r w:rsidRPr="00FE31A6">
        <w:t>. S</w:t>
      </w:r>
      <w:r w:rsidR="00C42D47">
        <w:t>Z-a</w:t>
      </w:r>
      <w:r w:rsidRPr="00FE31A6">
        <w:t xml:space="preserve">. </w:t>
      </w:r>
    </w:p>
    <w:p w:rsidRDefault="00C42D47" w:rsidP="00926183" w:rsidR="00926183" w:rsidRPr="00FE31A6">
      <w:pPr>
        <w:jc w:val="both"/>
      </w:pPr>
      <w:r>
        <w:tab/>
        <w:t>Rješenjem s</w:t>
      </w:r>
      <w:r w:rsidR="00926183" w:rsidRPr="00FE31A6">
        <w:t xml:space="preserve">uda od </w:t>
      </w:r>
      <w:r w:rsidR="00197CCB">
        <w:t xml:space="preserve">24. siječnja 2017. </w:t>
      </w:r>
      <w:r w:rsidR="00926183" w:rsidRPr="00FE31A6">
        <w:t>pokrenut je prethodni postupak nad dužnikom</w:t>
      </w:r>
      <w:r w:rsidR="00EF3D1E" w:rsidRPr="00EF3D1E">
        <w:t xml:space="preserve"> </w:t>
      </w:r>
      <w:r w:rsidR="00197CCB">
        <w:rPr>
          <w:lang w:val="en-AU"/>
        </w:rPr>
        <w:t xml:space="preserve">ZADARSKA PRIVATNA GIMNAZIJA </w:t>
      </w:r>
      <w:r w:rsidR="00197CCB">
        <w:t>S PRAVOM JAVNOSTI</w:t>
      </w:r>
      <w:r w:rsidR="00197CCB">
        <w:rPr>
          <w:lang w:val="en-AU"/>
        </w:rPr>
        <w:t xml:space="preserve">, </w:t>
      </w:r>
      <w:proofErr w:type="spellStart"/>
      <w:r w:rsidR="00197CCB">
        <w:rPr>
          <w:lang w:val="en-AU"/>
        </w:rPr>
        <w:t>Zadar</w:t>
      </w:r>
      <w:proofErr w:type="spellEnd"/>
      <w:r w:rsidR="00197CCB">
        <w:rPr>
          <w:lang w:val="en-AU"/>
        </w:rPr>
        <w:t>.</w:t>
      </w:r>
    </w:p>
    <w:p w:rsidRDefault="00926183" w:rsidP="00967C09" w:rsidR="00967C09" w:rsidRPr="00283851">
      <w:pPr>
        <w:ind w:firstLine="708"/>
        <w:jc w:val="both"/>
      </w:pPr>
      <w:r w:rsidRPr="00FE31A6">
        <w:lastRenderedPageBreak/>
        <w:t xml:space="preserve">Rješenjem od </w:t>
      </w:r>
      <w:r w:rsidR="00197CCB">
        <w:t xml:space="preserve">4. travnja 2017. </w:t>
      </w:r>
      <w:r w:rsidRPr="00FE31A6">
        <w:t xml:space="preserve">imenovan je privremeni stečajni upravitelj </w:t>
      </w:r>
      <w:r w:rsidR="00197CCB">
        <w:t xml:space="preserve">Branko </w:t>
      </w:r>
      <w:proofErr w:type="spellStart"/>
      <w:r w:rsidR="00197CCB">
        <w:t>Morić</w:t>
      </w:r>
      <w:proofErr w:type="spellEnd"/>
      <w:r w:rsidR="00197CCB">
        <w:t xml:space="preserve"> </w:t>
      </w:r>
      <w:r w:rsidRPr="00FE31A6">
        <w:t>koji je</w:t>
      </w:r>
      <w:r w:rsidR="00FE31A6">
        <w:t xml:space="preserve"> </w:t>
      </w:r>
      <w:r w:rsidR="00197CCB">
        <w:t xml:space="preserve">12. svibnja </w:t>
      </w:r>
      <w:r w:rsidR="00FE31A6">
        <w:t xml:space="preserve">2017. </w:t>
      </w:r>
      <w:r w:rsidR="00197CCB">
        <w:t>s</w:t>
      </w:r>
      <w:r w:rsidRPr="00FE31A6">
        <w:t xml:space="preserve">udu </w:t>
      </w:r>
      <w:r w:rsidR="00967C09">
        <w:t xml:space="preserve">dostavio izvješće </w:t>
      </w:r>
      <w:r w:rsidR="00967C09" w:rsidRPr="00283851">
        <w:t xml:space="preserve">u kojem </w:t>
      </w:r>
      <w:r w:rsidR="00967C09">
        <w:t xml:space="preserve">navodi </w:t>
      </w:r>
      <w:r w:rsidR="00967C09" w:rsidRPr="00283851">
        <w:t xml:space="preserve">da za otvaranje stečajnog postupka na strani uvodno označenog dužnika postoje stečajni razlozi utvrđeni člankom 5. Stečajnog zakona, a to su nesposobnost za plaćanje i prezaduženost, </w:t>
      </w:r>
      <w:r w:rsidR="00967C09">
        <w:t>dužnik</w:t>
      </w:r>
      <w:r w:rsidR="00967C09" w:rsidRPr="00283851">
        <w:t xml:space="preserve"> da nema unovčive materijalne imovine dok da su potraživanja istog nenaplativa</w:t>
      </w:r>
      <w:r w:rsidR="00967C09">
        <w:t>, slijedom čega je S</w:t>
      </w:r>
      <w:r w:rsidR="00967C09" w:rsidRPr="00283851">
        <w:t xml:space="preserve">udu predložio postupanje sukladno odredbi čl. 132. </w:t>
      </w:r>
      <w:r w:rsidR="00967C09">
        <w:t xml:space="preserve">st. 1. i 2. </w:t>
      </w:r>
      <w:r w:rsidR="00967C09" w:rsidRPr="00283851">
        <w:t>Stečajnog zakona</w:t>
      </w:r>
      <w:r w:rsidR="00967C09">
        <w:t xml:space="preserve">. Predložio je da </w:t>
      </w:r>
      <w:r w:rsidR="00967C09" w:rsidRPr="00283851">
        <w:t xml:space="preserve">se vjerovnici solidarno pozovu na uplatu predujma za pokriće troškova stečajnog postupka, u iznosu od 34.145,00 kn, od čega se iznos od 145,00 kn odnosi na izradu pečata, iznos od 6.000,00 kn na ime troškova sređivanja i zaključivanja poslovnih knjiga, iznos od 10.000,00 kn na ime nagrade privremenog stečajnog upravitelja, iznos od 500,00 kn na ime naknade banci i FINA-i, iznos od 12.000,00 kn na ime troškova knjigovodstva u nastavku postupka, iznos od 4.000,00 kn na ime troškova sređivanja i arhiviranja dokumentacije te iznos od 1.500,00 kn na ime ostalih troškova stečaja i rezerve. </w:t>
      </w:r>
    </w:p>
    <w:p w:rsidRDefault="00967C09" w:rsidP="00967C09" w:rsidR="00967C09" w:rsidRPr="00283851">
      <w:pPr>
        <w:ind w:firstLine="708"/>
        <w:jc w:val="both"/>
      </w:pPr>
      <w:r w:rsidRPr="00283851">
        <w:t xml:space="preserve">Sud je rješenjem od 5. lipnja 2017. pozvao osobe koje imaju pravni interes za provedbom stečajnog postupka nad dužnikom </w:t>
      </w:r>
      <w:r w:rsidRPr="00283851">
        <w:rPr>
          <w:lang w:val="en-AU"/>
        </w:rPr>
        <w:t xml:space="preserve">ZADARSKA PRIVATNA GIMNAZIJA </w:t>
      </w:r>
      <w:r w:rsidRPr="00283851">
        <w:t>S PRAVOM JAVNOSTI</w:t>
      </w:r>
      <w:r w:rsidRPr="00283851">
        <w:rPr>
          <w:lang w:val="en-AU"/>
        </w:rPr>
        <w:t xml:space="preserve">, </w:t>
      </w:r>
      <w:proofErr w:type="spellStart"/>
      <w:r w:rsidRPr="00283851">
        <w:rPr>
          <w:lang w:val="en-AU"/>
        </w:rPr>
        <w:t>Zadar</w:t>
      </w:r>
      <w:proofErr w:type="spellEnd"/>
      <w:r w:rsidRPr="00283851">
        <w:rPr>
          <w:lang w:val="en-AU"/>
        </w:rPr>
        <w:t xml:space="preserve">, </w:t>
      </w:r>
      <w:proofErr w:type="spellStart"/>
      <w:r w:rsidRPr="00283851">
        <w:rPr>
          <w:lang w:val="en-AU"/>
        </w:rPr>
        <w:t>Splitska</w:t>
      </w:r>
      <w:proofErr w:type="spellEnd"/>
      <w:r w:rsidRPr="00283851">
        <w:rPr>
          <w:lang w:val="en-AU"/>
        </w:rPr>
        <w:t xml:space="preserve"> </w:t>
      </w:r>
      <w:proofErr w:type="spellStart"/>
      <w:r w:rsidRPr="00283851">
        <w:rPr>
          <w:lang w:val="en-AU"/>
        </w:rPr>
        <w:t>ulica</w:t>
      </w:r>
      <w:proofErr w:type="spellEnd"/>
      <w:r w:rsidRPr="00283851">
        <w:rPr>
          <w:lang w:val="en-AU"/>
        </w:rPr>
        <w:t xml:space="preserve"> 1, OIB:13265301756</w:t>
      </w:r>
      <w:r w:rsidRPr="00283851">
        <w:t xml:space="preserve">, da u roku od 15 dana od isteka osmog dana od objave ovog rješenja na mrežnoj stranici e-Oglasna ploča sudova solidarno predujme iznos od 29.145,00 kn potreban za pokriće troškova vođenja stečajnog postupka nad predmetnim </w:t>
      </w:r>
      <w:r w:rsidR="00C42D47">
        <w:t>dužnikom jer da će u protivnom s</w:t>
      </w:r>
      <w:r w:rsidRPr="00283851">
        <w:t>ud donijeti rješenje o otvaranju i zaključenju stečajnog po</w:t>
      </w:r>
      <w:r w:rsidR="00C42D47">
        <w:t>stupka. Za napomenuti je da je s</w:t>
      </w:r>
      <w:r w:rsidRPr="00283851">
        <w:t>ud pozvao zainteresirane osobe na uplatu manjeg iznosa nego je to predložio stečajni upravitelj iz razloga jer je Financijska agencija sukladno odredbi čl. 112. st. 5. Stečajnog zakona na ime predujma za namirenje troškova stečajnog postupka već zaplijenila novčana sredstva u iznosu od 5.000,00 kn.</w:t>
      </w:r>
    </w:p>
    <w:p w:rsidRDefault="00C42D47" w:rsidP="00967C09" w:rsidR="00967C09" w:rsidRPr="00283851">
      <w:pPr>
        <w:ind w:firstLine="708"/>
        <w:jc w:val="both"/>
      </w:pPr>
      <w:r>
        <w:t>Protiv rješenja s</w:t>
      </w:r>
      <w:r w:rsidR="00967C09" w:rsidRPr="00283851">
        <w:t xml:space="preserve">uda od 5. lipnja 2017. žalbu je pravodobno podnio dužnik, a povodom koje žalbe je Visoki trgovački sud Republike Hrvatske rješenjem broj </w:t>
      </w:r>
      <w:proofErr w:type="spellStart"/>
      <w:r w:rsidR="00967C09" w:rsidRPr="00283851">
        <w:t>Pž</w:t>
      </w:r>
      <w:proofErr w:type="spellEnd"/>
      <w:r w:rsidR="00967C09" w:rsidRPr="00283851">
        <w:t xml:space="preserve">-4051/2017-2 od 6. srpnja 2017. ukinuo rješenje ovog </w:t>
      </w:r>
      <w:r>
        <w:t>s</w:t>
      </w:r>
      <w:r w:rsidR="00967C09" w:rsidRPr="00283851">
        <w:t>uda broj St-1163/16-19 od 5. lipnja 2017. i predmet vratio na ponovan postupak.</w:t>
      </w:r>
    </w:p>
    <w:p w:rsidRDefault="00967C09" w:rsidP="00967C09" w:rsidR="00967C09" w:rsidRPr="00283851">
      <w:pPr>
        <w:ind w:firstLine="708"/>
        <w:jc w:val="both"/>
      </w:pPr>
      <w:r w:rsidRPr="00283851">
        <w:t xml:space="preserve">Uzimajući u obzir uputu Visokog trgovačkog suda Republike Hrvatske iz </w:t>
      </w:r>
      <w:proofErr w:type="spellStart"/>
      <w:r w:rsidRPr="00283851">
        <w:t>ukidne</w:t>
      </w:r>
      <w:proofErr w:type="spellEnd"/>
      <w:r w:rsidRPr="00283851">
        <w:t xml:space="preserve"> odluke broj  </w:t>
      </w:r>
      <w:proofErr w:type="spellStart"/>
      <w:r w:rsidRPr="00283851">
        <w:t>Pž</w:t>
      </w:r>
      <w:proofErr w:type="spellEnd"/>
      <w:r w:rsidRPr="00283851">
        <w:t>-4</w:t>
      </w:r>
      <w:r w:rsidR="00C42D47">
        <w:t>051/2017-2 od 6. srpnja 2017., s</w:t>
      </w:r>
      <w:r w:rsidRPr="00283851">
        <w:t xml:space="preserve">ud je zaključkom od 31. srpnja 2017. pozvao privremenog stečajnog upravitelja da u roku od 15 (petnaest) dana od dana dostave navedenog zaključka, dostaviti u spis novo izvješće o tijeku prethodnog stečajnog postupka nad dužnikom </w:t>
      </w:r>
      <w:r w:rsidRPr="00283851">
        <w:rPr>
          <w:lang w:val="en-AU"/>
        </w:rPr>
        <w:t xml:space="preserve">ZADARSKA PRIVATNA GIMNAZIJA </w:t>
      </w:r>
      <w:r w:rsidRPr="00283851">
        <w:t>S PRAVOM JAVNOSTI</w:t>
      </w:r>
      <w:r w:rsidRPr="00283851">
        <w:rPr>
          <w:lang w:val="en-AU"/>
        </w:rPr>
        <w:t xml:space="preserve">, </w:t>
      </w:r>
      <w:proofErr w:type="spellStart"/>
      <w:r w:rsidRPr="00283851">
        <w:rPr>
          <w:lang w:val="en-AU"/>
        </w:rPr>
        <w:t>Zadar</w:t>
      </w:r>
      <w:proofErr w:type="spellEnd"/>
      <w:r w:rsidRPr="00283851">
        <w:rPr>
          <w:lang w:val="en-AU"/>
        </w:rPr>
        <w:t xml:space="preserve">, </w:t>
      </w:r>
      <w:r w:rsidRPr="00283851">
        <w:t xml:space="preserve">i stanju stečajne mase u kojem da je između ostalog potrebno decidirano navesti predvidive troškove postupka za koje da je realno očekivati da će nastati u određenom iznosu kao i razloge zašto baš u tako određenom iznosu, dakle isti je bio dužan decidirano navesti o kojoj vrsti troškova je riječ u smislu odredbe čl. 155. Stečajnog zakona, Narodne novine broj 71/15 i važeće Uredbe o kriterijima i načinu obračuna i plaćanje nagrade stečajnim upraviteljima, Narodne novine broj 105/15, naznačiti točnu visinu istih, specificirati i obrazložiti svaku pojedinu stavku troškova, te navesti konkretne razloge o tome kako je utvrdio visinu pojedinih troškova, a sve sukladno uputi iz </w:t>
      </w:r>
      <w:proofErr w:type="spellStart"/>
      <w:r w:rsidRPr="00283851">
        <w:t>ukidnog</w:t>
      </w:r>
      <w:proofErr w:type="spellEnd"/>
      <w:r w:rsidRPr="00283851">
        <w:t xml:space="preserve"> rješenje Visokog trgovačkog suda Republike Hrvatske </w:t>
      </w:r>
      <w:proofErr w:type="spellStart"/>
      <w:r w:rsidRPr="00283851">
        <w:t>posl</w:t>
      </w:r>
      <w:proofErr w:type="spellEnd"/>
      <w:r w:rsidRPr="00283851">
        <w:t xml:space="preserve">. br. </w:t>
      </w:r>
      <w:proofErr w:type="spellStart"/>
      <w:r w:rsidRPr="00283851">
        <w:t>Pž</w:t>
      </w:r>
      <w:proofErr w:type="spellEnd"/>
      <w:r w:rsidRPr="00283851">
        <w:t xml:space="preserve">-4051/17-2 od 6. srpnja 2017. </w:t>
      </w:r>
    </w:p>
    <w:p w:rsidRDefault="00967C09" w:rsidP="00967C09" w:rsidR="00967C09" w:rsidRPr="00283851">
      <w:pPr>
        <w:ind w:firstLine="709"/>
        <w:jc w:val="both"/>
      </w:pPr>
      <w:r w:rsidRPr="00283851">
        <w:t>Privremeni stečajni uprav</w:t>
      </w:r>
      <w:r w:rsidR="00C42D47">
        <w:t>itelj postupio je po zaključku s</w:t>
      </w:r>
      <w:r w:rsidRPr="00283851">
        <w:t>ud te je 4. kolovoza 2017. dostavio obrazloženo izvješće u kojem se detaljno i precizno očitovao o svakoj okolnosti bitnoj za donošenje konkretne odluke.</w:t>
      </w:r>
    </w:p>
    <w:p w:rsidRDefault="00967C09" w:rsidP="00967C09" w:rsidR="00967C09" w:rsidRPr="00283851">
      <w:pPr>
        <w:ind w:firstLine="709"/>
        <w:jc w:val="both"/>
      </w:pPr>
      <w:r w:rsidRPr="00283851">
        <w:t>Slijedom navedeno</w:t>
      </w:r>
      <w:r>
        <w:t>g</w:t>
      </w:r>
      <w:r w:rsidRPr="00283851">
        <w:t xml:space="preserve"> iz izvješća privremenog stečajnog upravitelja od 4. kolovoza 2017. proizlazi da po stanju </w:t>
      </w:r>
      <w:r>
        <w:t xml:space="preserve">u </w:t>
      </w:r>
      <w:r w:rsidRPr="00283851">
        <w:t>bilanci dužnika na dan 31.12.2016. godine dugotrajna imovina dužnika po neto knjigovodstvenoj vrijednosti da iznosi ukupno 256.859,00 kuna, od čega da  dugotrajna nematerijalna imovina 201.579,00 kuna, a dugotrajna materijalna imovina 55.280,00 kuna. Nematerijalnu imovinu da čine ulaganja izvršena u adaptaciju i uređenje tuđeg prostora i ta ulaganja u stečajnom postupku da nije realno da će se moći naplatiti.</w:t>
      </w:r>
    </w:p>
    <w:p w:rsidRDefault="00967C09" w:rsidP="00C42D47" w:rsidR="00967C09" w:rsidRPr="00283851">
      <w:pPr>
        <w:ind w:firstLine="709"/>
        <w:jc w:val="both"/>
      </w:pPr>
      <w:r w:rsidRPr="00283851">
        <w:t xml:space="preserve">Dugotrajnu materijalnu imovinu, koja ima neto knjigovodstvenu vrijednost od 55.280,00 kuna, čine predmeti stečajne mase koji da se sastoje od starog školskog namještaja i </w:t>
      </w:r>
      <w:r w:rsidRPr="00283851">
        <w:lastRenderedPageBreak/>
        <w:t>drvenarije, uglavnom otpisanog ili male vrijednosti, te računala i informatičke opreme, najvećim dijelom otpisanih, a što bi se sve vrlo teško moglo unovčiti. Dugotrajna financijska imovina iskazana u knjigovodstvu dužnika na dan 31.12.2016. godine iznosi ukupno 849.400,22 kuna a čine je dugoročni zajmovi OŠ NOVA u vrijednosti od 287.043,53 kune i dugoročni zajmovi Nikici Simiću u iznosu 562.356,68 kuna. Povrat navedenih zajmova da je regulirana ugovorom i moguća je u sukladno ugovoru i vjerojatno uz vođenje sudskih i ovršnih postupaka. Dužnikova potraživanja od kupaca iskazana u knjigovodstvu iznose 3.042.270,78 kuna, a odnose se uglavnom na potraživanja za školarinu i to u iznosu 2.941.046,58 kuna. Prema strukturi potraživanja dio da se odnosi na potraživanja iz dužeg proteklog razdoblja i dijelom je u zastari, a dio duga je za iduće razdoblje i moći će se naplatiti po ugovorenoj dinamici ako se djelatnost Gimnazije nastavi, a što znači da nije realna naplata u slučaju otvaranja stečajnog postupka i prestanka djelatnosti. Potraživanja za dane kratkoročne pozajmice OŠ NOVA da iznose 699.532,65 kuna i u slučaju otvaranja stečajnog postupka nisu naplativa jer je račun OŠ NOVA blokiran, a i pitanje je da li su ugovori o tim pozajmicama u zastari i da li su navedena potraživanja naplativa i u sudskom ili drugom postupku.</w:t>
      </w:r>
    </w:p>
    <w:p w:rsidRDefault="00967C09" w:rsidP="00967C09" w:rsidR="00967C09" w:rsidRPr="00283851">
      <w:pPr>
        <w:ind w:firstLine="708"/>
        <w:jc w:val="both"/>
      </w:pPr>
      <w:r w:rsidRPr="00283851">
        <w:t xml:space="preserve">Prema raspoloživim podacima dužnik nema vjerovnika sa </w:t>
      </w:r>
      <w:proofErr w:type="spellStart"/>
      <w:r w:rsidRPr="00283851">
        <w:t>razlučnim</w:t>
      </w:r>
      <w:proofErr w:type="spellEnd"/>
      <w:r w:rsidRPr="00283851">
        <w:t xml:space="preserve"> pravom, a također da prema raspoloživim podacima da ne postoji izlučno pravo. Troškovi stečajnog postupka i vjerovnici stečajne mase da se </w:t>
      </w:r>
      <w:r>
        <w:t>ne mogu</w:t>
      </w:r>
      <w:r w:rsidRPr="00283851">
        <w:t xml:space="preserve"> namiriti u stečajnom postupku iz unovčenja materijalne imovine, a za naplatu potraživanja i povrat danih dugoročnih i kratkoročnih zajmova da će se morati voditi sudski postupci. Privremeni stečajni upravitelj posebno je istaknuo da će u slučaju otvaranja stečajnog postupka nastati ogromni i teško rješivi problemi u vezi nastavka procesa obrazovanja sa upisanim učenicima do kraja školske godine i izdavanja svjedodžbi tim učenicima. Prema podacima ukupan broj upisanih učenika u svim razredima da je 113 učenika. Prema podacima HZMO dužnik da je na dan podnošenja prijedloga Financijske agencije imao 25 zaposlenih, a prema podacima dužnika stečajnom upravitelju 23 zaposlena. U stečajnom postupku da nema mogućnosti za namirenje stečajnih vjerovnika i diobe., a također da nema mogućnosti za namirenje troškova stečajnog postupka i obveza stečajne mase.</w:t>
      </w:r>
    </w:p>
    <w:p w:rsidRDefault="00967C09" w:rsidP="00967C09" w:rsidR="00967C09" w:rsidRPr="00283851">
      <w:pPr>
        <w:ind w:firstLine="708"/>
        <w:jc w:val="both"/>
      </w:pPr>
      <w:r w:rsidRPr="00283851">
        <w:t xml:space="preserve">Zaključno privremeni stečajni upravitelj </w:t>
      </w:r>
      <w:r>
        <w:t xml:space="preserve">i u </w:t>
      </w:r>
      <w:r w:rsidRPr="00283851">
        <w:t>novom izvješću ostao je u cijelosti kod već danog nalaza i mišljenja u prethodnom izvješću i to kako slijedi:</w:t>
      </w:r>
    </w:p>
    <w:p w:rsidRDefault="00967C09" w:rsidP="00967C09" w:rsidR="00967C09" w:rsidRPr="00283851">
      <w:pPr>
        <w:spacing w:after="80"/>
        <w:jc w:val="both"/>
      </w:pPr>
      <w:r w:rsidRPr="00283851">
        <w:t>1.</w:t>
      </w:r>
      <w:r w:rsidRPr="00283851">
        <w:tab/>
        <w:t xml:space="preserve">Za otvaranje stečajnog postupka da postoje stečajni razlozi utvrđeni člankom 5. Stečajnog zakona, a to su nesposobnost za plaćanje i prezaduženost, i to </w:t>
      </w:r>
      <w:r>
        <w:t>iz slijedećih razloga</w:t>
      </w:r>
      <w:r w:rsidRPr="00283851">
        <w:t>:</w:t>
      </w:r>
    </w:p>
    <w:p w:rsidRDefault="00967C09" w:rsidP="00967C09" w:rsidR="00967C09" w:rsidRPr="00283851">
      <w:pPr>
        <w:jc w:val="both"/>
      </w:pPr>
      <w:r>
        <w:t>-</w:t>
      </w:r>
      <w:r>
        <w:tab/>
        <w:t>d</w:t>
      </w:r>
      <w:r w:rsidRPr="00283851">
        <w:t xml:space="preserve">užnik </w:t>
      </w:r>
      <w:r>
        <w:t xml:space="preserve">da </w:t>
      </w:r>
      <w:r w:rsidRPr="00283851">
        <w:t>je nesposoban za plaćanje jer ima neprekidno blokiran žiro-račun od dana 16.12.2016. godine</w:t>
      </w:r>
      <w:r>
        <w:t>,</w:t>
      </w:r>
      <w:r w:rsidRPr="00283851">
        <w:t xml:space="preserve"> </w:t>
      </w:r>
    </w:p>
    <w:p w:rsidRDefault="00967C09" w:rsidP="00967C09" w:rsidR="00967C09" w:rsidRPr="00283851">
      <w:pPr>
        <w:jc w:val="both"/>
      </w:pPr>
      <w:r>
        <w:t>-</w:t>
      </w:r>
      <w:r>
        <w:tab/>
        <w:t>d</w:t>
      </w:r>
      <w:r w:rsidRPr="00283851">
        <w:t xml:space="preserve">užnik </w:t>
      </w:r>
      <w:r>
        <w:t xml:space="preserve">da </w:t>
      </w:r>
      <w:r w:rsidRPr="00283851">
        <w:t>je prezadužen i nema unovčive materijalne imovine ni brzo naplative financijske imovine, odnosno za naplatu financijske imovine treba voditi sudske i ovršne postupke, s neizvjesnim završetkom</w:t>
      </w:r>
      <w:r>
        <w:t>,</w:t>
      </w:r>
    </w:p>
    <w:p w:rsidRDefault="00967C09" w:rsidP="00967C09" w:rsidR="00967C09" w:rsidRPr="00283851">
      <w:pPr>
        <w:jc w:val="both"/>
      </w:pPr>
      <w:r>
        <w:t>-</w:t>
      </w:r>
      <w:r>
        <w:tab/>
        <w:t>i</w:t>
      </w:r>
      <w:r w:rsidRPr="00283851">
        <w:t>stodobno dugoročne obveze po osnovu kredita iznose 931.590 kuna</w:t>
      </w:r>
      <w:r>
        <w:t>,</w:t>
      </w:r>
      <w:r w:rsidRPr="00283851">
        <w:t xml:space="preserve"> a kratkoročne obveze </w:t>
      </w:r>
      <w:r>
        <w:t xml:space="preserve">da iznose ukupno </w:t>
      </w:r>
      <w:r w:rsidRPr="00283851">
        <w:t xml:space="preserve">5.308.221 kuna, tako da po stanju u poslovnim knjigama ukupne obveze dužnika iznose 6.239.811,00 kuna. </w:t>
      </w:r>
    </w:p>
    <w:p w:rsidRDefault="00967C09" w:rsidP="00967C09" w:rsidR="00967C09" w:rsidRPr="00283851">
      <w:pPr>
        <w:jc w:val="both"/>
      </w:pPr>
      <w:r>
        <w:t>2.</w:t>
      </w:r>
      <w:r>
        <w:tab/>
      </w:r>
      <w:r w:rsidRPr="00283851">
        <w:t xml:space="preserve">Dužnik </w:t>
      </w:r>
      <w:r>
        <w:t xml:space="preserve">da </w:t>
      </w:r>
      <w:r w:rsidRPr="00283851">
        <w:t xml:space="preserve">nema unovčive materijalne imovine, a potraživanja su nenaplativa, </w:t>
      </w:r>
      <w:r>
        <w:t>slijedom čega da se</w:t>
      </w:r>
      <w:r w:rsidRPr="00283851">
        <w:t xml:space="preserve">: </w:t>
      </w:r>
    </w:p>
    <w:p w:rsidRDefault="00967C09" w:rsidP="00967C09" w:rsidR="00967C09" w:rsidRPr="00283851">
      <w:pPr>
        <w:jc w:val="both"/>
      </w:pPr>
      <w:r>
        <w:t>-</w:t>
      </w:r>
      <w:r>
        <w:tab/>
      </w:r>
      <w:r w:rsidRPr="00283851">
        <w:t xml:space="preserve">u stečajnom postupku ne mogu pokriti troškovi stečajnog postupka, </w:t>
      </w:r>
    </w:p>
    <w:p w:rsidRDefault="00967C09" w:rsidP="00967C09" w:rsidR="00967C09" w:rsidRPr="00283851">
      <w:pPr>
        <w:jc w:val="both"/>
      </w:pPr>
      <w:r>
        <w:t>-</w:t>
      </w:r>
      <w:r>
        <w:tab/>
      </w:r>
      <w:r w:rsidRPr="00283851">
        <w:t xml:space="preserve">u stečajnom postupku ne mogu se namiriti vjerovnici stečajne mase, a </w:t>
      </w:r>
    </w:p>
    <w:p w:rsidRDefault="00967C09" w:rsidP="00967C09" w:rsidR="00967C09" w:rsidRPr="00283851">
      <w:pPr>
        <w:jc w:val="both"/>
      </w:pPr>
      <w:r>
        <w:t>-</w:t>
      </w:r>
      <w:r>
        <w:tab/>
      </w:r>
      <w:r w:rsidRPr="00283851">
        <w:t xml:space="preserve">za namirenje stečajnih vjerovnika </w:t>
      </w:r>
      <w:r>
        <w:t xml:space="preserve">da </w:t>
      </w:r>
      <w:r w:rsidRPr="00283851">
        <w:t xml:space="preserve">nema nikakvih mogućnosti. </w:t>
      </w:r>
    </w:p>
    <w:p w:rsidRDefault="00967C09" w:rsidP="00967C09" w:rsidR="00967C09" w:rsidRPr="00283851">
      <w:pPr>
        <w:jc w:val="both"/>
      </w:pPr>
      <w:r>
        <w:t>3.</w:t>
      </w:r>
      <w:r>
        <w:tab/>
      </w:r>
      <w:r w:rsidRPr="00283851">
        <w:t xml:space="preserve">Prema raspoloživim podacima dužnik </w:t>
      </w:r>
      <w:r>
        <w:t xml:space="preserve">da </w:t>
      </w:r>
      <w:r w:rsidRPr="00283851">
        <w:t>ima ukupno 23 zaposlena.</w:t>
      </w:r>
    </w:p>
    <w:p w:rsidRDefault="00967C09" w:rsidP="00967C09" w:rsidR="00967C09" w:rsidRPr="00283851">
      <w:pPr>
        <w:jc w:val="both"/>
      </w:pPr>
      <w:r>
        <w:t>4.</w:t>
      </w:r>
      <w:r>
        <w:tab/>
      </w:r>
      <w:r w:rsidRPr="00283851">
        <w:t xml:space="preserve">Dužnik </w:t>
      </w:r>
      <w:r>
        <w:t xml:space="preserve">da </w:t>
      </w:r>
      <w:r w:rsidRPr="00283851">
        <w:t xml:space="preserve">nema financijskih uvjeta potrebnih za nastavak poslovanja i djelatnosti. </w:t>
      </w:r>
    </w:p>
    <w:p w:rsidRDefault="00967C09" w:rsidP="00967C09" w:rsidR="00967C09">
      <w:pPr>
        <w:jc w:val="both"/>
      </w:pPr>
      <w:r>
        <w:t>5.</w:t>
      </w:r>
      <w:r>
        <w:tab/>
      </w:r>
      <w:r w:rsidRPr="00283851">
        <w:t xml:space="preserve">Privremeni stečajni upravitelj posebno </w:t>
      </w:r>
      <w:r>
        <w:t xml:space="preserve">je istakao kako nije </w:t>
      </w:r>
      <w:r w:rsidRPr="00283851">
        <w:t xml:space="preserve">ispitivao vjerodostojnost poslovne dokumentacije i poslovnih knjige dužnika, te da je pošao od pretpostavke da je dokumentacija vjerodostojna, a da je stanje u financijskom izvješću i bilanci za 2016. godinu iskazano korektno i realno.  </w:t>
      </w:r>
    </w:p>
    <w:p w:rsidRDefault="00967C09" w:rsidP="00967C09" w:rsidR="00967C09">
      <w:pPr>
        <w:jc w:val="both"/>
      </w:pPr>
      <w:r>
        <w:lastRenderedPageBreak/>
        <w:tab/>
        <w:t xml:space="preserve">Isti se nadalje očitovao u odnosu na predračun </w:t>
      </w:r>
      <w:r w:rsidRPr="00283851">
        <w:t>potrebnih sredstava za troškove postupka</w:t>
      </w:r>
      <w:r>
        <w:t xml:space="preserve"> na način da je naveo da predračun o</w:t>
      </w:r>
      <w:r w:rsidRPr="00283851">
        <w:t xml:space="preserve">staje isti kao i u prethodnom izvješću s time što </w:t>
      </w:r>
      <w:r>
        <w:t xml:space="preserve">je u ovom novom </w:t>
      </w:r>
      <w:r w:rsidRPr="00283851">
        <w:t>izvješću za svaki iznos troška da</w:t>
      </w:r>
      <w:r>
        <w:t xml:space="preserve">o </w:t>
      </w:r>
      <w:r w:rsidRPr="00283851">
        <w:t>obrazloženje o visini i načinu izračuna te razlozima kako i zašto utvrđena visina pojedinih troškova.</w:t>
      </w:r>
    </w:p>
    <w:p w:rsidRDefault="00967C09" w:rsidP="00967C09" w:rsidR="00967C09" w:rsidRPr="00283851">
      <w:pPr>
        <w:ind w:firstLine="708"/>
        <w:jc w:val="both"/>
      </w:pPr>
      <w:r>
        <w:t>Slijedom navedenog p</w:t>
      </w:r>
      <w:r w:rsidRPr="00283851">
        <w:t>redračun potrebnih sredstava za pokriće troškova postupka po vrsti troška</w:t>
      </w:r>
      <w:r>
        <w:t xml:space="preserve"> po privremenom stečajnom upravitelju iznosi</w:t>
      </w:r>
      <w:r w:rsidRPr="00283851">
        <w:t xml:space="preserve"> ukupno 34.145,00 kn, od čega se iznos od 145,00 kn odnosi na izradu pečata, iznos od 6.000,00 kn na ime troškova sređivanja i zaključivanja poslovnih knjiga, iznos od 10.000,00 kn na ime nagrade privremenog stečajnog upravitelja, iznos od 500,00 kn na ime naknade banci i FINA-i, iznos od 12.000,00 kn na ime troškova knjigovodstva u nastavku postupka, iznos od 4.000,00 kn na ime troškova sređivanja i arhiviranja dokumentacije te iznos od 1.500,00 kn na ime ostalih troškova stečaja i rezerve. </w:t>
      </w:r>
    </w:p>
    <w:p w:rsidRDefault="00967C09" w:rsidP="00967C09" w:rsidR="00967C09" w:rsidRPr="00283851">
      <w:pPr>
        <w:jc w:val="both"/>
      </w:pPr>
      <w:r>
        <w:tab/>
        <w:t>Nadalje, isti je dao o</w:t>
      </w:r>
      <w:r w:rsidRPr="00283851">
        <w:t xml:space="preserve">brazloženje specificiranih troškova i obveza stečajne mase </w:t>
      </w:r>
      <w:r>
        <w:t xml:space="preserve">i </w:t>
      </w:r>
      <w:r w:rsidRPr="00283851">
        <w:t>to za svaku stavku posebno:</w:t>
      </w:r>
    </w:p>
    <w:p w:rsidRDefault="00967C09" w:rsidP="00967C09" w:rsidR="00967C09" w:rsidRPr="00283851">
      <w:pPr>
        <w:jc w:val="both"/>
      </w:pPr>
      <w:r>
        <w:t>1.</w:t>
      </w:r>
      <w:r>
        <w:tab/>
      </w:r>
      <w:r w:rsidRPr="00283851">
        <w:t xml:space="preserve">Nakon otvaranja stečajnog postupka </w:t>
      </w:r>
      <w:r>
        <w:t xml:space="preserve">da </w:t>
      </w:r>
      <w:r w:rsidRPr="00283851">
        <w:t>treba izraditi pečat za dužnika čija izrada iznosi po ponudama najmanje 145,00 kuna.</w:t>
      </w:r>
    </w:p>
    <w:p w:rsidRDefault="00967C09" w:rsidP="00967C09" w:rsidR="00967C09" w:rsidRPr="0053750A">
      <w:pPr>
        <w:jc w:val="both"/>
        <w:rPr>
          <w:color w:val="000000"/>
        </w:rPr>
      </w:pPr>
      <w:r>
        <w:rPr>
          <w:color w:val="000000"/>
        </w:rPr>
        <w:t>2.</w:t>
      </w:r>
      <w:r>
        <w:rPr>
          <w:color w:val="000000"/>
        </w:rPr>
        <w:tab/>
      </w:r>
      <w:r w:rsidRPr="0053750A">
        <w:rPr>
          <w:color w:val="000000"/>
        </w:rPr>
        <w:t>Troškovi sređivanja  i zaključenja poslovnih knjiga predviđeni su u iznosu od 6.000,00 kuna, a iz razloga što je stečajni upravitelj i u prethodnom i ovom izvješću naveo da nije ispitivao vjerodostojnost poslovne dokumentacije i poslovnih knjiga dužnika a posebno je istakao u točki II/4. I II/5. da postoje nenaplativa potraživanja. Sve da su to razlozi da je predviđen iznos od 6.000,00 kuna za sudskog vještaka koji će pregledati poslovne knjige dužnika i utvrditi stvarno stanje prije zaključenja poslovnih knjiga. Predviđeni iznos od 6.000,00 kuna može se smatrati najmanjim potrebnim iznosom za te  svrhe, a razlog svrsishodnim, potrebnim i opravdanim.</w:t>
      </w:r>
    </w:p>
    <w:p w:rsidRDefault="00967C09" w:rsidP="00967C09" w:rsidR="00967C09" w:rsidRPr="0053750A">
      <w:pPr>
        <w:jc w:val="both"/>
        <w:rPr>
          <w:color w:val="000000"/>
        </w:rPr>
      </w:pPr>
      <w:r>
        <w:rPr>
          <w:color w:val="000000"/>
        </w:rPr>
        <w:t>3.</w:t>
      </w:r>
      <w:r>
        <w:rPr>
          <w:color w:val="000000"/>
        </w:rPr>
        <w:tab/>
      </w:r>
      <w:r w:rsidRPr="0053750A">
        <w:rPr>
          <w:color w:val="000000"/>
        </w:rPr>
        <w:t xml:space="preserve">Troškovi za privremenog stečajnog upravitelja predloženi su u iznosu od 10.000,00 kuna ukupno. Troškovi su predloženi na temelju Uredbe o kriterijima i načinu obračuna nagrade stečajnim upraviteljima i to člana 4. st.1. kojim je određeno da stečajnom upravitelju pripada jednokratna nagrada za poslove obavljene u prethodnom postupku u iznosu od 3.000,00 kuna do 20.000,00 kuna.  S obzirom na složenost i obujam posla u konkretnom postupku može se ocijeniti da je predloženi iznos od 10.000,00 kuna realan i objektivno, te da isti odgovara složenosti i obujmu poslova, kao i zadacima privremenog stečajnog upravitelja u konkretnom prethodnom postupku. </w:t>
      </w:r>
    </w:p>
    <w:p w:rsidRDefault="00967C09" w:rsidP="00967C09" w:rsidR="00967C09" w:rsidRPr="0053750A">
      <w:pPr>
        <w:jc w:val="both"/>
        <w:rPr>
          <w:color w:val="000000"/>
        </w:rPr>
      </w:pPr>
      <w:r>
        <w:rPr>
          <w:color w:val="000000"/>
        </w:rPr>
        <w:t>4.</w:t>
      </w:r>
      <w:r>
        <w:rPr>
          <w:color w:val="000000"/>
        </w:rPr>
        <w:tab/>
      </w:r>
      <w:r w:rsidRPr="0053750A">
        <w:rPr>
          <w:color w:val="000000"/>
        </w:rPr>
        <w:t>Naknade banci i Financijskoj agenciji utvrđene su ukupno u iznosu o</w:t>
      </w:r>
      <w:r>
        <w:rPr>
          <w:color w:val="000000"/>
        </w:rPr>
        <w:t xml:space="preserve">d 500,00 kuna, </w:t>
      </w:r>
      <w:r w:rsidRPr="0053750A">
        <w:rPr>
          <w:color w:val="000000"/>
        </w:rPr>
        <w:t>a što da se može smatrati minimalnim iznosom za cijeli mogući tijek stečajnog postupka, jer je samo jedna javna objava financijskog izvješća kod Fine  iznosi 230,00 kuna. Naknade banci za otvaranje i vođenje računa za cijeli tijek postupka računate su u preostalom iznosu od 270,00 kuna.</w:t>
      </w:r>
    </w:p>
    <w:p w:rsidRDefault="00967C09" w:rsidP="00967C09" w:rsidR="00967C09" w:rsidRPr="0053750A">
      <w:pPr>
        <w:jc w:val="both"/>
        <w:rPr>
          <w:color w:val="000000"/>
        </w:rPr>
      </w:pPr>
      <w:r>
        <w:rPr>
          <w:color w:val="000000"/>
        </w:rPr>
        <w:t>5.</w:t>
      </w:r>
      <w:r>
        <w:rPr>
          <w:color w:val="000000"/>
        </w:rPr>
        <w:tab/>
      </w:r>
      <w:r w:rsidRPr="0053750A">
        <w:rPr>
          <w:color w:val="000000"/>
        </w:rPr>
        <w:t xml:space="preserve">Troškovi knjigovodstva u stečajnom postupku </w:t>
      </w:r>
      <w:r>
        <w:rPr>
          <w:color w:val="000000"/>
        </w:rPr>
        <w:t xml:space="preserve">da su računati </w:t>
      </w:r>
      <w:r w:rsidRPr="0053750A">
        <w:rPr>
          <w:color w:val="000000"/>
        </w:rPr>
        <w:t xml:space="preserve">u iznosu od 1.000,00 kuna mjesečno, a na vrijeme od 12 mjeseci, što ukupno iznosi 12.000,00 kuna, iako je Stečajnim zakonom kao najduži rok za vođenje stečajnog postupka propisan rok od godinu i pol dana, što iznosi 18 mjeseci. Iznos od 1.000,00 kuna mjesečno preuzet je kao mjesečni iznos za vođenje knjigovodstva iz sadašnjeg razdoblja. Razlozi uvrštavanja troškova u predračun troškova su što stečajni dužnik otvaranjem stečajnog postupka nastavlja voditi knjigovodstvo, kao i sastavljati financijska izvješća i podnositi porezne prijave nadležnoj poreznoj upravi. </w:t>
      </w:r>
    </w:p>
    <w:p w:rsidRDefault="00967C09" w:rsidP="00967C09" w:rsidR="00967C09" w:rsidRPr="0053750A">
      <w:pPr>
        <w:jc w:val="both"/>
        <w:rPr>
          <w:color w:val="000000"/>
        </w:rPr>
      </w:pPr>
      <w:r>
        <w:rPr>
          <w:color w:val="000000"/>
        </w:rPr>
        <w:t>6.</w:t>
      </w:r>
      <w:r>
        <w:rPr>
          <w:color w:val="000000"/>
        </w:rPr>
        <w:tab/>
      </w:r>
      <w:r w:rsidRPr="0053750A">
        <w:rPr>
          <w:color w:val="000000"/>
        </w:rPr>
        <w:t>Troškovi sređivanja i arhiviranja dokumentacije predviđeni su u iznosu od 4.000,00 kun</w:t>
      </w:r>
      <w:r>
        <w:rPr>
          <w:color w:val="000000"/>
        </w:rPr>
        <w:t xml:space="preserve">a, </w:t>
      </w:r>
      <w:r w:rsidRPr="0053750A">
        <w:rPr>
          <w:color w:val="000000"/>
        </w:rPr>
        <w:t xml:space="preserve">a što je minimalni iznos ako se u konkretnom slučaju treba arhivirati financijska i druga poslovna dokumentacija, zatim podaci o zaposlenicima i njihovim plaćama, a dužnik ima 25 zaposlenika, kao i dokumentacija vezana za učenike i nastavu, jer se radi o društvu koje obavlja djelatnost srednjeg obrazovanja.  </w:t>
      </w:r>
    </w:p>
    <w:p w:rsidRDefault="00967C09" w:rsidP="00967C09" w:rsidR="00967C09" w:rsidRPr="0053750A">
      <w:pPr>
        <w:jc w:val="both"/>
        <w:rPr>
          <w:color w:val="000000"/>
        </w:rPr>
      </w:pPr>
      <w:r>
        <w:rPr>
          <w:color w:val="000000"/>
        </w:rPr>
        <w:t>7.</w:t>
      </w:r>
      <w:r>
        <w:rPr>
          <w:color w:val="000000"/>
        </w:rPr>
        <w:tab/>
      </w:r>
      <w:r w:rsidRPr="0053750A">
        <w:rPr>
          <w:color w:val="000000"/>
        </w:rPr>
        <w:t xml:space="preserve">Ostali troškovi stečaja i rezerve </w:t>
      </w:r>
      <w:r>
        <w:rPr>
          <w:color w:val="000000"/>
        </w:rPr>
        <w:t>da su planirani</w:t>
      </w:r>
      <w:r w:rsidRPr="0053750A">
        <w:rPr>
          <w:color w:val="000000"/>
        </w:rPr>
        <w:t xml:space="preserve"> u visini od oko 5% od svih drugih troškova što iznosi ukupno 1.500,00 kuna.</w:t>
      </w:r>
    </w:p>
    <w:p w:rsidRDefault="00967C09" w:rsidP="00967C09" w:rsidR="00967C09" w:rsidRPr="00283851">
      <w:pPr>
        <w:ind w:firstLine="708"/>
        <w:jc w:val="both"/>
      </w:pPr>
      <w:r>
        <w:lastRenderedPageBreak/>
        <w:t>P</w:t>
      </w:r>
      <w:r w:rsidRPr="00283851">
        <w:t xml:space="preserve">rivremeni stečajni upravitelj posebno </w:t>
      </w:r>
      <w:r>
        <w:t xml:space="preserve">je istakao </w:t>
      </w:r>
      <w:r w:rsidRPr="00283851">
        <w:t xml:space="preserve">činjenicu da se po članku 154. Stečajnog zakona prioritetno namiruju i troškovi stečajnog postupka iz članka 155. Stečajnog zakona i ostale obveze stečajne mase iz članka 156. Stečajnog zakona i to redom kako oni dospijevaju te da </w:t>
      </w:r>
      <w:r>
        <w:t xml:space="preserve">će </w:t>
      </w:r>
      <w:r w:rsidRPr="00283851">
        <w:t xml:space="preserve">se u slučaju otvaranja stečajnog postupka iz novčanog priliva u stečajnu masu namirivati svi troškovi stečajnog postupka i sve obveze stečajne mase kako dospijevaju te da potrebna sredstava za troškove postupka i obveze stečajne mase iznose minimalno 34.145,00 kuna, od čega manjak tih sredstava iznosi 29.145,00 kuna jer iznos od 5.000,00 kuna Financijska agencija </w:t>
      </w:r>
      <w:r>
        <w:t xml:space="preserve">da je </w:t>
      </w:r>
      <w:r w:rsidRPr="00283851">
        <w:t>zaplijenila sukladno odredbi čl. 112. st. 5. Stečajnog zakona na ime predujma za namirenje troškova stečajnog postupka.</w:t>
      </w:r>
    </w:p>
    <w:p w:rsidRDefault="00967C09" w:rsidP="00967C09" w:rsidR="00967C09" w:rsidRPr="00283851">
      <w:pPr>
        <w:tabs>
          <w:tab w:pos="345" w:val="left"/>
        </w:tabs>
        <w:jc w:val="both"/>
      </w:pPr>
      <w:r>
        <w:tab/>
      </w:r>
      <w:r>
        <w:tab/>
      </w:r>
      <w:r w:rsidRPr="00283851">
        <w:t xml:space="preserve">U dosadašnjem tijeku postupka osnivači dužnika </w:t>
      </w:r>
      <w:r>
        <w:t xml:space="preserve">da </w:t>
      </w:r>
      <w:r w:rsidRPr="00283851">
        <w:t>nisu iskazali interes za dodatnim i novim ulaganjima u društvo i na taj način njegovim financijskim osposobljavanjem za nastavak urednog poslovanja, a nije bilo niti interesa trećih osoba za pristupanje dugu stečajnog dužnika sukladno članku 124. Stečajnog zakona.</w:t>
      </w:r>
    </w:p>
    <w:p w:rsidRDefault="00967C09" w:rsidP="00967C09" w:rsidR="00967C09">
      <w:pPr>
        <w:ind w:firstLine="708"/>
        <w:jc w:val="both"/>
      </w:pPr>
      <w:r w:rsidRPr="00283851">
        <w:t xml:space="preserve">Na temelju raspoložive dokumentacije i dobivenih obavijesti od odgovornih osoba dužnika privremeni stečajni upravitelj </w:t>
      </w:r>
      <w:r>
        <w:t xml:space="preserve">i u ovom novom izvješću </w:t>
      </w:r>
      <w:r w:rsidRPr="00283851">
        <w:t>konstatira da realno</w:t>
      </w:r>
      <w:r>
        <w:t xml:space="preserve"> i objektivno stanje dužnika  </w:t>
      </w:r>
      <w:r w:rsidRPr="00283851">
        <w:t xml:space="preserve">je takovo da dužnik nema potrebnih i sigurnih financijskih uvjeta za nastavak djelatnosti i poslovanja, kao i da je prezadužen i nesposoban za plaćanje, </w:t>
      </w:r>
      <w:r>
        <w:t xml:space="preserve">slijedom čega je isti predložio da Sud donese </w:t>
      </w:r>
      <w:r w:rsidRPr="00283851">
        <w:t>rješenja o otvaranju i zaključenju stečaj</w:t>
      </w:r>
      <w:r>
        <w:t>nog postupka sukladno članku 132</w:t>
      </w:r>
      <w:r w:rsidRPr="00283851">
        <w:t xml:space="preserve">. st. 1. i 2. Stečajnog zakona. </w:t>
      </w:r>
    </w:p>
    <w:p w:rsidRDefault="00967C09" w:rsidP="00967C09" w:rsidR="00967C09" w:rsidRPr="00283851">
      <w:pPr>
        <w:ind w:firstLine="708"/>
        <w:jc w:val="both"/>
      </w:pPr>
      <w:r>
        <w:t>Sukladno izvješću privremenog stečajnog upravitelja sud je rješenjem od 23. kolovoza 2017. p</w:t>
      </w:r>
      <w:r w:rsidRPr="00283851">
        <w:t xml:space="preserve">ozvao osobe koje imaju pravni interes za provedbom stečajnog postupka nad dužnikom </w:t>
      </w:r>
      <w:r w:rsidRPr="00283851">
        <w:rPr>
          <w:lang w:val="en-AU"/>
        </w:rPr>
        <w:t xml:space="preserve">ZADARSKA PRIVATNA GIMNAZIJA </w:t>
      </w:r>
      <w:r w:rsidRPr="00283851">
        <w:t>S PRAVOM JAVNOSTI</w:t>
      </w:r>
      <w:r w:rsidRPr="00283851">
        <w:rPr>
          <w:lang w:val="en-AU"/>
        </w:rPr>
        <w:t xml:space="preserve">, </w:t>
      </w:r>
      <w:proofErr w:type="spellStart"/>
      <w:r w:rsidRPr="00283851">
        <w:rPr>
          <w:lang w:val="en-AU"/>
        </w:rPr>
        <w:t>Zadar</w:t>
      </w:r>
      <w:proofErr w:type="spellEnd"/>
      <w:r w:rsidRPr="00283851">
        <w:rPr>
          <w:lang w:val="en-AU"/>
        </w:rPr>
        <w:t xml:space="preserve">, </w:t>
      </w:r>
      <w:proofErr w:type="spellStart"/>
      <w:r w:rsidRPr="00283851">
        <w:rPr>
          <w:lang w:val="en-AU"/>
        </w:rPr>
        <w:t>Splitska</w:t>
      </w:r>
      <w:proofErr w:type="spellEnd"/>
      <w:r w:rsidRPr="00283851">
        <w:rPr>
          <w:lang w:val="en-AU"/>
        </w:rPr>
        <w:t xml:space="preserve"> </w:t>
      </w:r>
      <w:proofErr w:type="spellStart"/>
      <w:r w:rsidRPr="00283851">
        <w:rPr>
          <w:lang w:val="en-AU"/>
        </w:rPr>
        <w:t>ulica</w:t>
      </w:r>
      <w:proofErr w:type="spellEnd"/>
      <w:r w:rsidRPr="00283851">
        <w:rPr>
          <w:lang w:val="en-AU"/>
        </w:rPr>
        <w:t xml:space="preserve"> 1, OIB:13265301756</w:t>
      </w:r>
      <w:r w:rsidRPr="00283851">
        <w:t xml:space="preserve">, da u roku od 15 dana od isteka osmog dana od objave ovog rješenja na mrežnoj stranici e-Oglasna ploča sudova solidarno predujme iznos od 29.145,00 kn potreban za pokriće troškova vođenja stečajnog postupka nad predmetnim </w:t>
      </w:r>
      <w:r>
        <w:t>dužnikom jer da će u protivnom s</w:t>
      </w:r>
      <w:r w:rsidRPr="00283851">
        <w:t>ud donijeti rješenje o otvaranju i zaključenju stečajnog po</w:t>
      </w:r>
      <w:r>
        <w:t>stupka. Za napomenuti je da je s</w:t>
      </w:r>
      <w:r w:rsidRPr="00283851">
        <w:t>ud pozvao zainteresirane osobe na uplatu manjeg iznosa nego je to predložio stečajni upravitelj iz razloga jer je Financijska agencija sukladno odredbi čl. 112. st. 5. S</w:t>
      </w:r>
      <w:r w:rsidR="00C42D47">
        <w:t>Z-a</w:t>
      </w:r>
      <w:r w:rsidRPr="00283851">
        <w:t xml:space="preserve"> na ime predujma za namirenje troškova stečajnog postupka već zaplijenila novčana sredstva u iznosu od 5.000,00 kn.</w:t>
      </w:r>
    </w:p>
    <w:p w:rsidRDefault="00967C09" w:rsidP="00967C09" w:rsidR="00D072C0">
      <w:pPr>
        <w:ind w:firstLine="708"/>
        <w:jc w:val="both"/>
      </w:pPr>
      <w:r w:rsidRPr="00283851">
        <w:t xml:space="preserve">Protiv rješenja Suda od </w:t>
      </w:r>
      <w:r>
        <w:t xml:space="preserve">23. kolovoza 2017. </w:t>
      </w:r>
      <w:r w:rsidRPr="00283851">
        <w:t xml:space="preserve">žalbu je pravodobno podnio dužnik, a povodom koje žalbe je Visoki trgovački sud Republike Hrvatske rješenjem broj </w:t>
      </w:r>
      <w:proofErr w:type="spellStart"/>
      <w:r w:rsidRPr="00283851">
        <w:t>Pž</w:t>
      </w:r>
      <w:proofErr w:type="spellEnd"/>
      <w:r w:rsidRPr="00283851">
        <w:t>-</w:t>
      </w:r>
      <w:r>
        <w:t>5624/2017-2 od 20. rujna 2017. rješenjem djelomično uvažio žalbu dužnika i preinačio rješenje Trgov</w:t>
      </w:r>
      <w:r w:rsidR="00D072C0">
        <w:t>ačkog suda u Zadru, poslovni broj St-1163/16-29 od 23. kolovoza 2017. u točki I. izreke i riješio:</w:t>
      </w:r>
    </w:p>
    <w:p w:rsidRDefault="00D072C0" w:rsidP="00967C09" w:rsidR="00967C09">
      <w:pPr>
        <w:ind w:firstLine="708"/>
        <w:jc w:val="both"/>
      </w:pPr>
      <w:r>
        <w:t xml:space="preserve">"Pozivaju se osobe koje imaju pravni interes za provedbom stečajnog postupka nad dužnikom </w:t>
      </w:r>
      <w:r w:rsidRPr="00283851">
        <w:rPr>
          <w:lang w:val="en-AU"/>
        </w:rPr>
        <w:t xml:space="preserve">ZADARSKA PRIVATNA GIMNAZIJA </w:t>
      </w:r>
      <w:r w:rsidRPr="00283851">
        <w:t>S PRAVOM JAVNOSTI</w:t>
      </w:r>
      <w:r w:rsidRPr="00283851">
        <w:rPr>
          <w:lang w:val="en-AU"/>
        </w:rPr>
        <w:t xml:space="preserve">, </w:t>
      </w:r>
      <w:proofErr w:type="spellStart"/>
      <w:r w:rsidRPr="00283851">
        <w:rPr>
          <w:lang w:val="en-AU"/>
        </w:rPr>
        <w:t>Zadar</w:t>
      </w:r>
      <w:proofErr w:type="spellEnd"/>
      <w:r w:rsidRPr="00283851">
        <w:rPr>
          <w:lang w:val="en-AU"/>
        </w:rPr>
        <w:t xml:space="preserve">, </w:t>
      </w:r>
      <w:proofErr w:type="spellStart"/>
      <w:r w:rsidRPr="00283851">
        <w:rPr>
          <w:lang w:val="en-AU"/>
        </w:rPr>
        <w:t>Splitska</w:t>
      </w:r>
      <w:proofErr w:type="spellEnd"/>
      <w:r w:rsidRPr="00283851">
        <w:rPr>
          <w:lang w:val="en-AU"/>
        </w:rPr>
        <w:t xml:space="preserve"> </w:t>
      </w:r>
      <w:proofErr w:type="spellStart"/>
      <w:r w:rsidRPr="00283851">
        <w:rPr>
          <w:lang w:val="en-AU"/>
        </w:rPr>
        <w:t>ulica</w:t>
      </w:r>
      <w:proofErr w:type="spellEnd"/>
      <w:r w:rsidRPr="00283851">
        <w:rPr>
          <w:lang w:val="en-AU"/>
        </w:rPr>
        <w:t xml:space="preserve"> 1, OIB:13265301756</w:t>
      </w:r>
      <w:r w:rsidRPr="00283851">
        <w:t xml:space="preserve">, da u roku od 15 dana od isteka osmog dana od objave ovog rješenja na mrežnoj stranici e-Oglasna ploča sudova solidarno predujme iznos od </w:t>
      </w:r>
      <w:r>
        <w:t xml:space="preserve">14.645,00 kn </w:t>
      </w:r>
      <w:r w:rsidRPr="00283851">
        <w:t xml:space="preserve">potreban za pokriće troškova vođenja stečajnog postupka nad </w:t>
      </w:r>
      <w:r>
        <w:t>ovim dužnikom."</w:t>
      </w:r>
    </w:p>
    <w:p w:rsidRDefault="00D072C0" w:rsidP="00967C09" w:rsidR="00D072C0">
      <w:pPr>
        <w:ind w:firstLine="708"/>
        <w:jc w:val="both"/>
      </w:pPr>
      <w:r>
        <w:t xml:space="preserve">U točki II. istog rješenja </w:t>
      </w:r>
      <w:r w:rsidRPr="00283851">
        <w:t xml:space="preserve">Visoki trgovački sud Republike Hrvatske </w:t>
      </w:r>
      <w:r>
        <w:t>je odbio dužnikovu žalbu kao neosnovanu i potvrdio rješenje Trgovačkog suda u Zadru, poslovni broj St-1163/16-29 od 23. kolovoza 2017. u točkama II. i III. izreke.</w:t>
      </w:r>
    </w:p>
    <w:p w:rsidRDefault="00D072C0" w:rsidP="00D072C0" w:rsidR="00D072C0">
      <w:pPr>
        <w:tabs>
          <w:tab w:pos="720" w:val="left"/>
        </w:tabs>
        <w:jc w:val="both"/>
      </w:pPr>
      <w:r>
        <w:tab/>
        <w:t>U odnosu na preinačeni dio prvostupanjske odluke Visoki trgovački sud Republike Hrvatske navodi da je prvostupanjski sud djelomično pogrešno odredio visinu i vrstu predvidivih troškova stečajnog postupka. Prvostupanjski sud na temelju izvješća privremenog stečajnog upravitelja da je utvrdio predvidive troškove postupka koji se odnose na troškove izrade pečata u iznosu od 145,00 kn, troškove sređivanja i zaključenja poslovnih knjiga u iznosu od 6.000,00 kn, troškove sređivanja i arhiviranja dokumentacije u iznosu od 4.000,00 kn, nagradu privremenog stečajnog upravitelja u iznosu od 10.000,00 kn, naknade banci i Financijskoj agenciji u iznosu od 500,00 kn, troškove knjigovodstva u iznosu od 12.000,00 kn i ostale troškove i rezerve u iznosu od 1.500,00 kn, što ukupno iznosi 34.145,00 kn.</w:t>
      </w:r>
    </w:p>
    <w:p w:rsidRDefault="00D072C0" w:rsidP="00D072C0" w:rsidR="00D072C0">
      <w:pPr>
        <w:tabs>
          <w:tab w:pos="720" w:val="left"/>
        </w:tabs>
        <w:jc w:val="both"/>
      </w:pPr>
      <w:r>
        <w:lastRenderedPageBreak/>
        <w:tab/>
        <w:t xml:space="preserve">U odnosu na trošak sređivanja i zaključenja poslovnih knjiga u iznosu od 6.000,00 kn Visoki trgovački sud Republike Hrvatske  ističe da je to zadatak stečajnog upravitelja, a po potrebi stvarno stanje sa stečajnim upraviteljem da može utvrditi i osoba koja obavlja knjigovodstvene usluge za dužnika. Stoga da je trošak sređivanja i zaključenja poslovnih knjiga već uključen u nagradu stečajnom upravitelju i trošak knjigovodstva pa stoga </w:t>
      </w:r>
      <w:r w:rsidR="009310F9">
        <w:t xml:space="preserve">da </w:t>
      </w:r>
      <w:r>
        <w:t>nije predvidivo</w:t>
      </w:r>
      <w:r w:rsidR="009310F9">
        <w:t>,</w:t>
      </w:r>
      <w:r>
        <w:t xml:space="preserve"> da će u stečajnom postupku nastati još i poseban trošak sređivanja i zaključenja poslovnih knjiga u iznosu od 6.000,00 kn. Prvostupanjski sud da je pogrešno zaključio </w:t>
      </w:r>
      <w:r w:rsidR="009310F9">
        <w:t xml:space="preserve">nadalje </w:t>
      </w:r>
      <w:r>
        <w:t>kako je predvidivo da će u stečajnom postupku nastati ostali troškovi i r</w:t>
      </w:r>
      <w:r w:rsidR="009310F9">
        <w:t xml:space="preserve">ezerve u iznosu od 1.500,00 kn jer iz </w:t>
      </w:r>
      <w:r>
        <w:t>izvješć</w:t>
      </w:r>
      <w:r w:rsidR="009310F9">
        <w:t>a</w:t>
      </w:r>
      <w:r>
        <w:t xml:space="preserve"> privremenog stečajnog upravitelja nije </w:t>
      </w:r>
      <w:r w:rsidR="009310F9">
        <w:t>vidljivo na što se konkretno isti odnose</w:t>
      </w:r>
      <w:r>
        <w:t xml:space="preserve">, već je samo općenito navedeno da su ostali troškovi stečaja i rezerve planirani u iznosu od 1.500,00 kn. </w:t>
      </w:r>
      <w:r w:rsidR="009310F9">
        <w:t xml:space="preserve">Obzirom da se ne radi </w:t>
      </w:r>
      <w:r>
        <w:t xml:space="preserve">o određenim troškovima postupka, već o općenitoj mogućnosti da nastanu i ostali troškovi, </w:t>
      </w:r>
      <w:r w:rsidR="009310F9">
        <w:t xml:space="preserve">to da ne </w:t>
      </w:r>
      <w:r>
        <w:t>predstavlja situaciju da je realno očekivati nastanak takvih troškova u konkretnom stečajnom postupku.</w:t>
      </w:r>
    </w:p>
    <w:p w:rsidRDefault="00D072C0" w:rsidP="00D072C0" w:rsidR="00D072C0">
      <w:pPr>
        <w:tabs>
          <w:tab w:pos="720" w:val="left"/>
        </w:tabs>
        <w:jc w:val="both"/>
      </w:pPr>
      <w:r>
        <w:tab/>
      </w:r>
      <w:r w:rsidR="009310F9">
        <w:t>Nadalje, Visoki trgovački sud Republike Hrvatske  navodi da je p</w:t>
      </w:r>
      <w:r>
        <w:t xml:space="preserve">rvostupanjski sud </w:t>
      </w:r>
      <w:r w:rsidR="009310F9">
        <w:t xml:space="preserve">pravilno </w:t>
      </w:r>
      <w:r>
        <w:t xml:space="preserve">utvrdio da trošak knjigovodstvenih usluga predstavlja predvidivi trošak stečajnog postupka, ali </w:t>
      </w:r>
      <w:r w:rsidR="009310F9">
        <w:t xml:space="preserve">da </w:t>
      </w:r>
      <w:r>
        <w:t xml:space="preserve">je pogrešno odredio visinu tog troška. Na temelju izvješća privremenog stečajnog upravitelja prvostupanjski sud utvrdio je da su troškovi knjigovodstva u prethodnom razdoblju iznosili 1.000,00 kn mjesečno pa zaključuje da bi u tom iznosu nastali i troškovi nakon otvaranja stečajnog postupka, što za razdoblje od godinu dana iznosi 12.000,00 kn jer se knjigovodstvo nastavlja voditi i nakon otvaranja stečajnog postupka. Međutim, iz izvješća privremenog stečajnog upravitelja </w:t>
      </w:r>
      <w:r w:rsidR="009310F9">
        <w:t xml:space="preserve">da </w:t>
      </w:r>
      <w:r>
        <w:t xml:space="preserve">proizlazi da dužnik nema financijske uvjete potrebne za nastavak poslovanja i djelatnosti. Dakle, s obzirom na to da dužnik nema mogućnosti nastavka poslovanja to bi i knjigovodstvene usluge nakon otvaranja stečajnog postupka bile pružane u znatno manjem opsegu nego u razdoblju kada je dužnik poslovao pa su po ocjeni </w:t>
      </w:r>
      <w:r w:rsidR="009310F9">
        <w:t xml:space="preserve">drugostupanjskog suda </w:t>
      </w:r>
      <w:r>
        <w:t xml:space="preserve">predvidivi troškovi knjigovodstva u stečajnom postupku 6.000,00 kn. </w:t>
      </w:r>
    </w:p>
    <w:p w:rsidRDefault="00D072C0" w:rsidP="009310F9" w:rsidR="009310F9">
      <w:pPr>
        <w:tabs>
          <w:tab w:pos="720" w:val="left"/>
        </w:tabs>
        <w:jc w:val="both"/>
      </w:pPr>
      <w:r>
        <w:tab/>
        <w:t xml:space="preserve">U pogledu svih ostalih troškova pobijano rješenje, suprotno žalbenim navodima, </w:t>
      </w:r>
      <w:r w:rsidR="009310F9">
        <w:t xml:space="preserve">po ocjeni višeg suda da </w:t>
      </w:r>
      <w:r>
        <w:t>sadrži dostatne i neproturječne razloge u pogledu visine i vrste troškova koji će se podmirivati iz uplaćenog predujma.</w:t>
      </w:r>
      <w:r w:rsidR="009310F9">
        <w:t xml:space="preserve"> </w:t>
      </w:r>
      <w:r>
        <w:t xml:space="preserve">Slijedom navedenog, pravilnom primjenom materijalnog prava </w:t>
      </w:r>
      <w:r w:rsidR="009310F9">
        <w:t xml:space="preserve">drugostupanjski sud u svojoj odluci navodi kako je </w:t>
      </w:r>
      <w:r>
        <w:t xml:space="preserve">zaključiti da očekivani troškovi stečajnog postupka iznose 20.645,00 kn. </w:t>
      </w:r>
      <w:r w:rsidR="009310F9">
        <w:t>Obzirom da je Financijska agencija osigurala iznos od 5.000,00 kn, kao i da je  zastupnik po zakonu dužnika sukladno odredbi čl. 113. st. 1. SZ-a platio iznos od 1.000,00 kn na ime predujma za namirenje troškova postupka to da je sukladno odredbi čl. 132. st. 1. SZ-a valjalo pozvati zainteresirane osobe da uplate predujam u iznosu od 14.645,00 kn.</w:t>
      </w:r>
    </w:p>
    <w:p w:rsidRDefault="00B46901" w:rsidP="00B46901" w:rsidR="00B46901">
      <w:pPr>
        <w:ind w:firstLine="708"/>
        <w:jc w:val="both"/>
      </w:pPr>
      <w:r w:rsidRPr="00283851">
        <w:t>Člankom 132. st. 1. S</w:t>
      </w:r>
      <w:r>
        <w:t>Z-a</w:t>
      </w:r>
      <w:r w:rsidRPr="00283851">
        <w:t xml:space="preserve">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r>
        <w:t xml:space="preserve"> Ako osobe iz st. 1. ovog članka ne predujme traženi iznos, sud će donijeti rješenje o otvaranju i zaključenju stečajnog postupka (st. 2. istog članka citiranog Zakona). </w:t>
      </w:r>
    </w:p>
    <w:p w:rsidRDefault="00B46901" w:rsidP="00B46901" w:rsidR="00B46901" w:rsidRPr="00FE31A6">
      <w:pPr>
        <w:ind w:firstLine="708"/>
        <w:jc w:val="both"/>
      </w:pPr>
      <w:r>
        <w:t xml:space="preserve">Rješenje Visokog trgovačkog suda Republike Hrvatske poslovni broj </w:t>
      </w:r>
      <w:proofErr w:type="spellStart"/>
      <w:r>
        <w:t>Pž</w:t>
      </w:r>
      <w:proofErr w:type="spellEnd"/>
      <w:r>
        <w:t xml:space="preserve">-5624/17-2 od 20. rujna 2017. objavljeno je na mrežnoj stranici e-Oglasna ploča sudova dana 13. listopada 2017. </w:t>
      </w:r>
      <w:r w:rsidRPr="00FE31A6">
        <w:t xml:space="preserve">temeljem čega je rok za uplatu predujma </w:t>
      </w:r>
      <w:r>
        <w:t xml:space="preserve">u iznosu od 14.645,00 kn </w:t>
      </w:r>
      <w:r w:rsidRPr="00FE31A6">
        <w:t xml:space="preserve">istekao dana </w:t>
      </w:r>
      <w:r>
        <w:t xml:space="preserve">5. studenog </w:t>
      </w:r>
      <w:r w:rsidRPr="00FE31A6">
        <w:t>201</w:t>
      </w:r>
      <w:r>
        <w:t>7</w:t>
      </w:r>
      <w:r w:rsidRPr="00FE31A6">
        <w:t xml:space="preserve">. </w:t>
      </w:r>
    </w:p>
    <w:p w:rsidRDefault="00B46901" w:rsidP="00B46901" w:rsidR="008335B0" w:rsidRPr="00FE31A6">
      <w:pPr>
        <w:tabs>
          <w:tab w:pos="720" w:val="left"/>
        </w:tabs>
        <w:jc w:val="both"/>
      </w:pPr>
      <w:r>
        <w:tab/>
      </w:r>
      <w:r w:rsidR="008335B0" w:rsidRPr="00FE31A6">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4A61C0" w:rsidP="008335B0" w:rsidR="008335B0" w:rsidRPr="00FE31A6">
      <w:pPr>
        <w:ind w:firstLine="708"/>
        <w:jc w:val="both"/>
      </w:pPr>
      <w:r w:rsidRPr="00FE31A6">
        <w:t>Odluka S</w:t>
      </w:r>
      <w:r w:rsidR="00EF3D1E">
        <w:t xml:space="preserve">uda iz točke V. </w:t>
      </w:r>
      <w:r w:rsidR="008335B0" w:rsidRPr="00FE31A6">
        <w:t>izreke ovog rješenja temelji se na odredbi čl. 129. st. 2. S</w:t>
      </w:r>
      <w:r w:rsidR="00EF3D1E">
        <w:t>tečajnog zakona,</w:t>
      </w:r>
      <w:r w:rsidR="008335B0" w:rsidRPr="00FE31A6">
        <w:t xml:space="preserve"> a radi postupanja naveden</w:t>
      </w:r>
      <w:r w:rsidR="00EF3D1E">
        <w:t xml:space="preserve">og tijela </w:t>
      </w:r>
      <w:r w:rsidR="008335B0" w:rsidRPr="00FE31A6">
        <w:t xml:space="preserve">u skladu sa odredbom čl. 131. st. 2. Stečajnog zakona.  </w:t>
      </w:r>
    </w:p>
    <w:p w:rsidRDefault="001915B2" w:rsidP="001915B2" w:rsidR="00654A2D" w:rsidRPr="001915B2">
      <w:pPr>
        <w:ind w:firstLine="708"/>
        <w:jc w:val="both"/>
      </w:pPr>
      <w:r w:rsidRPr="000D739E">
        <w:rPr>
          <w:bCs/>
        </w:rPr>
        <w:lastRenderedPageBreak/>
        <w:t xml:space="preserve">Imenovanje stečajnog upravitelja izvršeno je sukladno odredbi čl. </w:t>
      </w:r>
      <w:r w:rsidRPr="003423AC">
        <w:rPr>
          <w:bCs/>
        </w:rPr>
        <w:t>85. st. 1., a u svezi odredbe čl. 84. st. 1. S</w:t>
      </w:r>
      <w:r>
        <w:rPr>
          <w:bCs/>
        </w:rPr>
        <w:t xml:space="preserve">Z-a, </w:t>
      </w:r>
      <w:r w:rsidRPr="00741409">
        <w:rPr>
          <w:bCs/>
        </w:rPr>
        <w:t xml:space="preserve">uz napomenu </w:t>
      </w:r>
      <w:r w:rsidRPr="00741409">
        <w:t>da su iz dodijele izuzeti stečajni upravitelji Edvin Šimunov i Antun Kovačević koji su izvijestili sud da iz osobnih razloga ne mogu obavljati dužnost stečajnog upravitelja u novim predmetima</w:t>
      </w:r>
      <w:r>
        <w:t xml:space="preserve">, kao i stečajni upravitelji </w:t>
      </w:r>
      <w:proofErr w:type="spellStart"/>
      <w:r>
        <w:t>Frane</w:t>
      </w:r>
      <w:proofErr w:type="spellEnd"/>
      <w:r>
        <w:t xml:space="preserve"> </w:t>
      </w:r>
      <w:proofErr w:type="spellStart"/>
      <w:r>
        <w:t>Zvonimr</w:t>
      </w:r>
      <w:proofErr w:type="spellEnd"/>
      <w:r>
        <w:t xml:space="preserve"> Negro, Blaž Savić, Ante Poljak i Branko </w:t>
      </w:r>
      <w:proofErr w:type="spellStart"/>
      <w:r>
        <w:t>Morić</w:t>
      </w:r>
      <w:proofErr w:type="spellEnd"/>
      <w:r>
        <w:t xml:space="preserve"> koji je prethodno bio imenovan za privremenog stečajnog upravitelja u konkretnom stečajnom postupku. Navedeni stečajni upravitelji  ovom sudu dostavili </w:t>
      </w:r>
      <w:r w:rsidR="00C42D47">
        <w:t xml:space="preserve">su </w:t>
      </w:r>
      <w:r>
        <w:t xml:space="preserve">zahtjeve da se izuzmu iz dodjele novih predmeta </w:t>
      </w:r>
      <w:r w:rsidR="00C42D47">
        <w:t xml:space="preserve">iz razloga </w:t>
      </w:r>
      <w:r>
        <w:t>jer da su Ministarstvu pravosuđa podnijeli zahtjev sukladno odredbi čl. 20. Zakona o izmjenama i dopunama Stečajnog zakona (Narodne novine broj 104/17) kojim traže privremeno izuzeće od izbora i imenovanja za stečajnog upravitelja i privremenog stečajnog upravitelja u novim predmetima na razdoblje od dvije godine, s time da će nastaviti obavljati dužnost u postupcima u kojima su imenovani</w:t>
      </w:r>
      <w:r w:rsidRPr="00973918">
        <w:t>.</w:t>
      </w:r>
    </w:p>
    <w:p w:rsidRDefault="00197CCB" w:rsidP="00197CCB" w:rsidR="00197CCB" w:rsidRPr="00197CCB">
      <w:pPr>
        <w:ind w:firstLine="708"/>
        <w:jc w:val="both"/>
      </w:pPr>
      <w:r w:rsidRPr="00D36AA1">
        <w:t>Nalog iz toč</w:t>
      </w:r>
      <w:r>
        <w:t>ke VI.</w:t>
      </w:r>
      <w:r w:rsidRPr="00D36AA1">
        <w:t xml:space="preserve"> temelji se na odredbi čl. 112. st. 6. Stečajnog zakona. </w:t>
      </w:r>
    </w:p>
    <w:p w:rsidRDefault="002D3285" w:rsidP="009E1438" w:rsidR="002D3285" w:rsidRPr="00FE31A6">
      <w:pPr>
        <w:ind w:firstLine="708"/>
        <w:jc w:val="both"/>
      </w:pPr>
      <w:r w:rsidRPr="00FE31A6">
        <w:t>Slijedom navedenog odlučeno je kao u izreci ovog rješenja.</w:t>
      </w:r>
    </w:p>
    <w:p w:rsidRDefault="00386198" w:rsidP="0072725E" w:rsidR="00386198" w:rsidRPr="00FE31A6">
      <w:pPr>
        <w:jc w:val="both"/>
      </w:pPr>
    </w:p>
    <w:p w:rsidRDefault="00386198" w:rsidP="00F1126F" w:rsidR="00386198" w:rsidRPr="00FE31A6">
      <w:pPr>
        <w:ind w:hanging="705" w:left="705"/>
        <w:jc w:val="center"/>
      </w:pPr>
      <w:r w:rsidRPr="00FE31A6">
        <w:t>U Zadru</w:t>
      </w:r>
      <w:r w:rsidR="00F1126F" w:rsidRPr="00FE31A6">
        <w:t xml:space="preserve"> </w:t>
      </w:r>
      <w:r w:rsidR="00197CCB">
        <w:t xml:space="preserve">20. studenog </w:t>
      </w:r>
      <w:r w:rsidR="006B1F25" w:rsidRPr="00FE31A6">
        <w:t>2017</w:t>
      </w:r>
      <w:r w:rsidR="00F1126F" w:rsidRPr="00FE31A6">
        <w:t>.</w:t>
      </w:r>
      <w:r w:rsidRPr="00FE31A6">
        <w:t xml:space="preserve"> </w:t>
      </w:r>
    </w:p>
    <w:p w:rsidRDefault="00D84F28" w:rsidP="00D84F28" w:rsidR="00D84F28" w:rsidRPr="00FE31A6"/>
    <w:p w:rsidRDefault="009B30D9" w:rsidP="009B30D9" w:rsidR="009B30D9" w:rsidRPr="009B30D9">
      <w:pPr>
        <w:overflowPunct w:val="false"/>
        <w:autoSpaceDE w:val="false"/>
        <w:autoSpaceDN w:val="false"/>
        <w:adjustRightInd w:val="false"/>
      </w:pPr>
      <w:r w:rsidRPr="009B30D9">
        <w:t xml:space="preserve">Za točnost </w:t>
      </w:r>
      <w:proofErr w:type="spellStart"/>
      <w:r w:rsidRPr="009B30D9">
        <w:t>otpravka</w:t>
      </w:r>
      <w:proofErr w:type="spellEnd"/>
      <w:r w:rsidRPr="009B30D9">
        <w:t xml:space="preserve"> – ovlaštena službenica </w:t>
      </w:r>
      <w:r w:rsidRPr="009B30D9">
        <w:tab/>
      </w:r>
      <w:r w:rsidRPr="009B30D9">
        <w:tab/>
      </w:r>
      <w:r w:rsidRPr="009B30D9">
        <w:tab/>
      </w:r>
      <w:r w:rsidRPr="009B30D9">
        <w:tab/>
      </w:r>
      <w:r w:rsidRPr="009B30D9">
        <w:tab/>
        <w:t xml:space="preserve">                   Sutkinja        Elena Glavan</w:t>
      </w:r>
      <w:r w:rsidRPr="009B30D9">
        <w:tab/>
      </w:r>
      <w:r w:rsidRPr="009B30D9">
        <w:tab/>
      </w:r>
      <w:r w:rsidRPr="009B30D9">
        <w:tab/>
      </w:r>
      <w:r w:rsidRPr="009B30D9">
        <w:tab/>
      </w:r>
      <w:r w:rsidRPr="009B30D9">
        <w:tab/>
        <w:t xml:space="preserve">            </w:t>
      </w:r>
      <w:r w:rsidRPr="009B30D9">
        <w:tab/>
        <w:t xml:space="preserve">                             Ana Markač, v.r.</w:t>
      </w:r>
    </w:p>
    <w:p w:rsidRDefault="009348A7" w:rsidP="00DB4F17" w:rsidR="009348A7" w:rsidRPr="00FE31A6">
      <w:pPr>
        <w:jc w:val="right"/>
      </w:pPr>
      <w:bookmarkStart w:name="_GoBack" w:id="0"/>
      <w:bookmarkEnd w:id="0"/>
    </w:p>
    <w:p w:rsidRDefault="00C76762" w:rsidP="00825537" w:rsidR="00C76762" w:rsidRPr="00FE31A6">
      <w:pPr>
        <w:jc w:val="both"/>
      </w:pPr>
    </w:p>
    <w:p w:rsidRDefault="00386198" w:rsidP="00825537" w:rsidR="00386198" w:rsidRPr="00FE31A6">
      <w:pPr>
        <w:jc w:val="both"/>
      </w:pPr>
      <w:r w:rsidRPr="00FE31A6">
        <w:t>UPUTA O PRAVNOM LIJEKU:</w:t>
      </w:r>
    </w:p>
    <w:p w:rsidRDefault="00386198" w:rsidP="0029546C" w:rsidR="0029546C" w:rsidRPr="00FE31A6">
      <w:pPr>
        <w:ind w:firstLine="705"/>
        <w:jc w:val="both"/>
      </w:pPr>
      <w:r w:rsidRPr="00FE31A6">
        <w:tab/>
      </w:r>
      <w:r w:rsidR="0029546C" w:rsidRPr="00FE31A6">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FE31A6">
      <w:pPr>
        <w:ind w:firstLine="705"/>
        <w:jc w:val="both"/>
      </w:pPr>
      <w:r w:rsidRPr="00FE31A6">
        <w:t>Žalba se podnosi ovom sudu za Visoki trgovački sud Republike Hrvatske u 2 (dva) primjerka u roku od 8 (osam) dana od prijema rješenja, odnosno od isteka osmog dana od dana objave na e-oglasnoj ploči suda.</w:t>
      </w:r>
    </w:p>
    <w:p w:rsidRDefault="00C76762" w:rsidP="0029546C" w:rsidR="00C76762">
      <w:pPr>
        <w:jc w:val="both"/>
      </w:pPr>
    </w:p>
    <w:p w:rsidRDefault="00197CCB" w:rsidP="0029546C" w:rsidR="00197CCB">
      <w:pPr>
        <w:jc w:val="both"/>
      </w:pPr>
    </w:p>
    <w:p w:rsidRDefault="00197CCB" w:rsidP="0029546C" w:rsidR="00197CCB" w:rsidRPr="00FE31A6">
      <w:pPr>
        <w:jc w:val="both"/>
      </w:pPr>
    </w:p>
    <w:p w:rsidRDefault="00386198" w:rsidP="0029546C" w:rsidR="00386198" w:rsidRPr="00FE31A6">
      <w:pPr>
        <w:jc w:val="both"/>
      </w:pPr>
      <w:r w:rsidRPr="00FE31A6">
        <w:t>Dostaviti:</w:t>
      </w:r>
    </w:p>
    <w:p w:rsidRDefault="00386198" w:rsidP="00F00368" w:rsidR="00386198" w:rsidRPr="00FE31A6">
      <w:pPr>
        <w:numPr>
          <w:ilvl w:val="0"/>
          <w:numId w:val="2"/>
        </w:numPr>
      </w:pPr>
      <w:r w:rsidRPr="00FE31A6">
        <w:t>Stečajnom dužniku</w:t>
      </w:r>
      <w:r w:rsidR="00B05CF9" w:rsidRPr="00FE31A6">
        <w:t>,</w:t>
      </w:r>
      <w:r w:rsidRPr="00FE31A6">
        <w:t xml:space="preserve"> </w:t>
      </w:r>
      <w:r w:rsidR="00197CCB">
        <w:t xml:space="preserve">putem punomoćnika, odvjetnika iz odvjetničkog društva Franko Kotlar, Ana </w:t>
      </w:r>
      <w:proofErr w:type="spellStart"/>
      <w:r w:rsidR="00197CCB">
        <w:t>Vidov</w:t>
      </w:r>
      <w:proofErr w:type="spellEnd"/>
      <w:r w:rsidR="00197CCB">
        <w:t xml:space="preserve"> i partneri d.o.o., Zadar</w:t>
      </w:r>
    </w:p>
    <w:p w:rsidRDefault="00686EF9" w:rsidP="00F00368" w:rsidR="00386198" w:rsidRPr="00FE31A6">
      <w:pPr>
        <w:numPr>
          <w:ilvl w:val="0"/>
          <w:numId w:val="2"/>
        </w:numPr>
      </w:pPr>
      <w:r w:rsidRPr="00FE31A6">
        <w:t>Stečajno</w:t>
      </w:r>
      <w:r w:rsidR="006B1F25" w:rsidRPr="00FE31A6">
        <w:t xml:space="preserve">m upravitelju </w:t>
      </w:r>
      <w:r w:rsidR="00386198" w:rsidRPr="00FE31A6">
        <w:t xml:space="preserve">uz </w:t>
      </w:r>
      <w:r w:rsidR="008335B0" w:rsidRPr="00FE31A6">
        <w:t xml:space="preserve">izjavu i </w:t>
      </w:r>
      <w:r w:rsidR="00386198" w:rsidRPr="00FE31A6">
        <w:t>potvrdu o imenovanju</w:t>
      </w:r>
      <w:r w:rsidR="00B05CF9" w:rsidRPr="00FE31A6">
        <w:t>,</w:t>
      </w:r>
    </w:p>
    <w:p w:rsidRDefault="00386198" w:rsidP="00F00368" w:rsidR="00386198" w:rsidRPr="00FE31A6">
      <w:pPr>
        <w:numPr>
          <w:ilvl w:val="0"/>
          <w:numId w:val="2"/>
        </w:numPr>
      </w:pPr>
      <w:r w:rsidRPr="00FE31A6">
        <w:t>FINA</w:t>
      </w:r>
      <w:r w:rsidR="00942352" w:rsidRPr="00FE31A6">
        <w:t>,</w:t>
      </w:r>
    </w:p>
    <w:p w:rsidRDefault="00386198" w:rsidP="00F00368" w:rsidR="00926183" w:rsidRPr="00FE31A6">
      <w:pPr>
        <w:numPr>
          <w:ilvl w:val="0"/>
          <w:numId w:val="2"/>
        </w:numPr>
      </w:pPr>
      <w:r w:rsidRPr="00FE31A6">
        <w:t xml:space="preserve">ŽDO </w:t>
      </w:r>
      <w:r w:rsidR="00B05CF9" w:rsidRPr="00FE31A6">
        <w:t>–</w:t>
      </w:r>
      <w:r w:rsidR="00926183" w:rsidRPr="00FE31A6">
        <w:t>Zadar,</w:t>
      </w:r>
    </w:p>
    <w:p w:rsidRDefault="00386198" w:rsidP="00F00368" w:rsidR="00386198" w:rsidRPr="00FE31A6">
      <w:pPr>
        <w:numPr>
          <w:ilvl w:val="0"/>
          <w:numId w:val="2"/>
        </w:numPr>
      </w:pPr>
      <w:r w:rsidRPr="00FE31A6">
        <w:t>Poreznoj upravi</w:t>
      </w:r>
      <w:r w:rsidR="0073003F" w:rsidRPr="00FE31A6">
        <w:t xml:space="preserve"> </w:t>
      </w:r>
      <w:r w:rsidR="00C76762" w:rsidRPr="00FE31A6">
        <w:t>Zadar</w:t>
      </w:r>
    </w:p>
    <w:p w:rsidRDefault="00386198" w:rsidP="00F00368" w:rsidR="00B05CF9" w:rsidRPr="00FE31A6">
      <w:pPr>
        <w:numPr>
          <w:ilvl w:val="0"/>
          <w:numId w:val="2"/>
        </w:numPr>
        <w:rPr>
          <w:u w:val="single"/>
        </w:rPr>
      </w:pPr>
      <w:r w:rsidRPr="00FE31A6">
        <w:rPr>
          <w:u w:val="single"/>
        </w:rPr>
        <w:t xml:space="preserve">Registru suda </w:t>
      </w:r>
      <w:r w:rsidR="00926183" w:rsidRPr="00FE31A6">
        <w:rPr>
          <w:u w:val="single"/>
        </w:rPr>
        <w:t xml:space="preserve">odmah </w:t>
      </w:r>
      <w:r w:rsidRPr="00FE31A6">
        <w:rPr>
          <w:u w:val="single"/>
        </w:rPr>
        <w:t>i po pravomoćnosti</w:t>
      </w:r>
      <w:r w:rsidR="00B05CF9" w:rsidRPr="00FE31A6">
        <w:rPr>
          <w:u w:val="single"/>
        </w:rPr>
        <w:t>,</w:t>
      </w:r>
      <w:r w:rsidRPr="00FE31A6">
        <w:rPr>
          <w:u w:val="single"/>
        </w:rPr>
        <w:t xml:space="preserve"> </w:t>
      </w:r>
    </w:p>
    <w:p w:rsidRDefault="009348A7" w:rsidP="00F00368" w:rsidR="00386198" w:rsidRPr="00FE31A6">
      <w:pPr>
        <w:numPr>
          <w:ilvl w:val="0"/>
          <w:numId w:val="2"/>
        </w:numPr>
      </w:pPr>
      <w:r w:rsidRPr="00FE31A6">
        <w:t>e-O</w:t>
      </w:r>
      <w:r w:rsidR="00386198" w:rsidRPr="00FE31A6">
        <w:t>glasna ploča</w:t>
      </w:r>
      <w:r w:rsidR="00926183" w:rsidRPr="00FE31A6">
        <w:t xml:space="preserve"> sudova </w:t>
      </w:r>
      <w:r w:rsidR="00B05CF9" w:rsidRPr="00FE31A6">
        <w:t>,</w:t>
      </w:r>
      <w:r w:rsidR="00386198" w:rsidRPr="00FE31A6">
        <w:t xml:space="preserve"> </w:t>
      </w:r>
    </w:p>
    <w:p w:rsidRDefault="005C31D9" w:rsidP="005C31D9" w:rsidR="005C31D9">
      <w:pPr>
        <w:numPr>
          <w:ilvl w:val="0"/>
          <w:numId w:val="2"/>
        </w:numPr>
      </w:pPr>
      <w:r>
        <w:t>p</w:t>
      </w:r>
      <w:r w:rsidR="00386198" w:rsidRPr="00FE31A6">
        <w:t>isarnica suda-ovdje</w:t>
      </w:r>
      <w:r>
        <w:t>,</w:t>
      </w:r>
    </w:p>
    <w:p w:rsidRDefault="00197CCB" w:rsidP="005C31D9" w:rsidR="00197CCB">
      <w:pPr>
        <w:numPr>
          <w:ilvl w:val="0"/>
          <w:numId w:val="2"/>
        </w:numPr>
      </w:pPr>
      <w:r>
        <w:t>računovodstvu suda,</w:t>
      </w:r>
    </w:p>
    <w:p w:rsidRDefault="005C31D9" w:rsidP="005C31D9" w:rsidR="00386198" w:rsidRPr="00FE31A6">
      <w:pPr>
        <w:numPr>
          <w:ilvl w:val="0"/>
          <w:numId w:val="2"/>
        </w:numPr>
      </w:pPr>
      <w:r>
        <w:t>u</w:t>
      </w:r>
      <w:r w:rsidR="00386198" w:rsidRPr="00FE31A6">
        <w:t xml:space="preserve"> spis</w:t>
      </w:r>
      <w:r w:rsidR="00B05CF9" w:rsidRPr="00FE31A6">
        <w:t>.</w:t>
      </w:r>
    </w:p>
    <w:sectPr w:rsidSect="00C42D47" w:rsidR="00386198" w:rsidRPr="00FE31A6">
      <w:headerReference w:type="even" r:id="rId11"/>
      <w:headerReference w:type="default" r:id="rId12"/>
      <w:headerReference w:type="first" r:id="rId13"/>
      <w:pgSz w:h="16838" w:w="11906"/>
      <w:pgMar w:gutter="0" w:footer="708" w:header="708" w:left="1417" w:bottom="1134"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3C2" w:rsidR="003E03C2">
      <w:r>
        <w:separator/>
      </w:r>
    </w:p>
  </w:endnote>
  <w:endnote w:id="0" w:type="continuationSeparator">
    <w:p w:rsidRDefault="003E03C2" w:rsidR="003E03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3C2" w:rsidR="003E03C2">
      <w:r>
        <w:separator/>
      </w:r>
    </w:p>
  </w:footnote>
  <w:footnote w:id="0" w:type="continuationSeparator">
    <w:p w:rsidRDefault="003E03C2" w:rsidR="003E03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30D9">
      <w:rPr>
        <w:rStyle w:val="Brojstranice"/>
        <w:noProof/>
      </w:rPr>
      <w:t>2</w:t>
    </w:r>
    <w:r>
      <w:rPr>
        <w:rStyle w:val="Brojstranice"/>
      </w:rPr>
      <w:fldChar w:fldCharType="end"/>
    </w:r>
  </w:p>
  <w:p w:rsidRDefault="00686EF9" w:rsidP="00193CC2" w:rsidR="00193CC2"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w:t>
    </w:r>
    <w:r w:rsidR="00197CCB">
      <w:rPr>
        <w:sz w:val="22"/>
        <w:szCs w:val="22"/>
      </w:rPr>
      <w:t>1163/16-4</w:t>
    </w:r>
    <w:r w:rsidR="001D419D">
      <w:rPr>
        <w:sz w:val="22"/>
        <w:szCs w:val="22"/>
      </w:rPr>
      <w:t>0</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14237B">
      <w:rPr>
        <w:sz w:val="22"/>
        <w:szCs w:val="22"/>
      </w:rPr>
      <w:t>1</w:t>
    </w:r>
    <w:r w:rsidR="00F33EAC">
      <w:rPr>
        <w:sz w:val="22"/>
        <w:szCs w:val="22"/>
      </w:rPr>
      <w:t>163/16-4</w:t>
    </w:r>
    <w:r w:rsidR="001D419D">
      <w:rPr>
        <w:sz w:val="22"/>
        <w:szCs w:val="22"/>
      </w:rPr>
      <w:t>0</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3C1D"/>
    <w:rsid w:val="00013993"/>
    <w:rsid w:val="00015DEB"/>
    <w:rsid w:val="00040296"/>
    <w:rsid w:val="000501A1"/>
    <w:rsid w:val="0006522B"/>
    <w:rsid w:val="000859B2"/>
    <w:rsid w:val="000964E5"/>
    <w:rsid w:val="00097AB6"/>
    <w:rsid w:val="000A1F5A"/>
    <w:rsid w:val="000E4FA2"/>
    <w:rsid w:val="00117181"/>
    <w:rsid w:val="0014237B"/>
    <w:rsid w:val="001441EB"/>
    <w:rsid w:val="001457F0"/>
    <w:rsid w:val="001540AB"/>
    <w:rsid w:val="001605CA"/>
    <w:rsid w:val="00187596"/>
    <w:rsid w:val="001915B2"/>
    <w:rsid w:val="00193CC2"/>
    <w:rsid w:val="00197CCB"/>
    <w:rsid w:val="001D419D"/>
    <w:rsid w:val="00215D49"/>
    <w:rsid w:val="00227E5A"/>
    <w:rsid w:val="0023474F"/>
    <w:rsid w:val="00241BE6"/>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D6AC0"/>
    <w:rsid w:val="003E03C2"/>
    <w:rsid w:val="003F769A"/>
    <w:rsid w:val="00403476"/>
    <w:rsid w:val="004131E7"/>
    <w:rsid w:val="004215A1"/>
    <w:rsid w:val="00437E5E"/>
    <w:rsid w:val="00454E5B"/>
    <w:rsid w:val="00482F52"/>
    <w:rsid w:val="004A61C0"/>
    <w:rsid w:val="004A6876"/>
    <w:rsid w:val="004B1AD4"/>
    <w:rsid w:val="004C2B0A"/>
    <w:rsid w:val="004D7B96"/>
    <w:rsid w:val="004F2EAE"/>
    <w:rsid w:val="0050703D"/>
    <w:rsid w:val="005142EA"/>
    <w:rsid w:val="00520474"/>
    <w:rsid w:val="00540A6A"/>
    <w:rsid w:val="005456E2"/>
    <w:rsid w:val="0055393A"/>
    <w:rsid w:val="00554974"/>
    <w:rsid w:val="00560032"/>
    <w:rsid w:val="00564489"/>
    <w:rsid w:val="00566BE9"/>
    <w:rsid w:val="00577A9F"/>
    <w:rsid w:val="00585474"/>
    <w:rsid w:val="005A3DFA"/>
    <w:rsid w:val="005B5AF4"/>
    <w:rsid w:val="005B5F72"/>
    <w:rsid w:val="005C31D9"/>
    <w:rsid w:val="005C7A57"/>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36044"/>
    <w:rsid w:val="00754ACC"/>
    <w:rsid w:val="00756757"/>
    <w:rsid w:val="00780AA8"/>
    <w:rsid w:val="007C13A9"/>
    <w:rsid w:val="007D2590"/>
    <w:rsid w:val="007E2061"/>
    <w:rsid w:val="007E2972"/>
    <w:rsid w:val="007E7809"/>
    <w:rsid w:val="007F7888"/>
    <w:rsid w:val="0080120F"/>
    <w:rsid w:val="00812A15"/>
    <w:rsid w:val="008227EA"/>
    <w:rsid w:val="00825537"/>
    <w:rsid w:val="008275AD"/>
    <w:rsid w:val="00830C45"/>
    <w:rsid w:val="008335B0"/>
    <w:rsid w:val="00854BFC"/>
    <w:rsid w:val="0086586A"/>
    <w:rsid w:val="00875BF2"/>
    <w:rsid w:val="00875C9F"/>
    <w:rsid w:val="0087616C"/>
    <w:rsid w:val="00893718"/>
    <w:rsid w:val="00896E93"/>
    <w:rsid w:val="008A7855"/>
    <w:rsid w:val="008A7CD9"/>
    <w:rsid w:val="008F0D7C"/>
    <w:rsid w:val="0090177B"/>
    <w:rsid w:val="009037AE"/>
    <w:rsid w:val="00926183"/>
    <w:rsid w:val="009310F9"/>
    <w:rsid w:val="009348A7"/>
    <w:rsid w:val="0093600F"/>
    <w:rsid w:val="00942352"/>
    <w:rsid w:val="00951F73"/>
    <w:rsid w:val="00957A63"/>
    <w:rsid w:val="00960D51"/>
    <w:rsid w:val="00967C09"/>
    <w:rsid w:val="00971E2F"/>
    <w:rsid w:val="009A2757"/>
    <w:rsid w:val="009B30D9"/>
    <w:rsid w:val="009C40AB"/>
    <w:rsid w:val="009C416E"/>
    <w:rsid w:val="009D30D7"/>
    <w:rsid w:val="009D3372"/>
    <w:rsid w:val="009D7018"/>
    <w:rsid w:val="009E1438"/>
    <w:rsid w:val="009F1AC6"/>
    <w:rsid w:val="00A06A48"/>
    <w:rsid w:val="00A07C95"/>
    <w:rsid w:val="00A27918"/>
    <w:rsid w:val="00A67590"/>
    <w:rsid w:val="00A800F5"/>
    <w:rsid w:val="00A80D29"/>
    <w:rsid w:val="00A9426A"/>
    <w:rsid w:val="00AB4171"/>
    <w:rsid w:val="00AB483A"/>
    <w:rsid w:val="00AC5741"/>
    <w:rsid w:val="00AD7687"/>
    <w:rsid w:val="00AE4BC6"/>
    <w:rsid w:val="00AF299B"/>
    <w:rsid w:val="00B033D7"/>
    <w:rsid w:val="00B05CF9"/>
    <w:rsid w:val="00B20829"/>
    <w:rsid w:val="00B26D55"/>
    <w:rsid w:val="00B45C7F"/>
    <w:rsid w:val="00B45E69"/>
    <w:rsid w:val="00B46901"/>
    <w:rsid w:val="00B604A8"/>
    <w:rsid w:val="00B85A8A"/>
    <w:rsid w:val="00BA5150"/>
    <w:rsid w:val="00BB0D8F"/>
    <w:rsid w:val="00BD5992"/>
    <w:rsid w:val="00C22AEC"/>
    <w:rsid w:val="00C35145"/>
    <w:rsid w:val="00C42D47"/>
    <w:rsid w:val="00C76762"/>
    <w:rsid w:val="00C94376"/>
    <w:rsid w:val="00CA31D7"/>
    <w:rsid w:val="00CB6BD1"/>
    <w:rsid w:val="00CC3666"/>
    <w:rsid w:val="00CC3BD1"/>
    <w:rsid w:val="00CE7D3D"/>
    <w:rsid w:val="00D072C0"/>
    <w:rsid w:val="00D248D6"/>
    <w:rsid w:val="00D376EA"/>
    <w:rsid w:val="00D44545"/>
    <w:rsid w:val="00D470A9"/>
    <w:rsid w:val="00D5631D"/>
    <w:rsid w:val="00D6238B"/>
    <w:rsid w:val="00D6373B"/>
    <w:rsid w:val="00D67C25"/>
    <w:rsid w:val="00D7083B"/>
    <w:rsid w:val="00D84F28"/>
    <w:rsid w:val="00D94703"/>
    <w:rsid w:val="00DB1DD4"/>
    <w:rsid w:val="00DB3601"/>
    <w:rsid w:val="00DB4F17"/>
    <w:rsid w:val="00DC0DCC"/>
    <w:rsid w:val="00DC32C2"/>
    <w:rsid w:val="00DF0663"/>
    <w:rsid w:val="00DF0D4C"/>
    <w:rsid w:val="00DF2C40"/>
    <w:rsid w:val="00E06BFD"/>
    <w:rsid w:val="00E17BE4"/>
    <w:rsid w:val="00E51FDF"/>
    <w:rsid w:val="00E81B3E"/>
    <w:rsid w:val="00E93CD4"/>
    <w:rsid w:val="00EA42B5"/>
    <w:rsid w:val="00EA565A"/>
    <w:rsid w:val="00ED1690"/>
    <w:rsid w:val="00ED493B"/>
    <w:rsid w:val="00EE00E0"/>
    <w:rsid w:val="00EF3D1E"/>
    <w:rsid w:val="00EF5BFE"/>
    <w:rsid w:val="00F00368"/>
    <w:rsid w:val="00F1126F"/>
    <w:rsid w:val="00F20F1A"/>
    <w:rsid w:val="00F30506"/>
    <w:rsid w:val="00F33EAC"/>
    <w:rsid w:val="00F615B5"/>
    <w:rsid w:val="00F649B6"/>
    <w:rsid w:val="00F7059A"/>
    <w:rsid w:val="00F76731"/>
    <w:rsid w:val="00F84A74"/>
    <w:rsid w:val="00F85CB1"/>
    <w:rsid w:val="00F92206"/>
    <w:rsid w:val="00FC2EE6"/>
    <w:rsid w:val="00FE31A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B30D9"/>
    <w:rPr>
      <w:color w:val="808080"/>
      <w:bdr w:space="0" w:sz="0" w:color="auto" w:val="none"/>
      <w:shd w:fill="CCFFFF" w:color="auto" w:val="clear"/>
    </w:rPr>
  </w:style>
  <w:style w:customStyle="true" w:styleId="eSPISCCParagraphDefaultFont" w:type="character">
    <w:name w:val="eSPIS_CC_Paragraph Default Font"/>
    <w:basedOn w:val="Zadanifontodlomka"/>
    <w:rsid w:val="009B30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0D9"/>
    <w:rPr>
      <w:bdr w:space="0" w:sz="0" w:color="auto" w:val="none"/>
      <w:shd w:fill="FFFFCC" w:color="auto" w:val="clear"/>
      <w:lang w:val="hr-HR"/>
    </w:rPr>
  </w:style>
  <w:style w:customStyle="true" w:styleId="PozadinaSvijetloCrvena" w:type="character">
    <w:name w:val="Pozadina_SvijetloCrvena"/>
    <w:basedOn w:val="eSPISCCParagraphDefaultFont"/>
    <w:rsid w:val="009B30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0D9"/>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locked/>
    <w:rsid w:val="009B30D9"/>
    <w:rPr>
      <w:rFonts w:eastAsia="Calibri" w:hAnsi="Calibri" w:ascii="Calibr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B30D9"/>
    <w:rPr>
      <w:color w:val="808080"/>
      <w:bdr w:color="auto" w:space="0" w:sz="0" w:val="none"/>
      <w:shd w:color="auto" w:fill="CCFFFF" w:val="clear"/>
    </w:rPr>
  </w:style>
  <w:style w:customStyle="1" w:styleId="eSPISCCParagraphDefaultFont" w:type="character">
    <w:name w:val="eSPIS_CC_Paragraph Default Font"/>
    <w:basedOn w:val="Zadanifontodlomka"/>
    <w:rsid w:val="009B30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0D9"/>
    <w:rPr>
      <w:bdr w:color="auto" w:space="0" w:sz="0" w:val="none"/>
      <w:shd w:color="auto" w:fill="FFFFCC" w:val="clear"/>
      <w:lang w:val="hr-HR"/>
    </w:rPr>
  </w:style>
  <w:style w:customStyle="1" w:styleId="PozadinaSvijetloCrvena" w:type="character">
    <w:name w:val="Pozadina_SvijetloCrvena"/>
    <w:basedOn w:val="eSPISCCParagraphDefaultFont"/>
    <w:rsid w:val="009B30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0D9"/>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locked/>
    <w:rsid w:val="009B30D9"/>
    <w:rPr>
      <w:rFonts w:ascii="Calibri" w:eastAsia="Calibri" w:hAnsi="Calibr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57996">
      <w:bodyDiv w:val="true"/>
      <w:marLeft w:val="0"/>
      <w:marRight w:val="0"/>
      <w:marTop w:val="0"/>
      <w:marBottom w:val="0"/>
      <w:divBdr>
        <w:top w:space="0" w:sz="0" w:color="auto" w:val="none"/>
        <w:left w:space="0" w:sz="0" w:color="auto" w:val="none"/>
        <w:bottom w:space="0" w:sz="0" w:color="auto" w:val="none"/>
        <w:right w:space="0" w:sz="0" w:color="auto" w:val="none"/>
      </w:divBdr>
    </w:div>
    <w:div w:id="737048650">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 w:id="19061429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Zadarska privatna gimnazija s pravom javnosti</izvorni_sadrzaj>
    <derivirana_varijabla naziv="DomainObject.Predmet.ProtustrankaFormated_1">  Zadarska privatna gimnazija s pravom javnosti</derivirana_varijabla>
  </DomainObject.Predmet.ProtustrankaFormated>
  <DomainObject.Predmet.ProtustrankaFormatedOIB>
    <izvorni_sadrzaj>  Zadarska privatna gimnazija s pravom javnosti, OIB 13265301756</izvorni_sadrzaj>
    <derivirana_varijabla naziv="DomainObject.Predmet.ProtustrankaFormatedOIB_1">  Zadarska privatna gimnazija s pravom javnosti, OIB 13265301756</derivirana_varijabla>
  </DomainObject.Predmet.ProtustrankaFormatedOIB>
  <DomainObject.Predmet.ProtustrankaFormatedWithAdress>
    <izvorni_sadrzaj> Zadarska privatna gimnazija s pravom javnosti, Splitska ulica 1, 23000 Zadar</izvorni_sadrzaj>
    <derivirana_varijabla naziv="DomainObject.Predmet.ProtustrankaFormatedWithAdress_1"> Zadarska privatna gimnazija s pravom javnosti, Splitska ulica 1, 23000 Zadar</derivirana_varijabla>
  </DomainObject.Predmet.ProtustrankaFormatedWithAdress>
  <DomainObject.Predmet.ProtustrankaFormatedWithAdressOIB>
    <izvorni_sadrzaj> Zadarska privatna gimnazija s pravom javnosti, OIB 13265301756, Splitska ulica 1, 23000 Zadar</izvorni_sadrzaj>
    <derivirana_varijabla naziv="DomainObject.Predmet.ProtustrankaFormatedWithAdressOIB_1"> Zadarska privatna gimnazija s pravom javnosti, OIB 13265301756, Splitska ulica 1, 23000 Zadar</derivirana_varijabla>
  </DomainObject.Predmet.ProtustrankaFormatedWithAdressOIB>
  <DomainObject.Predmet.ProtustrankaWithAdress>
    <izvorni_sadrzaj>Zadarska privatna gimnazija s pravom javnosti Splitska ulica 1, 23000 Zadar</izvorni_sadrzaj>
    <derivirana_varijabla naziv="DomainObject.Predmet.ProtustrankaWithAdress_1">Zadarska privatna gimnazija s pravom javnosti Splitska ulica 1, 23000 Zadar</derivirana_varijabla>
  </DomainObject.Predmet.ProtustrankaWithAdress>
  <DomainObject.Predmet.ProtustrankaWithAdressOIB>
    <izvorni_sadrzaj>Zadarska privatna gimnazija s pravom javnosti, OIB 13265301756, Splitska ulica 1, 23000 Zadar</izvorni_sadrzaj>
    <derivirana_varijabla naziv="DomainObject.Predmet.ProtustrankaWithAdressOIB_1">Zadarska privatna gimnazija s pravom javnosti, OIB 13265301756, Splitska ulica 1, 23000 Zadar</derivirana_varijabla>
  </DomainObject.Predmet.ProtustrankaWithAdressOIB>
  <DomainObject.Predmet.ProtustrankaNazivFormated>
    <izvorni_sadrzaj>Zadarska privatna gimnazija s pravom javnosti</izvorni_sadrzaj>
    <derivirana_varijabla naziv="DomainObject.Predmet.ProtustrankaNazivFormated_1">Zadarska privatna gimnazija s pravom javnosti</derivirana_varijabla>
  </DomainObject.Predmet.ProtustrankaNazivFormated>
  <DomainObject.Predmet.ProtustrankaNazivFormatedOIB>
    <izvorni_sadrzaj>Zadarska privatna gimnazija s pravom javnosti, OIB 13265301756</izvorni_sadrzaj>
    <derivirana_varijabla naziv="DomainObject.Predmet.ProtustrankaNazivFormatedOIB_1">Zadarska privatna gimnazija s pravom javnosti, OIB 13265301756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1034404.73</izvorni_sadrzaj>
    <derivirana_varijabla naziv="DomainObject.Predmet.TrenutnaVrijednost_1">1034404.73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Zadarska privatna gimnazija s pravom javnosti</item>
    </izvorni_sadrzaj>
    <derivirana_varijabla naziv="DomainObject.Predmet.ProtuStrankaListFormated_1">
      <item>Zadarska privatna gimnazija s pravom javnosti</item>
    </derivirana_varijabla>
  </DomainObject.Predmet.ProtuStrankaListFormated>
  <DomainObject.Predmet.ProtuStrankaListFormatedOIB>
    <izvorni_sadrzaj>
      <item>Zadarska privatna gimnazija s pravom javnosti, OIB 13265301756</item>
    </izvorni_sadrzaj>
    <derivirana_varijabla naziv="DomainObject.Predmet.ProtuStrankaListFormatedOIB_1">
      <item>Zadarska privatna gimnazija s pravom javnosti, OIB 13265301756</item>
    </derivirana_varijabla>
  </DomainObject.Predmet.ProtuStrankaListFormatedOIB>
  <DomainObject.Predmet.ProtuStrankaListFormatedWithAdress>
    <izvorni_sadrzaj>
      <item>Zadarska privatna gimnazija s pravom javnosti, Splitska ulica 1, 23000 Zadar</item>
    </izvorni_sadrzaj>
    <derivirana_varijabla naziv="DomainObject.Predmet.ProtuStrankaListFormatedWithAdress_1">
      <item>Zadarska privatna gimnazija s pravom javnosti, Splitska ulica 1, 23000 Zadar</item>
    </derivirana_varijabla>
  </DomainObject.Predmet.ProtuStrankaListFormatedWithAdress>
  <DomainObject.Predmet.ProtuStrankaListFormatedWithAdressOIB>
    <izvorni_sadrzaj>
      <item>Zadarska privatna gimnazija s pravom javnosti, OIB 13265301756, Splitska ulica 1, 23000 Zadar</item>
    </izvorni_sadrzaj>
    <derivirana_varijabla naziv="DomainObject.Predmet.ProtuStrankaListFormatedWithAdressOIB_1">
      <item>Zadarska privatna gimnazija s pravom javnosti, OIB 13265301756, Splitska ulica 1, 23000 Zadar</item>
    </derivirana_varijabla>
  </DomainObject.Predmet.ProtuStrankaListFormatedWithAdressOIB>
  <DomainObject.Predmet.ProtuStrankaListNazivFormated>
    <izvorni_sadrzaj>
      <item>Zadarska privatna gimnazija s pravom javnosti</item>
    </izvorni_sadrzaj>
    <derivirana_varijabla naziv="DomainObject.Predmet.ProtuStrankaListNazivFormated_1">
      <item>Zadarska privatna gimnazija s pravom javnosti</item>
    </derivirana_varijabla>
  </DomainObject.Predmet.ProtuStrankaListNazivFormated>
  <DomainObject.Predmet.ProtuStrankaListNazivFormatedOIB>
    <izvorni_sadrzaj>
      <item>Zadarska privatna gimnazija s pravom javnosti, OIB 13265301756</item>
    </izvorni_sadrzaj>
    <derivirana_varijabla naziv="DomainObject.Predmet.ProtuStrankaListNazivFormatedOIB_1">
      <item>Zadarska privatna gimnazija s pravom javnosti, OIB 13265301756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Zadarska privatna gimnazija s pravom javnosti</izvorni_sadrzaj>
    <derivirana_varijabla naziv="DomainObject.Predmet.ProtustrankaIDrugi_1">Zadarska privatna gimnazija s pravom javnosti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Zadarska privatna gimnazija s pravom javnosti, OIB 13265301756, Splitska ulica 1, 23000 Zadar</izvorni_sadrzaj>
    <derivirana_varijabla naziv="DomainObject.Predmet.ProtustrankaIDrugiAdressOIB_1">Zadarska privatna gimnazija s pravom javnosti, OIB 13265301756, Splitska ulica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Zadarska privatna gimnazija s pravom javnosti</item>
    </izvorni_sadrzaj>
    <derivirana_varijabla naziv="DomainObject.Predmet.SudioniciListNaziv_1">
      <item>FINA</item>
      <item>Zadarska privatna gimnazija s pravom javnosti</item>
    </derivirana_varijabla>
  </DomainObject.Predmet.SudioniciListNaziv>
  <DomainObject.Predmet.SudioniciListAdressOIB>
    <izvorni_sadrzaj>
      <item>FINA, OIB 85821130368</item>
      <item>Zadarska privatna gimnazija s pravom javnosti, OIB 13265301756, Splitska ulica 1,23000 Zadar</item>
    </izvorni_sadrzaj>
    <derivirana_varijabla naziv="DomainObject.Predmet.SudioniciListAdressOIB_1">
      <item>FINA, OIB 85821130368</item>
      <item>Zadarska privatna gimnazija s pravom javnosti, OIB 13265301756, Splitska ulica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13265301756</item>
    </izvorni_sadrzaj>
    <derivirana_varijabla naziv="DomainObject.Predmet.SudioniciListNazivOIB_1">
      <item>, OIB 85821130368</item>
      <item>, OIB 13265301756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E3B60-849F-4D5C-A361-A1557D1E84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3829</properties:Words>
  <properties:Characters>21398</properties:Characters>
  <properties:Lines>350</properties:Lines>
  <properties:Paragraphs>80</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2017-11-20T11:08:00Z</dcterms:created>
  <dc:creator>Ardena Bajlo</dc:creator>
  <cp:lastModifiedBy>Marijana Žuža</cp:lastModifiedBy>
  <cp:lastPrinted>2017-11-20T14:01:00Z</cp:lastPrinted>
  <dcterms:modified xmlns:xsi="http://www.w3.org/2001/XMLSchema-instance" xsi:type="dcterms:W3CDTF">2017-11-20T14:08:00Z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