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11f8" w14:paraId="d7e11f8" w:rsidRDefault="00F649FC" w:rsidP="00F649FC" w:rsidR="00F649FC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 </w:t>
      </w:r>
    </w:p>
    <w:p w:rsidRDefault="00F649FC" w:rsidP="00F649FC" w:rsidR="00F649FC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F649FC" w:rsidP="00F649FC" w:rsidR="00F649FC" w:rsidRPr="00F649FC">
      <w:r w:rsidRPr="00F649FC">
        <w:t xml:space="preserve"> TRGOVAČKI SUD U PAZINU</w:t>
      </w:r>
    </w:p>
    <w:p w:rsidRDefault="00F649FC" w:rsidP="00F649FC" w:rsidR="00F649FC" w:rsidRPr="00F649FC">
      <w:r w:rsidRPr="00F649FC">
        <w:t xml:space="preserve">     52000 PAZIN, Dršćevka 1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  <w:t xml:space="preserve">    </w:t>
      </w:r>
      <w:r>
        <w:t xml:space="preserve">  </w:t>
      </w:r>
      <w:r w:rsidRPr="00F649FC">
        <w:t>Posl.br.: 2 St-1112/16-3</w:t>
      </w:r>
    </w:p>
    <w:p w:rsidRDefault="00F649FC" w:rsidP="00F649FC" w:rsidR="00F649FC" w:rsidRPr="00F649FC">
      <w:pPr>
        <w:jc w:val="both"/>
      </w:pPr>
      <w:r w:rsidRPr="00F649FC">
        <w:tab/>
      </w:r>
    </w:p>
    <w:p w:rsidRDefault="00F649FC" w:rsidP="00F649FC" w:rsidR="00F649FC" w:rsidRPr="00F649FC">
      <w:pPr>
        <w:jc w:val="center"/>
      </w:pPr>
      <w:r w:rsidRPr="00F649FC">
        <w:t>R E P U B L I K A  H R V A T S K A</w:t>
      </w:r>
    </w:p>
    <w:p w:rsidRDefault="00F649FC" w:rsidP="00F649FC" w:rsidR="00F649FC" w:rsidRPr="00F649FC"/>
    <w:p w:rsidRDefault="00F649FC" w:rsidP="00F649FC" w:rsidR="00F649FC" w:rsidRPr="00F649FC">
      <w:pPr>
        <w:jc w:val="center"/>
      </w:pPr>
      <w:r w:rsidRPr="00F649FC">
        <w:t>R J E Š E NJ E</w:t>
      </w:r>
    </w:p>
    <w:p w:rsidRDefault="00F649FC" w:rsidP="00F649FC" w:rsidR="00F649FC" w:rsidRPr="00F649FC"/>
    <w:p w:rsidRDefault="00F649FC" w:rsidP="00F649FC" w:rsidR="00F649FC" w:rsidRPr="00F649FC">
      <w:pPr>
        <w:jc w:val="both"/>
      </w:pPr>
      <w:r w:rsidRPr="00F649FC">
        <w:tab/>
        <w:t xml:space="preserve">Trgovački sud u Pazinu, po sucu Adrijani Labinjan Skok, po prijedlogu predlagatelja FINE, OIB: 85821130368, RC Rijeka, Podružnica Pula, Giardini 5, radi otvaranja stečajnog postupka nad dužnikom INSUMO j.d.o.o., Poreč, Mate Vlašića 20, OIB: 42940403600, dana 19. prosinca 2016. </w:t>
      </w:r>
    </w:p>
    <w:p w:rsidRDefault="00F649FC" w:rsidP="00F649FC" w:rsidR="00F649FC" w:rsidRPr="00F649FC">
      <w:pPr>
        <w:jc w:val="both"/>
      </w:pPr>
    </w:p>
    <w:p w:rsidRDefault="00F649FC" w:rsidP="00F649FC" w:rsidR="00F649FC" w:rsidRPr="00F649FC">
      <w:pPr>
        <w:ind w:firstLine="708"/>
      </w:pPr>
      <w:r w:rsidRPr="00F649FC">
        <w:tab/>
      </w:r>
      <w:r w:rsidRPr="00F649FC">
        <w:tab/>
      </w:r>
      <w:r w:rsidRPr="00F649FC">
        <w:tab/>
      </w:r>
      <w:r w:rsidRPr="00F649FC">
        <w:tab/>
        <w:t xml:space="preserve">     r i j e š i o   j e</w:t>
      </w:r>
    </w:p>
    <w:p w:rsidRDefault="00F649FC" w:rsidP="00F649FC" w:rsidR="00F649FC" w:rsidRPr="00F649FC">
      <w:pPr>
        <w:jc w:val="both"/>
      </w:pPr>
    </w:p>
    <w:p w:rsidRDefault="00F649FC" w:rsidP="00F649FC" w:rsidR="00F649FC" w:rsidRPr="00F649FC">
      <w:pPr>
        <w:jc w:val="both"/>
        <w:rPr>
          <w:lang w:val="pl-PL"/>
        </w:rPr>
      </w:pPr>
      <w:r w:rsidRPr="00F649FC">
        <w:rPr>
          <w:lang w:val="pl-PL"/>
        </w:rPr>
        <w:tab/>
        <w:t>I.</w:t>
      </w:r>
      <w:r w:rsidRPr="00F649F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F649FC">
        <w:t>INSUMO j.d.o.o., Poreč, Mate Vlašića 20, OIB: 42940403600</w:t>
      </w:r>
      <w:r w:rsidRPr="00F649FC">
        <w:rPr>
          <w:lang w:val="pl-PL"/>
        </w:rPr>
        <w:t xml:space="preserve">, te se odlučuje održati ročište, pa se </w:t>
      </w:r>
      <w:r w:rsidRPr="00F649FC">
        <w:rPr>
          <w:b/>
          <w:lang w:val="pl-PL"/>
        </w:rPr>
        <w:t>ročište zakazuje za dan 23. siječnja 2017. u 10:30 sati, u</w:t>
      </w:r>
      <w:r w:rsidRPr="00F649FC">
        <w:rPr>
          <w:b/>
        </w:rPr>
        <w:t xml:space="preserve"> Trgovačkom sudu u Pazinu, Dršćevka 1, sudnica 5</w:t>
      </w:r>
      <w:r w:rsidRPr="00F649FC">
        <w:t>,</w:t>
      </w:r>
      <w:r w:rsidRPr="00F649FC">
        <w:rPr>
          <w:lang w:val="pl-PL"/>
        </w:rPr>
        <w:t xml:space="preserve"> na koje se pozivaju: </w:t>
      </w:r>
    </w:p>
    <w:p w:rsidRDefault="00F649FC" w:rsidP="00F649FC" w:rsidR="00F649FC" w:rsidRPr="00F649FC">
      <w:pPr>
        <w:jc w:val="both"/>
      </w:pPr>
      <w:r w:rsidRPr="00F649FC">
        <w:rPr>
          <w:lang w:val="pl-PL"/>
        </w:rPr>
        <w:tab/>
      </w:r>
      <w:r w:rsidRPr="00F649FC">
        <w:rPr>
          <w:lang w:val="pl-PL"/>
        </w:rPr>
        <w:tab/>
      </w:r>
      <w:r w:rsidRPr="00F649FC">
        <w:rPr>
          <w:lang w:val="sv-SE"/>
        </w:rPr>
        <w:t xml:space="preserve">- predlagatelj FINA, </w:t>
      </w:r>
      <w:r w:rsidRPr="00F649FC">
        <w:t>Podružnica Pula, Giardini 5,</w:t>
      </w:r>
    </w:p>
    <w:p w:rsidRDefault="00F649FC" w:rsidP="00F649FC" w:rsidR="00F649FC" w:rsidRPr="00F649FC">
      <w:pPr>
        <w:jc w:val="both"/>
      </w:pPr>
      <w:r w:rsidRPr="00F649FC">
        <w:tab/>
      </w:r>
      <w:r w:rsidRPr="00F649FC">
        <w:tab/>
        <w:t xml:space="preserve">- dužnik INSUMO j.d.o.o., Poreč, Mate Vlašića 20, OIB: 42940403600, </w:t>
      </w:r>
    </w:p>
    <w:p w:rsidRDefault="00F649FC" w:rsidP="00F649FC" w:rsidR="00F649FC" w:rsidRPr="00F649FC">
      <w:pPr>
        <w:jc w:val="both"/>
        <w:rPr>
          <w:lang w:val="sv-SE"/>
        </w:rPr>
      </w:pPr>
      <w:r w:rsidRPr="00F649FC">
        <w:rPr>
          <w:lang w:val="sv-SE"/>
        </w:rPr>
        <w:tab/>
      </w:r>
      <w:r w:rsidRPr="00F649FC">
        <w:rPr>
          <w:lang w:val="sv-SE"/>
        </w:rPr>
        <w:tab/>
        <w:t>- zakonski zastupnik dužnika Nataša Krajačić, Poreč, Draga Gervaisa 4,</w:t>
      </w:r>
    </w:p>
    <w:p w:rsidRDefault="00F649FC" w:rsidP="00F649FC" w:rsidR="00F649FC" w:rsidRPr="00F649FC">
      <w:pPr>
        <w:jc w:val="both"/>
        <w:rPr>
          <w:lang w:val="sv-SE"/>
        </w:rPr>
      </w:pPr>
      <w:r w:rsidRPr="00F649FC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F649FC" w:rsidP="00F649FC" w:rsidR="00F649FC" w:rsidRPr="00F649FC">
      <w:pPr>
        <w:jc w:val="both"/>
        <w:rPr>
          <w:lang w:val="sv-SE"/>
        </w:rPr>
      </w:pPr>
    </w:p>
    <w:p w:rsidRDefault="00F649FC" w:rsidP="00F649FC" w:rsidR="00F649FC" w:rsidRPr="00F649FC">
      <w:pPr>
        <w:jc w:val="both"/>
        <w:rPr>
          <w:lang w:val="sv-SE"/>
        </w:rPr>
      </w:pPr>
      <w:r w:rsidRPr="00F649FC">
        <w:tab/>
        <w:t>II.</w:t>
      </w:r>
      <w:r w:rsidRPr="00F649FC">
        <w:tab/>
        <w:t xml:space="preserve">Naređuje se dužniku INSUMO j.d.o.o., Poreč, Mate Vlašića 20, OIB: 42940403600, da do zakazanog ročišta </w:t>
      </w:r>
      <w:r w:rsidRPr="00F649FC">
        <w:rPr>
          <w:lang w:val="sv-SE"/>
        </w:rPr>
        <w:t>dostavi sudu popis imovine i obveza dužnika sukladno odredbi čl. 16. st. 3. u svezi s čl. 17. SZ-a.</w:t>
      </w:r>
    </w:p>
    <w:p w:rsidRDefault="00F649FC" w:rsidP="00F649FC" w:rsidR="00F649FC" w:rsidRPr="00F649FC">
      <w:pPr>
        <w:jc w:val="both"/>
      </w:pPr>
      <w:r w:rsidRPr="00F649F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F649FC" w:rsidP="00F649FC" w:rsidR="00F649FC" w:rsidRPr="00F649FC">
      <w:pPr>
        <w:jc w:val="both"/>
      </w:pPr>
    </w:p>
    <w:p w:rsidRDefault="00F649FC" w:rsidP="00F649FC" w:rsidR="00F649FC" w:rsidRPr="00F649FC">
      <w:pPr>
        <w:jc w:val="center"/>
      </w:pPr>
      <w:r w:rsidRPr="00F649FC">
        <w:t>U Pazinu 19. prosinca 2016.</w:t>
      </w:r>
    </w:p>
    <w:p w:rsidRDefault="00F649FC" w:rsidP="00F649FC" w:rsidR="00F649FC" w:rsidRPr="00F649FC">
      <w:pPr>
        <w:jc w:val="center"/>
      </w:pPr>
      <w:r w:rsidRPr="00F649FC">
        <w:t xml:space="preserve"> </w:t>
      </w:r>
    </w:p>
    <w:p w:rsidRDefault="00F649FC" w:rsidP="00F649FC" w:rsidR="00F649FC" w:rsidRPr="00F649FC">
      <w:pPr>
        <w:jc w:val="center"/>
      </w:pPr>
      <w:r w:rsidRPr="00F649FC">
        <w:t xml:space="preserve">                                                             </w:t>
      </w:r>
      <w:r w:rsidRPr="00F649FC">
        <w:tab/>
        <w:t xml:space="preserve"> </w:t>
      </w:r>
      <w:r w:rsidRPr="00F649FC">
        <w:tab/>
      </w:r>
      <w:r w:rsidRPr="00F649FC">
        <w:tab/>
        <w:t xml:space="preserve">          Sudac</w:t>
      </w:r>
    </w:p>
    <w:p w:rsidRDefault="00F649FC" w:rsidP="00F649FC" w:rsidR="00F649FC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F649FC" w:rsidP="00F649FC" w:rsidR="00F649FC" w:rsidRPr="00F649FC">
      <w:pPr>
        <w:jc w:val="both"/>
      </w:pPr>
    </w:p>
    <w:p w:rsidRDefault="00F649FC" w:rsidP="00F649FC" w:rsidR="00F649FC" w:rsidRPr="00F649FC">
      <w:pPr>
        <w:jc w:val="both"/>
      </w:pPr>
    </w:p>
    <w:p w:rsidRDefault="00F649FC" w:rsidP="00F649FC" w:rsidR="00F649FC" w:rsidRPr="00F649FC">
      <w:pPr>
        <w:jc w:val="both"/>
      </w:pPr>
      <w:r w:rsidRPr="00F649FC">
        <w:t>UPUTA O PRAVNOM LIJEKU:</w:t>
      </w:r>
    </w:p>
    <w:p w:rsidRDefault="00F649FC" w:rsidP="00F649FC" w:rsidR="00F649FC" w:rsidRPr="00F649FC">
      <w:pPr>
        <w:jc w:val="both"/>
      </w:pPr>
      <w:r w:rsidRPr="00F649FC">
        <w:t>Protiv ovog rješenja nije dopuštena posebna žalba (čl. 115. st. 1. SZ-a).</w:t>
      </w:r>
    </w:p>
    <w:p w:rsidRDefault="00F649FC" w:rsidP="00F649FC" w:rsidR="00F649FC" w:rsidRPr="00F649FC">
      <w:pPr>
        <w:jc w:val="both"/>
      </w:pPr>
    </w:p>
    <w:p w:rsidRDefault="00F649FC" w:rsidP="00F649FC" w:rsidR="00F649FC" w:rsidRPr="00F649FC">
      <w:pPr>
        <w:jc w:val="both"/>
      </w:pPr>
      <w:r w:rsidRPr="00F649FC">
        <w:t>DNA:</w:t>
      </w:r>
    </w:p>
    <w:p w:rsidRDefault="00F649FC" w:rsidP="00F649FC" w:rsidR="00F649FC" w:rsidRPr="00F649FC">
      <w:pPr>
        <w:jc w:val="both"/>
      </w:pPr>
      <w:r w:rsidRPr="00F649FC">
        <w:rPr>
          <w:lang w:val="sv-SE"/>
        </w:rPr>
        <w:t xml:space="preserve">- predlagatelj FINA, </w:t>
      </w:r>
      <w:r w:rsidRPr="00F649FC">
        <w:t>Podružnica Pula, Giardini 5</w:t>
      </w:r>
    </w:p>
    <w:p w:rsidRDefault="00F649FC" w:rsidP="00F649FC" w:rsidR="00F649FC" w:rsidRPr="00F649FC">
      <w:pPr>
        <w:jc w:val="both"/>
        <w:rPr>
          <w:lang w:val="sv-SE"/>
        </w:rPr>
      </w:pPr>
      <w:r w:rsidRPr="00F649FC">
        <w:t xml:space="preserve">- dužnik INSUMO j.d.o.o., Poreč, Mate Vlašića 20 </w:t>
      </w:r>
    </w:p>
    <w:p w:rsidRDefault="00F649FC" w:rsidP="00F649FC" w:rsidR="00F649FC" w:rsidRPr="00F649FC">
      <w:pPr>
        <w:jc w:val="both"/>
        <w:rPr>
          <w:lang w:val="sv-SE"/>
        </w:rPr>
      </w:pPr>
      <w:r w:rsidRPr="00F649FC">
        <w:rPr>
          <w:lang w:val="sv-SE"/>
        </w:rPr>
        <w:t>- zakonski zastupnik dužnika Nataša Krajačić, Poreč, Draga Gervaisa 4</w:t>
      </w:r>
    </w:p>
    <w:p w:rsidRDefault="00F649FC" w:rsidP="00F649FC" w:rsidR="00F649FC" w:rsidRPr="00F649FC">
      <w:pPr>
        <w:jc w:val="both"/>
      </w:pPr>
      <w:r w:rsidRPr="00F649FC">
        <w:t>- e-Oglasna ploča sudova 8 dana</w:t>
      </w:r>
    </w:p>
    <w:p w:rsidRDefault="00F649FC" w:rsidP="00F649FC" w:rsidR="00F649FC" w:rsidRPr="00F649FC"/>
    <w:p w:rsidRDefault="00F649FC" w:rsidP="00F649FC" w:rsidR="00F649FC" w:rsidRPr="00F649FC"/>
    <w:p w:rsidRDefault="00F649FC" w:rsidP="00F649FC" w:rsidR="00F649FC" w:rsidRPr="00F649FC"/>
    <w:p w:rsidRDefault="00F649FC" w:rsidP="00F649FC" w:rsidR="00F649FC" w:rsidRPr="00F649FC"/>
    <w:p w:rsidRDefault="00F649FC" w:rsidP="00F649FC" w:rsidR="00F649FC" w:rsidRPr="00F649FC"/>
    <w:p w:rsidRDefault="00A571FF" w:rsidR="00500701" w:rsidRPr="00F649FC"/>
    <w:sectPr w:rsidSect="0023481C" w:rsidR="00500701" w:rsidRPr="00F649FC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1FF" w:rsidR="00000000">
      <w:r>
        <w:separator/>
      </w:r>
    </w:p>
  </w:endnote>
  <w:endnote w:id="0" w:type="continuationSeparator">
    <w:p w:rsidRDefault="00A571F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1FF" w:rsidR="00000000">
      <w:r>
        <w:separator/>
      </w:r>
    </w:p>
  </w:footnote>
  <w:footnote w:id="0" w:type="continuationSeparator">
    <w:p w:rsidRDefault="00A571F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649F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571F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9FC"/>
    <w:rsid w:val="00554328"/>
    <w:rsid w:val="00985388"/>
    <w:rsid w:val="00A571FF"/>
    <w:rsid w:val="00F6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49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49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49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9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49F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1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71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71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71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49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49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49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49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49F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1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71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71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71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St-1112/2016</izvorni_sadrzaj>
    <derivirana_varijabla naziv="DomainObject.Predmet.OznakaBroj_1">St-1112/2016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INSUMO j.d.o.o. POREČ</izvorni_sadrzaj>
    <derivirana_varijabla naziv="DomainObject.Predmet.ProtustrankaFormated_1">  INSUMO j.d.o.o. POREČ</derivirana_varijabla>
  </DomainObject.Predmet.ProtustrankaFormated>
  <DomainObject.Predmet.ProtustrankaFormatedOIB>
    <izvorni_sadrzaj>  INSUMO j.d.o.o. POREČ, OIB 42940403600</izvorni_sadrzaj>
    <derivirana_varijabla naziv="DomainObject.Predmet.ProtustrankaFormatedOIB_1">  INSUMO j.d.o.o. POREČ, OIB 42940403600</derivirana_varijabla>
  </DomainObject.Predmet.ProtustrankaFormatedOIB>
  <DomainObject.Predmet.ProtustrankaFormatedWithAdress>
    <izvorni_sadrzaj> INSUMO j.d.o.o. POREČ, Mate Vlašića 20, 52440 Poreč</izvorni_sadrzaj>
    <derivirana_varijabla naziv="DomainObject.Predmet.ProtustrankaFormatedWithAdress_1"> INSUMO j.d.o.o. POREČ, Mate Vlašića 20, 52440 Poreč</derivirana_varijabla>
  </DomainObject.Predmet.ProtustrankaFormatedWithAdress>
  <DomainObject.Predmet.ProtustrankaFormatedWithAdressOIB>
    <izvorni_sadrzaj> INSUMO j.d.o.o. POREČ, OIB 42940403600, Mate Vlašića 20, 52440 Poreč</izvorni_sadrzaj>
    <derivirana_varijabla naziv="DomainObject.Predmet.ProtustrankaFormatedWithAdressOIB_1"> INSUMO j.d.o.o. POREČ, OIB 42940403600, Mate Vlašića 20, 52440 Poreč</derivirana_varijabla>
  </DomainObject.Predmet.ProtustrankaFormatedWithAdressOIB>
  <DomainObject.Predmet.ProtustrankaWithAdress>
    <izvorni_sadrzaj>INSUMO j.d.o.o. POREČ Mate Vlašića 20, 52440 Poreč</izvorni_sadrzaj>
    <derivirana_varijabla naziv="DomainObject.Predmet.ProtustrankaWithAdress_1">INSUMO j.d.o.o. POREČ Mate Vlašića 20, 52440 Poreč</derivirana_varijabla>
  </DomainObject.Predmet.ProtustrankaWithAdress>
  <DomainObject.Predmet.ProtustrankaWithAdressOIB>
    <izvorni_sadrzaj>INSUMO j.d.o.o. POREČ, OIB 42940403600, Mate Vlašića 20, 52440 Poreč</izvorni_sadrzaj>
    <derivirana_varijabla naziv="DomainObject.Predmet.ProtustrankaWithAdressOIB_1">INSUMO j.d.o.o. POREČ, OIB 42940403600, Mate Vlašića 20, 52440 Poreč</derivirana_varijabla>
  </DomainObject.Predmet.ProtustrankaWithAdressOIB>
  <DomainObject.Predmet.ProtustrankaNazivFormated>
    <izvorni_sadrzaj>INSUMO j.d.o.o. POREČ</izvorni_sadrzaj>
    <derivirana_varijabla naziv="DomainObject.Predmet.ProtustrankaNazivFormated_1">INSUMO j.d.o.o. POREČ</derivirana_varijabla>
  </DomainObject.Predmet.ProtustrankaNazivFormated>
  <DomainObject.Predmet.ProtustrankaNazivFormatedOIB>
    <izvorni_sadrzaj>INSUMO j.d.o.o. POREČ, OIB 42940403600</izvorni_sadrzaj>
    <derivirana_varijabla naziv="DomainObject.Predmet.ProtustrankaNazivFormatedOIB_1">INSUMO j.d.o.o. POREČ, OIB 42940403600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87913.39</izvorni_sadrzaj>
    <derivirana_varijabla naziv="DomainObject.Predmet.TrenutnaVrijednost_1">87913.39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INSUMO j.d.o.o. POREČ</item>
    </izvorni_sadrzaj>
    <derivirana_varijabla naziv="DomainObject.Predmet.ProtuStrankaListFormated_1">
      <item>INSUMO j.d.o.o. POREČ</item>
    </derivirana_varijabla>
  </DomainObject.Predmet.ProtuStrankaListFormated>
  <DomainObject.Predmet.ProtuStrankaListFormatedOIB>
    <izvorni_sadrzaj>
      <item>INSUMO j.d.o.o. POREČ, OIB 42940403600</item>
    </izvorni_sadrzaj>
    <derivirana_varijabla naziv="DomainObject.Predmet.ProtuStrankaListFormatedOIB_1">
      <item>INSUMO j.d.o.o. POREČ, OIB 42940403600</item>
    </derivirana_varijabla>
  </DomainObject.Predmet.ProtuStrankaListFormatedOIB>
  <DomainObject.Predmet.ProtuStrankaListFormatedWithAdress>
    <izvorni_sadrzaj>
      <item>INSUMO j.d.o.o. POREČ, Mate Vlašića 20, 52440 Poreč</item>
    </izvorni_sadrzaj>
    <derivirana_varijabla naziv="DomainObject.Predmet.ProtuStrankaListFormatedWithAdress_1">
      <item>INSUMO j.d.o.o. POREČ, Mate Vlašića 20, 52440 Poreč</item>
    </derivirana_varijabla>
  </DomainObject.Predmet.ProtuStrankaListFormatedWithAdress>
  <DomainObject.Predmet.ProtuStrankaListFormatedWithAdressOIB>
    <izvorni_sadrzaj>
      <item>INSUMO j.d.o.o. POREČ, OIB 42940403600, Mate Vlašića 20, 52440 Poreč</item>
    </izvorni_sadrzaj>
    <derivirana_varijabla naziv="DomainObject.Predmet.ProtuStrankaListFormatedWithAdressOIB_1">
      <item>INSUMO j.d.o.o. POREČ, OIB 42940403600, Mate Vlašića 20, 52440 Poreč</item>
    </derivirana_varijabla>
  </DomainObject.Predmet.ProtuStrankaListFormatedWithAdressOIB>
  <DomainObject.Predmet.ProtuStrankaListNazivFormated>
    <izvorni_sadrzaj>
      <item>INSUMO j.d.o.o. POREČ</item>
    </izvorni_sadrzaj>
    <derivirana_varijabla naziv="DomainObject.Predmet.ProtuStrankaListNazivFormated_1">
      <item>INSUMO j.d.o.o. POREČ</item>
    </derivirana_varijabla>
  </DomainObject.Predmet.ProtuStrankaListNazivFormated>
  <DomainObject.Predmet.ProtuStrankaListNazivFormatedOIB>
    <izvorni_sadrzaj>
      <item>INSUMO j.d.o.o. POREČ, OIB 42940403600</item>
    </izvorni_sadrzaj>
    <derivirana_varijabla naziv="DomainObject.Predmet.ProtuStrankaListNazivFormatedOIB_1">
      <item>INSUMO j.d.o.o. POREČ, OIB 42940403600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INSUMO j.d.o.o. POREČ</izvorni_sadrzaj>
    <derivirana_varijabla naziv="DomainObject.Predmet.ProtustrankaIDrugi_1">INSUMO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INSUMO j.d.o.o. POREČ, OIB 42940403600, Mate Vlašića 20, 52440 Poreč</izvorni_sadrzaj>
    <derivirana_varijabla naziv="DomainObject.Predmet.ProtustrankaIDrugiAdressOIB_1">INSUMO j.d.o.o. POREČ, OIB 42940403600,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INSUMO j.d.o.o. POREČ</item>
    </izvorni_sadrzaj>
    <derivirana_varijabla naziv="DomainObject.Predmet.SudioniciListNaziv_1">
      <item>FINANCIJSKA AGENCIJA, RC RIJEKA, PODRUŽNICA PULA, PULA</item>
      <item>INSUMO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INSUMO j.d.o.o. POREČ, OIB 42940403600, Mate Vlašića 20,52440 Poreč</item>
    </izvorni_sadrzaj>
    <derivirana_varijabla naziv="DomainObject.Predmet.SudioniciListAdressOIB_1">
      <item>FINANCIJSKA AGENCIJA, RC RIJEKA, PODRUŽNICA PULA, PULA, OIB 85821130368, Giardini 5,52100 Pula</item>
      <item>INSUMO j.d.o.o. POREČ, OIB 42940403600,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42940403600</item>
    </izvorni_sadrzaj>
    <derivirana_varijabla naziv="DomainObject.Predmet.SudioniciListNazivOIB_1">
      <item>, OIB 85821130368</item>
      <item>, OIB 42940403600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1583</properties:Characters>
  <properties:Lines>52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2016-12-19T10:57:00Z</dcterms:created>
  <dc:creator>Jasmina Matika</dc:creator>
  <cp:lastModifiedBy>Jasmina Matika</cp:lastModifiedBy>
  <dcterms:modified xmlns:xsi="http://www.w3.org/2001/XMLSchema-instance" xsi:type="dcterms:W3CDTF">2016-12-19T11:04:00Z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