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5e95" w14:paraId="4e35e95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EA43F8">
        <w:t>1854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8A2E93">
        <w:t>RM-PROJEKT d.o.o., Banjsko Selo, Općina Barilović, Banjsko Selo 2, OIB 46413546745</w:t>
      </w:r>
      <w:r>
        <w:t xml:space="preserve">, </w:t>
      </w:r>
      <w:r w:rsidR="008A2E93">
        <w:t>25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8A2E93" w:rsidP="00E3411C" w:rsidR="008A2E93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047C0E" w:rsidP="00E3411C" w:rsidR="00047C0E">
      <w:pPr>
        <w:pStyle w:val="Bezproreda"/>
      </w:pPr>
    </w:p>
    <w:p w:rsidRDefault="004F16B6" w:rsidP="008A2E93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>tečajni postupak nad dužnikom</w:t>
      </w:r>
      <w:r w:rsidR="008A2E93">
        <w:t xml:space="preserve"> </w:t>
      </w:r>
      <w:r w:rsidR="00047C0E">
        <w:t xml:space="preserve"> </w:t>
      </w:r>
      <w:r w:rsidR="008A2E93">
        <w:t>RM-PROJEKT d.o.o., Banjsko Selo, Općina Barilović, Banjsko Selo 2, OIB 46413546745</w:t>
      </w:r>
      <w:r w:rsidR="00047C0E">
        <w:t>.</w:t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  <w:ind w:firstLine="708"/>
      </w:pPr>
      <w:r>
        <w:t>S</w:t>
      </w:r>
      <w:r w:rsidR="001F5D7E">
        <w:t>kraćeni s</w:t>
      </w:r>
      <w:r>
        <w:t xml:space="preserve">tečajni postupak otvoren je dana  </w:t>
      </w:r>
      <w:r w:rsidR="008A2E93">
        <w:t>25</w:t>
      </w:r>
      <w:r w:rsidR="00F724A2">
        <w:t>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E3411C" w:rsidR="00047C0E">
      <w:pPr>
        <w:pStyle w:val="Bezproreda"/>
      </w:pPr>
    </w:p>
    <w:p w:rsidRDefault="00047C0E" w:rsidP="008A2E93" w:rsidR="008A2E93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8A2E93">
        <w:t>Lovro Badžim iz Zagreba, Hebrangova 9, OIB 81431059298.</w:t>
      </w:r>
    </w:p>
    <w:p w:rsidRDefault="00047C0E" w:rsidP="00E3411C" w:rsidR="00047C0E">
      <w:pPr>
        <w:pStyle w:val="Bezproreda"/>
      </w:pPr>
    </w:p>
    <w:p w:rsidRDefault="004F16B6" w:rsidP="008A2E93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8A2E93">
        <w:t>RM-PROJEKT d.o.o., Banjsko Selo, Općina Barilović, Banjsko Selo 2, OIB 46413546745</w:t>
      </w:r>
      <w:r w:rsidR="00047C0E"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E3411C" w:rsidR="000D3B83">
      <w:pPr>
        <w:pStyle w:val="Bezproreda"/>
        <w:ind w:firstLine="708"/>
      </w:pPr>
    </w:p>
    <w:p w:rsidRDefault="004F16B6" w:rsidP="00E3411C" w:rsidR="004F16B6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8A2E93">
        <w:t>29. lipnja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E3411C" w:rsidR="004F16B6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E3411C" w:rsidP="00E3411C" w:rsidR="00E3411C">
      <w:pPr>
        <w:pStyle w:val="Bezproreda"/>
        <w:ind w:firstLine="708"/>
        <w:jc w:val="both"/>
      </w:pPr>
    </w:p>
    <w:p w:rsidRDefault="00047C0E" w:rsidP="008A2E93" w:rsidR="00047C0E">
      <w:pPr>
        <w:pStyle w:val="Bezproreda"/>
        <w:jc w:val="center"/>
      </w:pPr>
      <w:r>
        <w:t xml:space="preserve">U Zagrebu, </w:t>
      </w:r>
      <w:r w:rsidR="008A2E93">
        <w:t>25</w:t>
      </w:r>
      <w:r w:rsidR="00C239F4">
        <w:t>. siječnja 2018</w:t>
      </w:r>
      <w:r w:rsidR="00326DF6">
        <w:t>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6A66AC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E3411C" w:rsidR="00FE061D">
      <w:pPr>
        <w:pStyle w:val="Bezproreda"/>
      </w:pP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</w:p>
    <w:p w:rsidRDefault="006A66AC" w:rsidP="006A66AC" w:rsidR="001B22F8">
      <w:pPr>
        <w:pStyle w:val="Bezproreda"/>
        <w:jc w:val="right"/>
      </w:pPr>
      <w:r>
        <w:t>za točnost otpravka ovlašteni službenik</w:t>
      </w:r>
    </w:p>
    <w:p w:rsidRDefault="006A66AC" w:rsidP="006A66AC" w:rsidR="006A66AC">
      <w:pPr>
        <w:pStyle w:val="Bezproreda"/>
        <w:jc w:val="right"/>
      </w:pPr>
      <w:r>
        <w:t>Marija Lukić</w:t>
      </w:r>
    </w:p>
    <w:sectPr w:rsidSect="00EF1FD3" w:rsidR="006A66A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1BE" w:rsidP="00EF1FD3" w:rsidR="008611BE">
      <w:pPr>
        <w:spacing w:lineRule="auto" w:line="240" w:after="0"/>
      </w:pPr>
      <w:r>
        <w:separator/>
      </w:r>
    </w:p>
  </w:endnote>
  <w:endnote w:id="0" w:type="continuationSeparator">
    <w:p w:rsidRDefault="008611BE" w:rsidP="00EF1FD3" w:rsidR="008611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1BE" w:rsidP="00EF1FD3" w:rsidR="008611BE">
      <w:pPr>
        <w:spacing w:lineRule="auto" w:line="240" w:after="0"/>
      </w:pPr>
      <w:r>
        <w:separator/>
      </w:r>
    </w:p>
  </w:footnote>
  <w:footnote w:id="0" w:type="continuationSeparator">
    <w:p w:rsidRDefault="008611BE" w:rsidP="00EF1FD3" w:rsidR="008611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8B6">
          <w:rPr>
            <w:noProof/>
          </w:rPr>
          <w:t>2</w:t>
        </w:r>
        <w:r>
          <w:fldChar w:fldCharType="end"/>
        </w:r>
      </w:p>
    </w:sdtContent>
  </w:sdt>
  <w:p w:rsidRDefault="008A2E93" w:rsidP="008A2E93" w:rsidR="00EF1FD3">
    <w:pPr>
      <w:pStyle w:val="Bezproreda"/>
      <w:jc w:val="right"/>
    </w:pPr>
    <w:r>
      <w:t>Poslovni broj: 39. St-1854/2017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326DF6"/>
    <w:rsid w:val="003644F8"/>
    <w:rsid w:val="003A3366"/>
    <w:rsid w:val="00453E80"/>
    <w:rsid w:val="004637A4"/>
    <w:rsid w:val="004E266D"/>
    <w:rsid w:val="004F16B6"/>
    <w:rsid w:val="00503BCF"/>
    <w:rsid w:val="005E6C2A"/>
    <w:rsid w:val="00677951"/>
    <w:rsid w:val="006A66AC"/>
    <w:rsid w:val="008248B6"/>
    <w:rsid w:val="008611BE"/>
    <w:rsid w:val="008A2E93"/>
    <w:rsid w:val="009575DD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D6B26"/>
    <w:rsid w:val="00DE059B"/>
    <w:rsid w:val="00DF1FFF"/>
    <w:rsid w:val="00E3411C"/>
    <w:rsid w:val="00E3751F"/>
    <w:rsid w:val="00E75E0F"/>
    <w:rsid w:val="00E84179"/>
    <w:rsid w:val="00EA43F8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4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4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6541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6446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15248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38235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2658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St-1854/2017</izvorni_sadrzaj>
    <derivirana_varijabla naziv="DomainObject.Predmet.OznakaBroj_1">St-1854/2017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RM-PROJEKT d.o.o.</izvorni_sadrzaj>
    <derivirana_varijabla naziv="DomainObject.Predmet.ProtustrankaFormated_1">  RM-PROJEKT d.o.o.</derivirana_varijabla>
  </DomainObject.Predmet.ProtustrankaFormated>
  <DomainObject.Predmet.ProtustrankaFormatedOIB>
    <izvorni_sadrzaj>  RM-PROJEKT d.o.o., OIB 46413546745</izvorni_sadrzaj>
    <derivirana_varijabla naziv="DomainObject.Predmet.ProtustrankaFormatedOIB_1">  RM-PROJEKT d.o.o., OIB 46413546745</derivirana_varijabla>
  </DomainObject.Predmet.ProtustrankaFormatedOIB>
  <DomainObject.Predmet.ProtustrankaFormatedWithAdress>
    <izvorni_sadrzaj> RM-PROJEKT d.o.o., Banjsko Selo 2, 47250 Banjsko Selo</izvorni_sadrzaj>
    <derivirana_varijabla naziv="DomainObject.Predmet.ProtustrankaFormatedWithAdress_1"> RM-PROJEKT d.o.o., Banjsko Selo 2, 47250 Banjsko Selo</derivirana_varijabla>
  </DomainObject.Predmet.ProtustrankaFormatedWithAdress>
  <DomainObject.Predmet.ProtustrankaFormatedWithAdressOIB>
    <izvorni_sadrzaj> RM-PROJEKT d.o.o., OIB 46413546745, Banjsko Selo 2, 47250 Banjsko Selo</izvorni_sadrzaj>
    <derivirana_varijabla naziv="DomainObject.Predmet.ProtustrankaFormatedWithAdressOIB_1"> RM-PROJEKT d.o.o., OIB 46413546745, Banjsko Selo 2, 47250 Banjsko Selo</derivirana_varijabla>
  </DomainObject.Predmet.ProtustrankaFormatedWithAdressOIB>
  <DomainObject.Predmet.ProtustrankaWithAdress>
    <izvorni_sadrzaj>RM-PROJEKT d.o.o. Banjsko Selo 2, 47250 Banjsko Selo</izvorni_sadrzaj>
    <derivirana_varijabla naziv="DomainObject.Predmet.ProtustrankaWithAdress_1">RM-PROJEKT d.o.o. Banjsko Selo 2, 47250 Banjsko Selo</derivirana_varijabla>
  </DomainObject.Predmet.ProtustrankaWithAdress>
  <DomainObject.Predmet.ProtustrankaWithAdressOIB>
    <izvorni_sadrzaj>RM-PROJEKT d.o.o., OIB 46413546745, Banjsko Selo 2, 47250 Banjsko Selo</izvorni_sadrzaj>
    <derivirana_varijabla naziv="DomainObject.Predmet.ProtustrankaWithAdressOIB_1">RM-PROJEKT d.o.o., OIB 46413546745, Banjsko Selo 2, 47250 Banjsko Selo</derivirana_varijabla>
  </DomainObject.Predmet.ProtustrankaWithAdressOIB>
  <DomainObject.Predmet.ProtustrankaNazivFormated>
    <izvorni_sadrzaj>RM-PROJEKT d.o.o.</izvorni_sadrzaj>
    <derivirana_varijabla naziv="DomainObject.Predmet.ProtustrankaNazivFormated_1">RM-PROJEKT d.o.o.</derivirana_varijabla>
  </DomainObject.Predmet.ProtustrankaNazivFormated>
  <DomainObject.Predmet.ProtustrankaNazivFormatedOIB>
    <izvorni_sadrzaj>RM-PROJEKT d.o.o., OIB 46413546745</izvorni_sadrzaj>
    <derivirana_varijabla naziv="DomainObject.Predmet.ProtustrankaNazivFormatedOIB_1">RM-PROJEKT d.o.o., OIB 46413546745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RM-PROJEKT d.o.o.</item>
    </izvorni_sadrzaj>
    <derivirana_varijabla naziv="DomainObject.Predmet.ProtuStrankaListFormated_1">
      <item>RM-PROJEKT d.o.o.</item>
    </derivirana_varijabla>
  </DomainObject.Predmet.ProtuStrankaListFormated>
  <DomainObject.Predmet.ProtuStrankaListFormatedOIB>
    <izvorni_sadrzaj>
      <item>RM-PROJEKT d.o.o., OIB 46413546745</item>
    </izvorni_sadrzaj>
    <derivirana_varijabla naziv="DomainObject.Predmet.ProtuStrankaListFormatedOIB_1">
      <item>RM-PROJEKT d.o.o., OIB 46413546745</item>
    </derivirana_varijabla>
  </DomainObject.Predmet.ProtuStrankaListFormatedOIB>
  <DomainObject.Predmet.ProtuStrankaListFormatedWithAdress>
    <izvorni_sadrzaj>
      <item>RM-PROJEKT d.o.o., Banjsko Selo 2, 47250 Banjsko Selo</item>
    </izvorni_sadrzaj>
    <derivirana_varijabla naziv="DomainObject.Predmet.ProtuStrankaListFormatedWithAdress_1">
      <item>RM-PROJEKT d.o.o., Banjsko Selo 2, 47250 Banjsko Selo</item>
    </derivirana_varijabla>
  </DomainObject.Predmet.ProtuStrankaListFormatedWithAdress>
  <DomainObject.Predmet.ProtuStrankaListFormatedWithAdressOIB>
    <izvorni_sadrzaj>
      <item>RM-PROJEKT d.o.o., OIB 46413546745, Banjsko Selo 2, 47250 Banjsko Selo</item>
    </izvorni_sadrzaj>
    <derivirana_varijabla naziv="DomainObject.Predmet.ProtuStrankaListFormatedWithAdressOIB_1">
      <item>RM-PROJEKT d.o.o., OIB 46413546745, Banjsko Selo 2, 47250 Banjsko Selo</item>
    </derivirana_varijabla>
  </DomainObject.Predmet.ProtuStrankaListFormatedWithAdressOIB>
  <DomainObject.Predmet.ProtuStrankaListNazivFormated>
    <izvorni_sadrzaj>
      <item>RM-PROJEKT d.o.o.</item>
    </izvorni_sadrzaj>
    <derivirana_varijabla naziv="DomainObject.Predmet.ProtuStrankaListNazivFormated_1">
      <item>RM-PROJEKT d.o.o.</item>
    </derivirana_varijabla>
  </DomainObject.Predmet.ProtuStrankaListNazivFormated>
  <DomainObject.Predmet.ProtuStrankaListNazivFormatedOIB>
    <izvorni_sadrzaj>
      <item>RM-PROJEKT d.o.o., OIB 46413546745</item>
    </izvorni_sadrzaj>
    <derivirana_varijabla naziv="DomainObject.Predmet.ProtuStrankaListNazivFormatedOIB_1">
      <item>RM-PROJEKT d.o.o., OIB 46413546745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RM-PROJEKT d.o.o.</izvorni_sadrzaj>
    <derivirana_varijabla naziv="DomainObject.Predmet.ProtustrankaIDrugi_1">RM-PROJEKT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RM-PROJEKT d.o.o., OIB 46413546745, Banjsko Selo 2, 47250 Banjsko Selo</izvorni_sadrzaj>
    <derivirana_varijabla naziv="DomainObject.Predmet.ProtustrankaIDrugiAdressOIB_1">RM-PROJEKT d.o.o., OIB 46413546745, Banjsko Selo 2, 47250 Banjsko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RM-PROJEKT d.o.o.</item>
    </izvorni_sadrzaj>
    <derivirana_varijabla naziv="DomainObject.Predmet.SudioniciListNaziv_1">
      <item>FINA regionalni centar Zagreb, podružnica Karlovac</item>
      <item>RM-PROJEKT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RM-PROJEKT d.o.o., OIB 46413546745, Banjsko Selo 2,47250 Banjsko Selo</item>
    </izvorni_sadrzaj>
    <derivirana_varijabla naziv="DomainObject.Predmet.SudioniciListAdressOIB_1">
      <item>FINA regionalni centar Zagreb, podružnica Karlovac, OIB 85821130368, Vitezovićeva 1,47000 Karlovac</item>
      <item>RM-PROJEKT d.o.o., OIB 46413546745, Banjsko Selo 2,47250 Banjsko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46413546745</item>
    </izvorni_sadrzaj>
    <derivirana_varijabla naziv="DomainObject.Predmet.SudioniciListNazivOIB_1">
      <item>, OIB 85821130368</item>
      <item>, OIB 46413546745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2595</properties:Characters>
  <properties:Lines>80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2018-01-25T08:28:00Z</dcterms:created>
  <dc:creator>Sandra Rotar Vogrin</dc:creator>
  <cp:lastModifiedBy>Marija Lukić</cp:lastModifiedBy>
  <cp:lastPrinted>2018-01-25T12:46:00Z</cp:lastPrinted>
  <dcterms:modified xmlns:xsi="http://www.w3.org/2001/XMLSchema-instance" xsi:type="dcterms:W3CDTF">2018-01-25T12:52:00Z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