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78b2" w14:paraId="9b178b2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576D1B">
        <w:t>6911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576D1B" w:rsidR="008A486F" w:rsidRPr="008A486F">
      <w:r>
        <w:t>I        </w:t>
      </w:r>
      <w:r>
        <w:tab/>
      </w:r>
      <w:r w:rsidR="00361F1A">
        <w:t>Za dužnika</w:t>
      </w:r>
      <w:r w:rsidR="00576D1B">
        <w:t xml:space="preserve"> TEXTIL SOLUTIONS j.d.o.o., </w:t>
      </w:r>
      <w:proofErr w:type="spellStart"/>
      <w:r w:rsidR="00576D1B">
        <w:t>Trdice</w:t>
      </w:r>
      <w:proofErr w:type="spellEnd"/>
      <w:r w:rsidR="00576D1B">
        <w:t xml:space="preserve"> 26</w:t>
      </w:r>
      <w:r w:rsidR="008A486F">
        <w:t xml:space="preserve">, Zagreb, OIB: </w:t>
      </w:r>
      <w:r w:rsidR="00576D1B">
        <w:t>26959658302.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576D1B">
        <w:t>nova za plaćanje je 21.516,75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B68" w:rsidR="00F75B68">
      <w:r>
        <w:separator/>
      </w:r>
    </w:p>
  </w:endnote>
  <w:endnote w:id="0" w:type="continuationSeparator">
    <w:p w:rsidRDefault="00F75B68" w:rsidR="00F75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B68" w:rsidR="00F75B68">
      <w:r>
        <w:separator/>
      </w:r>
    </w:p>
  </w:footnote>
  <w:footnote w:id="0" w:type="continuationSeparator">
    <w:p w:rsidRDefault="00F75B68" w:rsidR="00F75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6D1B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59F9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6911</izvorni_sadrzaj>
    <derivirana_varijabla naziv="DomainObject.Predmet.Broj_1">6911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St-6911/2016</izvorni_sadrzaj>
    <derivirana_varijabla naziv="DomainObject.Predmet.OznakaBroj_1">St-6911/2016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TEXTIL SOLUTIONS j.d.o.o. zastupanog po punomoćniku MATIJA NIMAC</izvorni_sadrzaj>
    <derivirana_varijabla naziv="DomainObject.Predmet.ProtustrankaFormated_1">  TEXTIL SOLUTIONS j.d.o.o. zastupanog po punomoćniku MATIJA NIMAC</derivirana_varijabla>
  </DomainObject.Predmet.ProtustrankaFormated>
  <DomainObject.Predmet.ProtustrankaFormatedOIB>
    <izvorni_sadrzaj>  TEXTIL SOLUTIONS j.d.o.o., OIB 26959658302 zastupanog po punomoćniku MATIJA NIMAC</izvorni_sadrzaj>
    <derivirana_varijabla naziv="DomainObject.Predmet.ProtustrankaFormatedOIB_1">  TEXTIL SOLUTIONS j.d.o.o., OIB 26959658302 zastupanog po punomoćniku MATIJA NIMAC</derivirana_varijabla>
  </DomainObject.Predmet.ProtustrankaFormatedOIB>
  <DomainObject.Predmet.ProtustrankaFormatedWithAdress>
    <izvorni_sadrzaj> TEXTIL SOLUTIONS j.d.o.o., Trdice 26, 10000 Zagreb zastupanog po punomoćniku MATIJA NIMAC</izvorni_sadrzaj>
    <derivirana_varijabla naziv="DomainObject.Predmet.ProtustrankaFormatedWithAdress_1"> TEXTIL SOLUTIONS j.d.o.o., Trdice 26, 10000 Zagreb zastupanog po punomoćniku MATIJA NIMAC</derivirana_varijabla>
  </DomainObject.Predmet.ProtustrankaFormatedWithAdress>
  <DomainObject.Predmet.ProtustrankaFormatedWithAdressOIB>
    <izvorni_sadrzaj> TEXTIL SOLUTIONS j.d.o.o., OIB 26959658302, Trdice 26, 10000 Zagreb zastupanog po punomoćniku MATIJA NIMAC</izvorni_sadrzaj>
    <derivirana_varijabla naziv="DomainObject.Predmet.ProtustrankaFormatedWithAdressOIB_1"> TEXTIL SOLUTIONS j.d.o.o., OIB 26959658302, Trdice 26, 10000 Zagreb zastupanog po punomoćniku MATIJA NIMAC</derivirana_varijabla>
  </DomainObject.Predmet.ProtustrankaFormatedWithAdressOIB>
  <DomainObject.Predmet.ProtustrankaWithAdress>
    <izvorni_sadrzaj>TEXTIL SOLUTIONS j.d.o.o. Trdice 26, 10000 Zagreb</izvorni_sadrzaj>
    <derivirana_varijabla naziv="DomainObject.Predmet.ProtustrankaWithAdress_1">TEXTIL SOLUTIONS j.d.o.o. Trdice 26, 10000 Zagreb</derivirana_varijabla>
  </DomainObject.Predmet.ProtustrankaWithAdress>
  <DomainObject.Predmet.ProtustrankaWithAdressOIB>
    <izvorni_sadrzaj>TEXTIL SOLUTIONS j.d.o.o., OIB 26959658302, Trdice 26, 10000 Zagreb</izvorni_sadrzaj>
    <derivirana_varijabla naziv="DomainObject.Predmet.ProtustrankaWithAdressOIB_1">TEXTIL SOLUTIONS j.d.o.o., OIB 26959658302, Trdice 26, 10000 Zagreb</derivirana_varijabla>
  </DomainObject.Predmet.ProtustrankaWithAdressOIB>
  <DomainObject.Predmet.ProtustrankaNazivFormated>
    <izvorni_sadrzaj>TEXTIL SOLUTIONS j.d.o.o.</izvorni_sadrzaj>
    <derivirana_varijabla naziv="DomainObject.Predmet.ProtustrankaNazivFormated_1">TEXTIL SOLUTIONS j.d.o.o.</derivirana_varijabla>
  </DomainObject.Predmet.ProtustrankaNazivFormated>
  <DomainObject.Predmet.ProtustrankaNazivFormatedOIB>
    <izvorni_sadrzaj>TEXTIL SOLUTIONS j.d.o.o., OIB 26959658302</izvorni_sadrzaj>
    <derivirana_varijabla naziv="DomainObject.Predmet.ProtustrankaNazivFormatedOIB_1">TEXTIL SOLUTIONS j.d.o.o., OIB 26959658302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TEXTIL SOLUTIONS j.d.o.o. zastupanog po punomoćniku MATIJA NIMAC</item>
    </izvorni_sadrzaj>
    <derivirana_varijabla naziv="DomainObject.Predmet.ProtuStrankaListFormated_1">
      <item>TEXTIL SOLUTIONS j.d.o.o. zastupanog po punomoćniku MATIJA NIMAC</item>
    </derivirana_varijabla>
  </DomainObject.Predmet.ProtuStrankaListFormated>
  <DomainObject.Predmet.ProtuStrankaListFormatedOIB>
    <izvorni_sadrzaj>
      <item>TEXTIL SOLUTIONS j.d.o.o., OIB 26959658302 zastupanog po punomoćniku MATIJA NIMAC</item>
    </izvorni_sadrzaj>
    <derivirana_varijabla naziv="DomainObject.Predmet.ProtuStrankaListFormatedOIB_1">
      <item>TEXTIL SOLUTIONS j.d.o.o., OIB 26959658302 zastupanog po punomoćniku MATIJA NIMAC</item>
    </derivirana_varijabla>
  </DomainObject.Predmet.ProtuStrankaListFormatedOIB>
  <DomainObject.Predmet.ProtuStrankaListFormatedWithAdress>
    <izvorni_sadrzaj>
      <item>TEXTIL SOLUTIONS j.d.o.o., Trdice 26, 10000 Zagreb zastupanog po punomoćniku MATIJA NIMAC</item>
    </izvorni_sadrzaj>
    <derivirana_varijabla naziv="DomainObject.Predmet.ProtuStrankaListFormatedWithAdress_1">
      <item>TEXTIL SOLUTIONS j.d.o.o., Trdice 26, 10000 Zagreb zastupanog po punomoćniku MATIJA NIMAC</item>
    </derivirana_varijabla>
  </DomainObject.Predmet.ProtuStrankaListFormatedWithAdress>
  <DomainObject.Predmet.ProtuStrankaListFormatedWithAdressOIB>
    <izvorni_sadrzaj>
      <item>TEXTIL SOLUTIONS j.d.o.o., OIB 26959658302, Trdice 26, 10000 Zagreb zastupanog po punomoćniku MATIJA NIMAC</item>
    </izvorni_sadrzaj>
    <derivirana_varijabla naziv="DomainObject.Predmet.ProtuStrankaListFormatedWithAdressOIB_1">
      <item>TEXTIL SOLUTIONS j.d.o.o., OIB 26959658302, Trdice 26, 10000 Zagreb zastupanog po punomoćniku MATIJA NIMAC</item>
    </derivirana_varijabla>
  </DomainObject.Predmet.ProtuStrankaListFormatedWithAdressOIB>
  <DomainObject.Predmet.ProtuStrankaListNazivFormated>
    <izvorni_sadrzaj>
      <item>TEXTIL SOLUTIONS j.d.o.o.</item>
    </izvorni_sadrzaj>
    <derivirana_varijabla naziv="DomainObject.Predmet.ProtuStrankaListNazivFormated_1">
      <item>TEXTIL SOLUTIONS j.d.o.o.</item>
    </derivirana_varijabla>
  </DomainObject.Predmet.ProtuStrankaListNazivFormated>
  <DomainObject.Predmet.ProtuStrankaListNazivFormatedOIB>
    <izvorni_sadrzaj>
      <item>TEXTIL SOLUTIONS j.d.o.o., OIB 26959658302</item>
    </izvorni_sadrzaj>
    <derivirana_varijabla naziv="DomainObject.Predmet.ProtuStrankaListNazivFormatedOIB_1">
      <item>TEXTIL SOLUTIONS j.d.o.o., OIB 26959658302</item>
    </derivirana_varijabla>
  </DomainObject.Predmet.ProtuStrankaListNazivFormatedOIB>
  <DomainObject.Predmet.OstaliListFormated>
    <izvorni_sadrzaj>
      <item>MATIJA NIMAC punomoćnik sudionika u postupku TEXTIL SOLUTIONS j.d.o.o.</item>
    </izvorni_sadrzaj>
    <derivirana_varijabla naziv="DomainObject.Predmet.OstaliListFormated_1">
      <item>MATIJA NIMAC punomoćnik sudionika u postupku TEXTIL SOLUTIONS j.d.o.o.</item>
    </derivirana_varijabla>
  </DomainObject.Predmet.OstaliListFormated>
  <DomainObject.Predmet.OstaliListFormatedOIB>
    <izvorni_sadrzaj>
      <item>MATIJA NIMAC, OIB 35299890162 punomoćnik sudionika u postupku TEXTIL SOLUTIONS j.d.o.o.</item>
    </izvorni_sadrzaj>
    <derivirana_varijabla naziv="DomainObject.Predmet.OstaliListFormatedOIB_1">
      <item>MATIJA NIMAC, OIB 35299890162 punomoćnik sudionika u postupku TEXTIL SOLUTIONS j.d.o.o.</item>
    </derivirana_varijabla>
  </DomainObject.Predmet.OstaliListFormatedOIB>
  <DomainObject.Predmet.OstaliListFormatedWithAdress>
    <izvorni_sadrzaj>
      <item>MATIJA NIMAC, TRDICE 4, 10000 Zagreb punomoćnik sudionika u postupku TEXTIL SOLUTIONS j.d.o.o.</item>
    </izvorni_sadrzaj>
    <derivirana_varijabla naziv="DomainObject.Predmet.OstaliListFormatedWithAdress_1">
      <item>MATIJA NIMAC, TRDICE 4, 10000 Zagreb punomoćnik sudionika u postupku TEXTIL SOLUTIONS j.d.o.o.</item>
    </derivirana_varijabla>
  </DomainObject.Predmet.OstaliListFormatedWithAdress>
  <DomainObject.Predmet.OstaliListFormatedWithAdressOIB>
    <izvorni_sadrzaj>
      <item>MATIJA NIMAC, OIB 35299890162, TRDICE 4, 10000 Zagreb punomoćnik sudionika u postupku TEXTIL SOLUTIONS j.d.o.o.</item>
    </izvorni_sadrzaj>
    <derivirana_varijabla naziv="DomainObject.Predmet.OstaliListFormatedWithAdressOIB_1">
      <item>MATIJA NIMAC, OIB 35299890162, TRDICE 4, 10000 Zagreb punomoćnik sudionika u postupku TEXTIL SOLUTIONS j.d.o.o.</item>
    </derivirana_varijabla>
  </DomainObject.Predmet.OstaliListFormatedWithAdressOIB>
  <DomainObject.Predmet.OstaliListNazivFormated>
    <izvorni_sadrzaj>
      <item>MATIJA NIMAC</item>
    </izvorni_sadrzaj>
    <derivirana_varijabla naziv="DomainObject.Predmet.OstaliListNazivFormated_1">
      <item>MATIJA NIMAC</item>
    </derivirana_varijabla>
  </DomainObject.Predmet.OstaliListNazivFormated>
  <DomainObject.Predmet.OstaliListNazivFormatedOIB>
    <izvorni_sadrzaj>
      <item>MATIJA NIMAC, OIB 35299890162</item>
    </izvorni_sadrzaj>
    <derivirana_varijabla naziv="DomainObject.Predmet.OstaliListNazivFormatedOIB_1">
      <item>MATIJA NIMAC, OIB 35299890162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TEXTIL SOLUTIONS j.d.o.o.</izvorni_sadrzaj>
    <derivirana_varijabla naziv="DomainObject.Predmet.ProtustrankaIDrugi_1">TEXTIL SOLUTIONS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TEXTIL SOLUTIONS j.d.o.o., OIB 26959658302, Trdice 26, 10000 Zagreb</izvorni_sadrzaj>
    <derivirana_varijabla naziv="DomainObject.Predmet.ProtustrankaIDrugiAdressOIB_1">TEXTIL SOLUTIONS j.d.o.o., OIB 26959658302, Trdice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TEXTIL SOLUTIONS j.d.o.o.</item>
      <item>MATIJA NIMAC</item>
    </izvorni_sadrzaj>
    <derivirana_varijabla naziv="DomainObject.Predmet.SudioniciListNaziv_1">
      <item>FINA Regionalni centar Zagreb</item>
      <item>TEXTIL SOLUTIONS j.d.o.o.</item>
      <item>MATIJA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TEXTIL SOLUTIONS j.d.o.o., OIB 26959658302, Trdice 26,10000 Zagreb</item>
      <item>MATIJA NIMAC, OIB 35299890162, TRDICE 4,10000 Zagreb</item>
    </izvorni_sadrzaj>
    <derivirana_varijabla naziv="DomainObject.Predmet.SudioniciListAdressOIB_1">
      <item>FINA Regionalni centar Zagreb, OIB 85821130368, Trg svibanjskih žrtava 1995. 1,10000 Zagreb</item>
      <item>TEXTIL SOLUTIONS j.d.o.o., OIB 26959658302, Trdice 26,10000 Zagreb</item>
      <item>MATIJA NIMAC, OIB 35299890162, TRDICE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26959658302</item>
      <item>, OIB 35299890162</item>
    </izvorni_sadrzaj>
    <derivirana_varijabla naziv="DomainObject.Predmet.SudioniciListNazivOIB_1">
      <item>, OIB 85821130368</item>
      <item>, OIB 26959658302</item>
      <item>, OIB 35299890162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46ECB-6E54-48FF-A48E-A984AB55E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1367</properties:Characters>
  <properties:Lines>44</properties:Lines>
  <properties:Paragraphs>20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2017-03-10T10:04:00Z</cp:lastPrinted>
  <dcterms:modified xmlns:xsi="http://www.w3.org/2001/XMLSchema-instance" xsi:type="dcterms:W3CDTF">2017-03-10T10:04:00Z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