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4da2" w14:paraId="84e4da2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C96358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-8/2016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 </w:t>
      </w:r>
      <w:r w:rsidRPr="00C96358">
        <w:rPr>
          <w:rFonts w:cs="Times New Roman" w:eastAsia="Times New Roman"/>
          <w:lang w:eastAsia="hr-HR"/>
        </w:rPr>
        <w:t>AUTO KUĆA GRCIĆ društvo s ograničenom odgovornošću za trgovinu, održavanje i popravak motornih vozila</w:t>
      </w:r>
      <w:r>
        <w:rPr>
          <w:rFonts w:cs="Times New Roman" w:eastAsia="Times New Roman"/>
          <w:lang w:eastAsia="hr-HR"/>
        </w:rPr>
        <w:t xml:space="preserve"> iz Šibenika, </w:t>
      </w:r>
      <w:r w:rsidRPr="00C96358">
        <w:rPr>
          <w:rFonts w:cs="Times New Roman" w:eastAsia="Times New Roman"/>
          <w:lang w:eastAsia="hr-HR"/>
        </w:rPr>
        <w:t xml:space="preserve">Put </w:t>
      </w:r>
      <w:proofErr w:type="spellStart"/>
      <w:r w:rsidRPr="00C96358">
        <w:rPr>
          <w:rFonts w:cs="Times New Roman" w:eastAsia="Times New Roman"/>
          <w:lang w:eastAsia="hr-HR"/>
        </w:rPr>
        <w:t>Bioca</w:t>
      </w:r>
      <w:proofErr w:type="spellEnd"/>
      <w:r w:rsidRPr="00C96358">
        <w:rPr>
          <w:rFonts w:cs="Times New Roman" w:eastAsia="Times New Roman"/>
          <w:lang w:eastAsia="hr-HR"/>
        </w:rPr>
        <w:t xml:space="preserve"> 15a</w:t>
      </w:r>
      <w:r>
        <w:rPr>
          <w:rFonts w:cs="Times New Roman" w:eastAsia="Times New Roman"/>
          <w:lang w:eastAsia="hr-HR"/>
        </w:rPr>
        <w:t xml:space="preserve">, OIB: </w:t>
      </w:r>
      <w:r w:rsidRPr="00C96358">
        <w:rPr>
          <w:rFonts w:cs="Times New Roman" w:eastAsia="Times New Roman"/>
          <w:lang w:eastAsia="hr-HR"/>
        </w:rPr>
        <w:t>94014809765</w:t>
      </w:r>
      <w:r>
        <w:rPr>
          <w:rFonts w:cs="Times New Roman" w:eastAsia="Times New Roman"/>
          <w:lang w:eastAsia="hr-HR"/>
        </w:rPr>
        <w:t>, dana 12. svibnja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 </w:t>
      </w:r>
      <w:r w:rsidRPr="00C96358">
        <w:rPr>
          <w:rFonts w:cs="Times New Roman" w:eastAsia="Times New Roman"/>
          <w:lang w:eastAsia="hr-HR"/>
        </w:rPr>
        <w:t>AUTO KUĆA GRCIĆ društvo s ograničenom odgovornošću za trgovinu, održavanje i popravak motornih vozila</w:t>
      </w:r>
      <w:r>
        <w:rPr>
          <w:rFonts w:cs="Times New Roman" w:eastAsia="Times New Roman"/>
          <w:lang w:eastAsia="hr-HR"/>
        </w:rPr>
        <w:t xml:space="preserve"> iz Šibenika, </w:t>
      </w:r>
      <w:r w:rsidRPr="00C96358">
        <w:rPr>
          <w:rFonts w:cs="Times New Roman" w:eastAsia="Times New Roman"/>
          <w:lang w:eastAsia="hr-HR"/>
        </w:rPr>
        <w:t xml:space="preserve">Put </w:t>
      </w:r>
      <w:proofErr w:type="spellStart"/>
      <w:r w:rsidRPr="00C96358">
        <w:rPr>
          <w:rFonts w:cs="Times New Roman" w:eastAsia="Times New Roman"/>
          <w:lang w:eastAsia="hr-HR"/>
        </w:rPr>
        <w:t>Bioca</w:t>
      </w:r>
      <w:proofErr w:type="spellEnd"/>
      <w:r w:rsidRPr="00C96358">
        <w:rPr>
          <w:rFonts w:cs="Times New Roman" w:eastAsia="Times New Roman"/>
          <w:lang w:eastAsia="hr-HR"/>
        </w:rPr>
        <w:t xml:space="preserve"> 15a</w:t>
      </w:r>
      <w:r>
        <w:rPr>
          <w:rFonts w:cs="Times New Roman" w:eastAsia="Times New Roman"/>
          <w:lang w:eastAsia="hr-HR"/>
        </w:rPr>
        <w:t xml:space="preserve">, OIB: </w:t>
      </w:r>
      <w:r w:rsidRPr="00C96358">
        <w:rPr>
          <w:rFonts w:cs="Times New Roman" w:eastAsia="Times New Roman"/>
          <w:lang w:eastAsia="hr-HR"/>
        </w:rPr>
        <w:t>94014809765</w:t>
      </w:r>
      <w:r>
        <w:rPr>
          <w:rFonts w:cs="Times New Roman" w:eastAsia="Times New Roman"/>
          <w:lang w:eastAsia="hr-HR"/>
        </w:rPr>
        <w:t xml:space="preserve"> 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15. lipnja 2016. godine u 09,00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>, Stjepana Radića 81, 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dana 12. svibnja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Terezija Goreta, v.r.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Zagreb, oglas, putem </w:t>
      </w:r>
      <w:proofErr w:type="spellStart"/>
      <w:r>
        <w:rPr>
          <w:rFonts w:cs="Times New Roman" w:eastAsia="Times New Roman"/>
          <w:lang w:eastAsia="hr-HR"/>
        </w:rPr>
        <w:t>faxa</w:t>
      </w:r>
      <w:proofErr w:type="spellEnd"/>
      <w:r>
        <w:rPr>
          <w:rFonts w:cs="Times New Roman" w:eastAsia="Times New Roman"/>
          <w:lang w:eastAsia="hr-HR"/>
        </w:rPr>
        <w:t>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046516"/>
    <w:rsid w:val="001866C3"/>
    <w:rsid w:val="008D485A"/>
    <w:rsid w:val="00916B6B"/>
    <w:rsid w:val="00C9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-dopuna prijedloga</izvorni_sadrzaj>
    <derivirana_varijabla naziv="DomainObject.Predmet.PrimjedbaSuca_1">uvid -dopuna prijedloga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GRCIĆ društvo s ograničenom odgovornošću za trgovinu, održavanje i popravak motornih vozila</izvorni_sadrzaj>
    <derivirana_varijabla naziv="DomainObject.Predmet.StrankaFormated_1">  AUTO KUĆA GRCIĆ društvo s ograničenom odgovornošću za trgovinu, održavanje i popravak motornih vozila</derivirana_varijabla>
  </DomainObject.Predmet.StrankaFormated>
  <DomainObject.Predmet.StrankaFormatedOIB>
    <izvorni_sadrzaj>  AUTO KUĆA GRCIĆ društvo s ograničenom odgovornošću za trgovinu, održavanje i popravak motornih vozila, OIB 94014809765</izvorni_sadrzaj>
    <derivirana_varijabla naziv="DomainObject.Predmet.StrankaFormatedOIB_1">  AUTO KUĆA GRCIĆ društvo s ograničenom odgovornošću za trgovinu, održavanje i popravak motornih vozila, OIB 94014809765</derivirana_varijabla>
  </DomainObject.Predmet.StrankaFormatedOIB>
  <DomainObject.Predmet.StrankaFormatedWithAdress>
    <izvorni_sadrzaj> AUTO KUĆA GRCIĆ društvo s ograničenom odgovornošću za trgovinu, održavanje i popravak motornih vozila, Put Bioca 15a, 22000 Šibenik</izvorni_sadrzaj>
    <derivirana_varijabla naziv="DomainObject.Predmet.StrankaFormatedWithAdress_1"> AUTO KUĆA GRCIĆ društvo s ograničenom odgovornošću za trgovinu, održavanje i popravak motornih vozila, Put Bioca 15a, 22000 Šibenik</derivirana_varijabla>
  </DomainObject.Predmet.StrankaFormatedWithAdress>
  <DomainObject.Predmet.StrankaFormatedWithAdressOIB>
    <izvorni_sadrzaj> AUTO KUĆA GRCIĆ društvo s ograničenom odgovornošću za trgovinu, održavanje i popravak motornih vozila, OIB 94014809765, Put Bioca 15a, 22000 Šibenik</izvorni_sadrzaj>
    <derivirana_varijabla naziv="DomainObject.Predmet.StrankaFormatedWithAdressOIB_1"> AUTO KUĆA GRCIĆ društvo s ograničenom odgovornošću za trgovinu, održavanje i popravak motornih vozila, OIB 94014809765, Put Bioca 15a, 22000 Šibenik</derivirana_varijabla>
  </DomainObject.Predmet.StrankaFormatedWithAdressOIB>
  <DomainObject.Predmet.StrankaWithAdress>
    <izvorni_sadrzaj>AUTO KUĆA GRCIĆ društvo s ograničenom odgovornošću za trgovinu, održavanje i popravak motornih vozila Put Bioca 15a,22000 Šibenik</izvorni_sadrzaj>
    <derivirana_varijabla naziv="DomainObject.Predmet.StrankaWithAdress_1">AUTO KUĆA GRCIĆ društvo s ograničenom odgovornošću za trgovinu, održavanje i popravak motornih vozila Put Bioca 15a,22000 Šibenik</derivirana_varijabla>
  </DomainObject.Predmet.StrankaWithAdress>
  <DomainObject.Predmet.StrankaWithAdressOIB>
    <izvorni_sadrzaj>AUTO KUĆA GRCIĆ društvo s ograničenom odgovornošću za trgovinu, održavanje i popravak motornih vozila, OIB 94014809765, Put Bioca 15a,22000 Šibenik</izvorni_sadrzaj>
    <derivirana_varijabla naziv="DomainObject.Predmet.StrankaWithAdressOIB_1">AUTO KUĆA GRCIĆ društvo s ograničenom odgovornošću za trgovinu, održavanje i popravak motornih vozila, OIB 94014809765, Put Bioca 15a,22000 Šibenik</derivirana_varijabla>
  </DomainObject.Predmet.StrankaWithAdressOIB>
  <DomainObject.Predmet.StrankaNazivFormated>
    <izvorni_sadrzaj>AUTO KUĆA GRCIĆ društvo s ograničenom odgovornošću za trgovinu, održavanje i popravak motornih vozila</izvorni_sadrzaj>
    <derivirana_varijabla naziv="DomainObject.Predmet.StrankaNazivFormated_1">AUTO KUĆA GRCIĆ društvo s ograničenom odgovornošću za trgovinu, održavanje i popravak motornih vozila</derivirana_varijabla>
  </DomainObject.Predmet.StrankaNazivFormated>
  <DomainObject.Predmet.StrankaNazivFormatedOIB>
    <izvorni_sadrzaj>AUTO KUĆA GRCIĆ društvo s ograničenom odgovornošću za trgovinu, održavanje i popravak motornih vozila, OIB 94014809765</izvorni_sadrzaj>
    <derivirana_varijabla naziv="DomainObject.Predmet.StrankaNazivFormatedOIB_1">AUTO KUĆA GRCIĆ društvo s ograničenom odgovornošću za trgovinu, održavanje i popravak motornih vozila, OIB 94014809765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AUTO KUĆA GRCIĆ društvo s ograničenom odgovornošću za trgovinu, održavanje i popravak motornih vozila</item>
    </izvorni_sadrzaj>
    <derivirana_varijabla naziv="DomainObject.Predmet.StrankaListFormated_1">
      <item>AUTO KUĆA GRCIĆ društvo s ograničenom odgovornošću za trgovinu, održavanje i popravak motornih vozila</item>
    </derivirana_varijabla>
  </DomainObject.Predmet.StrankaListFormated>
  <DomainObject.Predmet.StrankaListFormatedOIB>
    <izvorni_sadrzaj>
      <item>AUTO KUĆA GRCIĆ društvo s ograničenom odgovornošću za trgovinu, održavanje i popravak motornih vozila, OIB 94014809765</item>
    </izvorni_sadrzaj>
    <derivirana_varijabla naziv="DomainObject.Predmet.StrankaListFormatedOIB_1">
      <item>AUTO KUĆA GRCIĆ društvo s ograničenom odgovornošću za trgovinu, održavanje i popravak motornih vozila, OIB 94014809765</item>
    </derivirana_varijabla>
  </DomainObject.Predmet.StrankaListFormatedOIB>
  <DomainObject.Predmet.StrankaListFormatedWithAdress>
    <izvorni_sadrzaj>
      <item>AUTO KUĆA GRCIĆ društvo s ograničenom odgovornošću za trgovinu, održavanje i popravak motornih vozila, Put Bioca 15a, 22000 Šibenik</item>
    </izvorni_sadrzaj>
    <derivirana_varijabla naziv="DomainObject.Predmet.StrankaListFormatedWithAdress_1">
      <item>AUTO KUĆA GRCIĆ društvo s ograničenom odgovornošću za trgovinu, održavanje i popravak motornih vozila, Put Bioca 15a, 22000 Šibenik</item>
    </derivirana_varijabla>
  </DomainObject.Predmet.StrankaListFormatedWithAdress>
  <DomainObject.Predmet.StrankaListFormatedWithAdressOIB>
    <izvorni_sadrzaj>
      <item>AUTO KUĆA GRCIĆ društvo s ograničenom odgovornošću za trgovinu, održavanje i popravak motornih vozila, OIB 94014809765, Put Bioca 15a, 22000 Šibenik</item>
    </izvorni_sadrzaj>
    <derivirana_varijabla naziv="DomainObject.Predmet.StrankaListFormatedWithAdressOIB_1">
      <item>AUTO KUĆA GRCIĆ društvo s ograničenom odgovornošću za trgovinu, održavanje i popravak motornih vozila, OIB 94014809765, Put Bioca 15a, 22000 Šibenik</item>
    </derivirana_varijabla>
  </DomainObject.Predmet.StrankaListFormatedWithAdressOIB>
  <DomainObject.Predmet.StrankaListNazivFormated>
    <izvorni_sadrzaj>
      <item>AUTO KUĆA GRCIĆ društvo s ograničenom odgovornošću za trgovinu, održavanje i popravak motornih vozila</item>
    </izvorni_sadrzaj>
    <derivirana_varijabla naziv="DomainObject.Predmet.StrankaListNazivFormated_1">
      <item>AUTO KUĆA GRCIĆ društvo s ograničenom odgovornošću za trgovinu, održavanje i popravak motornih vozila</item>
    </derivirana_varijabla>
  </DomainObject.Predmet.StrankaListNazivFormated>
  <DomainObject.Predmet.StrankaListNazivFormatedOIB>
    <izvorni_sadrzaj>
      <item>AUTO KUĆA GRCIĆ društvo s ograničenom odgovornošću za trgovinu, održavanje i popravak motornih vozila, OIB 94014809765</item>
    </izvorni_sadrzaj>
    <derivirana_varijabla naziv="DomainObject.Predmet.StrankaListNazivFormatedOIB_1">
      <item>AUTO KUĆA GRCIĆ društvo s ograničenom odgovornošću za trgovinu, održavanje i popravak motornih vozila, OIB 94014809765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GRCIĆ društvo s ograničenom odgovornošću za trgovinu, održavanje i popravak motornih vozila</izvorni_sadrzaj>
    <derivirana_varijabla naziv="DomainObject.Predmet.StrankaIDrugi_1">AUTO KUĆA GRCIĆ društvo s ograničenom odgovornošću za trgovinu, održavanje i popravak motornih vozila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GRCIĆ društvo s ograničenom odgovornošću za trgovinu, održavanje i popravak motornih vozila, OIB 94014809765, Put Bioca 15a, 22000 Šibenik</izvorni_sadrzaj>
    <derivirana_varijabla naziv="DomainObject.Predmet.StrankaIDrugiAdressOIB_1">AUTO KUĆA GRCIĆ društvo s ograničenom odgovornošću za trgovinu, održavanje i popravak motornih vozila, OIB 94014809765, Put Bioca 15a,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GRCIĆ društvo s ograničenom odgovornošću za trgovinu, održavanje i popravak motornih vozila</item>
    </izvorni_sadrzaj>
    <derivirana_varijabla naziv="DomainObject.Predmet.SudioniciListNaziv_1">
      <item>AUTO KUĆA GRCIĆ društvo s ograničenom odgovornošću za trgovinu, održavanje i popravak motornih vozila</item>
    </derivirana_varijabla>
  </DomainObject.Predmet.SudioniciListNaziv>
  <DomainObject.Predmet.SudioniciListAdressOIB>
    <izvorni_sadrzaj>
      <item>AUTO KUĆA GRCIĆ društvo s ograničenom odgovornošću za trgovinu, održavanje i popravak motornih vozila, OIB 94014809765, Put Bioca 15a,22000 Šibenik</item>
    </izvorni_sadrzaj>
    <derivirana_varijabla naziv="DomainObject.Predmet.SudioniciListAdressOIB_1">
      <item>AUTO KUĆA GRCIĆ društvo s ograničenom odgovornošću za trgovinu, održavanje i popravak motornih vozila, OIB 94014809765, Put Bioca 15a,22000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94014809765</item>
    </izvorni_sadrzaj>
    <derivirana_varijabla naziv="DomainObject.Predmet.SudioniciListNazivOIB_1">
      <item>, OIB 94014809765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1028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2016-05-12T06:45:00Z</dcterms:created>
  <dc:creator>Marina Gulin</dc:creator>
  <cp:lastModifiedBy>Marina Gulin</cp:lastModifiedBy>
  <dcterms:modified xmlns:xsi="http://www.w3.org/2001/XMLSchema-instance" xsi:type="dcterms:W3CDTF">2016-05-12T06:49:00Z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