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1273" w14:paraId="c651273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>gre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>b, Amruševa 2/</w:t>
      </w:r>
      <w:r w:rsidR="0019162C"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 w:rsidR="001916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916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916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81.St-3451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</w:t>
      </w:r>
      <w:r w:rsidR="0019162C">
        <w:rPr>
          <w:rFonts w:cs="Times New Roman" w:eastAsia="Times New Roman" w:hAnsi="Times New Roman" w:ascii="Times New Roman"/>
          <w:sz w:val="24"/>
          <w:szCs w:val="24"/>
          <w:lang w:eastAsia="hr-HR"/>
        </w:rPr>
        <w:t>m brojem St-3451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62C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PROMIDŽBU SPORTA I SPORTSKOG TURIZMA "GLOBALPORT", Zagreb, Metalčeva 17, reg. broj: 21003738, OIB: 40084991660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6A2DB5">
        <w:rPr>
          <w:rFonts w:cs="Times New Roman" w:eastAsia="Times New Roman" w:hAnsi="Times New Roman" w:ascii="Times New Roman"/>
          <w:sz w:val="24"/>
          <w:szCs w:val="24"/>
          <w:lang w:eastAsia="hr-HR"/>
        </w:rPr>
        <w:t>26.017,45</w:t>
      </w:r>
      <w:r w:rsidR="007D6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45349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453490" w:rsidP="00453490" w:rsidR="00453490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53490" w:rsidP="00453490" w:rsidR="0045349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453490" w:rsidP="008C712F" w:rsidR="00453490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19162C"/>
    <w:rsid w:val="001F53E5"/>
    <w:rsid w:val="0028099D"/>
    <w:rsid w:val="00290A4B"/>
    <w:rsid w:val="002B63E9"/>
    <w:rsid w:val="003A3787"/>
    <w:rsid w:val="003D0369"/>
    <w:rsid w:val="00453490"/>
    <w:rsid w:val="006A2DB5"/>
    <w:rsid w:val="007D6F4D"/>
    <w:rsid w:val="00890C6F"/>
    <w:rsid w:val="008C712F"/>
    <w:rsid w:val="00973A37"/>
    <w:rsid w:val="00A04FCB"/>
    <w:rsid w:val="00AE0C19"/>
    <w:rsid w:val="00B519FA"/>
    <w:rsid w:val="00BD20BD"/>
    <w:rsid w:val="00BD2AAE"/>
    <w:rsid w:val="00D307D7"/>
    <w:rsid w:val="00D63014"/>
    <w:rsid w:val="00E0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4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349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34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34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3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3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34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832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St-3451/2015-7</izvorni_sadrzaj>
    <derivirana_varijabla naziv="DomainObject.Oznaka_1">St-3451/2015-7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3451</izvorni_sadrzaj>
    <derivirana_varijabla naziv="DomainObject.Predmet.Broj_1">3451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St-3451/2015</izvorni_sadrzaj>
    <derivirana_varijabla naziv="DomainObject.Predmet.OznakaBroj_1">St-3451/2015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PROMIDŽBU SPORTA I SPORTSKOG TURIZMA GLOBALSPORT</izvorni_sadrzaj>
    <derivirana_varijabla naziv="DomainObject.Predmet.ProtustrankaFormated_1">  UDRUGA ZA PROMIDŽBU SPORTA I SPORTSKOG TURIZMA GLOBALSPORT</derivirana_varijabla>
  </DomainObject.Predmet.ProtustrankaFormated>
  <DomainObject.Predmet.ProtustrankaFormatedOIB>
    <izvorni_sadrzaj>  UDRUGA ZA PROMIDŽBU SPORTA I SPORTSKOG TURIZMA GLOBALSPORT, OIB 40084991660</izvorni_sadrzaj>
    <derivirana_varijabla naziv="DomainObject.Predmet.ProtustrankaFormatedOIB_1">  UDRUGA ZA PROMIDŽBU SPORTA I SPORTSKOG TURIZMA GLOBALSPORT, OIB 40084991660</derivirana_varijabla>
  </DomainObject.Predmet.ProtustrankaFormatedOIB>
  <DomainObject.Predmet.ProtustrankaFormatedWithAdress>
    <izvorni_sadrzaj> UDRUGA ZA PROMIDŽBU SPORTA I SPORTSKOG TURIZMA GLOBALSPORT, Metalčeva 17, 10000 Zagreb</izvorni_sadrzaj>
    <derivirana_varijabla naziv="DomainObject.Predmet.ProtustrankaFormatedWithAdress_1"> UDRUGA ZA PROMIDŽBU SPORTA I SPORTSKOG TURIZMA GLOBALSPORT, Metalčeva 17, 10000 Zagreb</derivirana_varijabla>
  </DomainObject.Predmet.ProtustrankaFormatedWithAdress>
  <DomainObject.Predmet.ProtustrankaFormatedWithAdressOIB>
    <izvorni_sadrzaj> UDRUGA ZA PROMIDŽBU SPORTA I SPORTSKOG TURIZMA GLOBALSPORT, OIB 40084991660, Metalčeva 17, 10000 Zagreb</izvorni_sadrzaj>
    <derivirana_varijabla naziv="DomainObject.Predmet.ProtustrankaFormatedWithAdressOIB_1"> UDRUGA ZA PROMIDŽBU SPORTA I SPORTSKOG TURIZMA GLOBALSPORT, OIB 40084991660, Metalčeva 17, 10000 Zagreb</derivirana_varijabla>
  </DomainObject.Predmet.ProtustrankaFormatedWithAdressOIB>
  <DomainObject.Predmet.ProtustrankaWithAdress>
    <izvorni_sadrzaj>UDRUGA ZA PROMIDŽBU SPORTA I SPORTSKOG TURIZMA GLOBALSPORT Metalčeva 17, 10000 Zagreb</izvorni_sadrzaj>
    <derivirana_varijabla naziv="DomainObject.Predmet.ProtustrankaWithAdress_1">UDRUGA ZA PROMIDŽBU SPORTA I SPORTSKOG TURIZMA GLOBALSPORT Metalčeva 17, 10000 Zagreb</derivirana_varijabla>
  </DomainObject.Predmet.ProtustrankaWithAdress>
  <DomainObject.Predmet.ProtustrankaWithAdressOIB>
    <izvorni_sadrzaj>UDRUGA ZA PROMIDŽBU SPORTA I SPORTSKOG TURIZMA GLOBALSPORT, OIB 40084991660, Metalčeva 17, 10000 Zagreb</izvorni_sadrzaj>
    <derivirana_varijabla naziv="DomainObject.Predmet.ProtustrankaWithAdressOIB_1">UDRUGA ZA PROMIDŽBU SPORTA I SPORTSKOG TURIZMA GLOBALSPORT, OIB 40084991660, Metalčeva 17, 10000 Zagreb</derivirana_varijabla>
  </DomainObject.Predmet.ProtustrankaWithAdressOIB>
  <DomainObject.Predmet.ProtustrankaNazivFormated>
    <izvorni_sadrzaj>UDRUGA ZA PROMIDŽBU SPORTA I SPORTSKOG TURIZMA GLOBALSPORT</izvorni_sadrzaj>
    <derivirana_varijabla naziv="DomainObject.Predmet.ProtustrankaNazivFormated_1">UDRUGA ZA PROMIDŽBU SPORTA I SPORTSKOG TURIZMA GLOBALSPORT</derivirana_varijabla>
  </DomainObject.Predmet.ProtustrankaNazivFormated>
  <DomainObject.Predmet.ProtustrankaNazivFormatedOIB>
    <izvorni_sadrzaj>UDRUGA ZA PROMIDŽBU SPORTA I SPORTSKOG TURIZMA GLOBALSPORT, OIB 40084991660</izvorni_sadrzaj>
    <derivirana_varijabla naziv="DomainObject.Predmet.ProtustrankaNazivFormatedOIB_1">UDRUGA ZA PROMIDŽBU SPORTA I SPORTSKOG TURIZMA GLOBALSPORT, OIB 40084991660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PROMIDŽBU SPORTA I SPORTSKOG TURIZMA GLOBALSPORT</item>
    </izvorni_sadrzaj>
    <derivirana_varijabla naziv="DomainObject.Predmet.ProtuStrankaListFormated_1">
      <item>UDRUGA ZA PROMIDŽBU SPORTA I SPORTSKOG TURIZMA GLOBALSPORT</item>
    </derivirana_varijabla>
  </DomainObject.Predmet.ProtuStrankaListFormated>
  <DomainObject.Predmet.ProtuStrankaListFormatedOIB>
    <izvorni_sadrzaj>
      <item>UDRUGA ZA PROMIDŽBU SPORTA I SPORTSKOG TURIZMA GLOBALSPORT, OIB 40084991660</item>
    </izvorni_sadrzaj>
    <derivirana_varijabla naziv="DomainObject.Predmet.ProtuStrankaListFormatedOIB_1">
      <item>UDRUGA ZA PROMIDŽBU SPORTA I SPORTSKOG TURIZMA GLOBALSPORT, OIB 40084991660</item>
    </derivirana_varijabla>
  </DomainObject.Predmet.ProtuStrankaListFormatedOIB>
  <DomainObject.Predmet.ProtuStrankaListFormatedWithAdress>
    <izvorni_sadrzaj>
      <item>UDRUGA ZA PROMIDŽBU SPORTA I SPORTSKOG TURIZMA GLOBALSPORT, Metalčeva 17, 10000 Zagreb</item>
    </izvorni_sadrzaj>
    <derivirana_varijabla naziv="DomainObject.Predmet.ProtuStrankaListFormatedWithAdress_1">
      <item>UDRUGA ZA PROMIDŽBU SPORTA I SPORTSKOG TURIZMA GLOBALSPORT, Metalčeva 17, 10000 Zagreb</item>
    </derivirana_varijabla>
  </DomainObject.Predmet.ProtuStrankaListFormatedWithAdress>
  <DomainObject.Predmet.ProtuStrankaListFormatedWithAdressOIB>
    <izvorni_sadrzaj>
      <item>UDRUGA ZA PROMIDŽBU SPORTA I SPORTSKOG TURIZMA GLOBALSPORT, OIB 40084991660, Metalčeva 17, 10000 Zagreb</item>
    </izvorni_sadrzaj>
    <derivirana_varijabla naziv="DomainObject.Predmet.ProtuStrankaListFormatedWithAdressOIB_1">
      <item>UDRUGA ZA PROMIDŽBU SPORTA I SPORTSKOG TURIZMA GLOBALSPORT, OIB 40084991660, Metalčeva 17, 10000 Zagreb</item>
    </derivirana_varijabla>
  </DomainObject.Predmet.ProtuStrankaListFormatedWithAdressOIB>
  <DomainObject.Predmet.ProtuStrankaListNazivFormated>
    <izvorni_sadrzaj>
      <item>UDRUGA ZA PROMIDŽBU SPORTA I SPORTSKOG TURIZMA GLOBALSPORT</item>
    </izvorni_sadrzaj>
    <derivirana_varijabla naziv="DomainObject.Predmet.ProtuStrankaListNazivFormated_1">
      <item>UDRUGA ZA PROMIDŽBU SPORTA I SPORTSKOG TURIZMA GLOBALSPORT</item>
    </derivirana_varijabla>
  </DomainObject.Predmet.ProtuStrankaListNazivFormated>
  <DomainObject.Predmet.ProtuStrankaListNazivFormatedOIB>
    <izvorni_sadrzaj>
      <item>UDRUGA ZA PROMIDŽBU SPORTA I SPORTSKOG TURIZMA GLOBALSPORT, OIB 40084991660</item>
    </izvorni_sadrzaj>
    <derivirana_varijabla naziv="DomainObject.Predmet.ProtuStrankaListNazivFormatedOIB_1">
      <item>UDRUGA ZA PROMIDŽBU SPORTA I SPORTSKOG TURIZMA GLOBALSPORT, OIB 40084991660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St-3451/2015-7</izvorni_sadrzaj>
    <derivirana_varijabla naziv="DomainObject.PoslovniBrojDokumenta_1">St-3451/2015-7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PROMIDŽBU SPORTA I SPORTSKOG TURIZMA GLOBALSPORT</izvorni_sadrzaj>
    <derivirana_varijabla naziv="DomainObject.Predmet.ProtustrankaIDrugi_1">UDRUGA ZA PROMIDŽBU SPORTA I SPORTSKOG TURIZMA GLOBALSPORT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PROMIDŽBU SPORTA I SPORTSKOG TURIZMA GLOBALSPORT, OIB 40084991660, Metalčeva 17, 10000 Zagreb</izvorni_sadrzaj>
    <derivirana_varijabla naziv="DomainObject.Predmet.ProtustrankaIDrugiAdressOIB_1">UDRUGA ZA PROMIDŽBU SPORTA I SPORTSKOG TURIZMA GLOBALSPORT, OIB 40084991660, Metalčeva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PROMIDŽBU SPORTA I SPORTSKOG TURIZMA GLOBALSPORT</item>
      <item>FINA Regionalni centar Zagreb</item>
    </izvorni_sadrzaj>
    <derivirana_varijabla naziv="DomainObject.Predmet.SudioniciListNaziv_1">
      <item>UDRUGA ZA PROMIDŽBU SPORTA I SPORTSKOG TURIZMA GLOBALSPORT</item>
      <item>FINA Regionalni centar Zagreb</item>
    </derivirana_varijabla>
  </DomainObject.Predmet.SudioniciListNaziv>
  <DomainObject.Predmet.SudioniciListAdressOIB>
    <izvorni_sadrzaj>
      <item>UDRUGA ZA PROMIDŽBU SPORTA I SPORTSKOG TURIZMA GLOBALSPORT, OIB 40084991660, Metalčeva 17,10000 Zagreb</item>
      <item>FINA Regionalni centar Zagreb, OIB 85821130368, Trg svibanjskih žrtava 1995. 1,10000 Zagreb</item>
    </izvorni_sadrzaj>
    <derivirana_varijabla naziv="DomainObject.Predmet.SudioniciListAdressOIB_1">
      <item>UDRUGA ZA PROMIDŽBU SPORTA I SPORTSKOG TURIZMA GLOBALSPORT, OIB 40084991660, Metalčeva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40084991660</item>
      <item>, OIB 85821130368</item>
    </izvorni_sadrzaj>
    <derivirana_varijabla naziv="DomainObject.Predmet.SudioniciListNazivOIB_1">
      <item>, OIB 40084991660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255</properties:Words>
  <properties:Characters>1430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2016-06-02T12:33:00Z</dcterms:created>
  <dc:creator>Mario Žišković</dc:creator>
  <cp:lastModifiedBy>Višnja Svečak</cp:lastModifiedBy>
  <cp:lastPrinted>2016-06-02T12:32:00Z</cp:lastPrinted>
  <dcterms:modified xmlns:xsi="http://www.w3.org/2001/XMLSchema-instance" xsi:type="dcterms:W3CDTF">2016-06-02T12:34:00Z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St-3451/2015-7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