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b962" w14:paraId="647b962" w:rsidRDefault="008B7382" w:rsidP="008B738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B7382" w:rsidR="00AE649C" w:rsidRPr="00B76F3C">
      <w:pPr>
        <w:pStyle w:val="NormaleSPIS"/>
        <w:spacing w:after="0"/>
      </w:pPr>
    </w:p>
    <w:p w:rsidRDefault="008B7382" w:rsidP="008B7382" w:rsidR="008B738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B7382" w:rsidP="008B7382" w:rsidR="008B738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B7382" w:rsidP="008B7382" w:rsidR="008B7382" w:rsidRPr="008B738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B7382" w:rsidP="008B7382" w:rsidR="008B7382">
      <w:pPr>
        <w:spacing w:after="0"/>
        <w:jc w:val="right"/>
      </w:pPr>
      <w:r>
        <w:t>Poslovni broj: 2 St-155/2019-2</w:t>
      </w:r>
    </w:p>
    <w:p w:rsidRDefault="008B7382" w:rsidP="008B7382" w:rsidR="008B7382">
      <w:pPr>
        <w:spacing w:after="0"/>
      </w:pPr>
    </w:p>
    <w:p w:rsidRDefault="008B7382" w:rsidP="008B7382" w:rsidR="008B7382">
      <w:pPr>
        <w:spacing w:after="0"/>
      </w:pPr>
    </w:p>
    <w:p w:rsidRDefault="008B7382" w:rsidP="008B7382" w:rsidR="008B7382">
      <w:pPr>
        <w:spacing w:after="0"/>
        <w:jc w:val="center"/>
      </w:pPr>
      <w:r>
        <w:t>O G L A S</w:t>
      </w:r>
    </w:p>
    <w:p w:rsidRDefault="008B7382" w:rsidP="008B7382" w:rsidR="008B7382">
      <w:pPr>
        <w:spacing w:after="0"/>
        <w:jc w:val="center"/>
      </w:pPr>
    </w:p>
    <w:p w:rsidRDefault="008B7382" w:rsidP="008B7382" w:rsidR="008B7382">
      <w:pPr>
        <w:spacing w:after="0"/>
        <w:jc w:val="both"/>
      </w:pPr>
      <w:r>
        <w:t>Trgovački sud u Bjelovaru, u skraćenom stečajnom postupku nad stečajnim dužnikom ADEO ADEPTO društvo s ograničenom odgovornošću za usluge, Zagreb, Zagorska 84, MBS: 081022166, OIB: 16595325912, koji se vodi kod ovoga suda pod brojem St-155/2019, temeljem odredbe čl. 430., 431. i 434. Stečajnog zakona (Narodne novine br. 71/15 i 104/17), objavljuje:</w:t>
      </w:r>
    </w:p>
    <w:p w:rsidRDefault="008B7382" w:rsidP="008B7382" w:rsidR="008B7382">
      <w:pPr>
        <w:spacing w:after="0"/>
        <w:jc w:val="both"/>
      </w:pPr>
    </w:p>
    <w:p w:rsidRDefault="008B7382" w:rsidP="008B7382" w:rsidR="008B7382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6.792,83 kune, u koji iznos je uračunata kamata i naknada Financijske agencije za provedbu ovrhe na novčanim sredstvima.  </w:t>
      </w:r>
    </w:p>
    <w:p w:rsidRDefault="008B7382" w:rsidP="008B7382" w:rsidR="008B7382">
      <w:pPr>
        <w:spacing w:after="0"/>
        <w:jc w:val="both"/>
      </w:pPr>
    </w:p>
    <w:p w:rsidRDefault="008B7382" w:rsidP="008B7382" w:rsidR="008B7382">
      <w:pPr>
        <w:spacing w:after="0"/>
        <w:jc w:val="both"/>
      </w:pPr>
      <w:r>
        <w:t xml:space="preserve">2. Poziva se osoba ovlaštena za zastupanje dužnika – Danijel Hercigonja, Zagreb, </w:t>
      </w:r>
      <w:proofErr w:type="spellStart"/>
      <w:r>
        <w:t>Vinagorska</w:t>
      </w:r>
      <w:proofErr w:type="spellEnd"/>
      <w:r>
        <w:t xml:space="preserve"> 18, OIB: 54721068762, da u roku od 15 dana od objave ovog oglasa na mrežnoj stranici e-Oglasna ploča Trgovačkog suda u Bjelovaru podnese sudu javnobilježnički ovjerovljen popis imovine i obveza na propisanom obrascu.</w:t>
      </w:r>
    </w:p>
    <w:p w:rsidRDefault="008B7382" w:rsidP="008B7382" w:rsidR="008B7382">
      <w:pPr>
        <w:spacing w:after="0"/>
        <w:jc w:val="both"/>
      </w:pPr>
    </w:p>
    <w:p w:rsidRDefault="008B7382" w:rsidP="008B7382" w:rsidR="008B738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7382" w:rsidP="008B7382" w:rsidR="008B7382">
      <w:pPr>
        <w:spacing w:after="0"/>
        <w:jc w:val="both"/>
      </w:pPr>
    </w:p>
    <w:p w:rsidRDefault="008B7382" w:rsidP="008B7382" w:rsidR="008B738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7382" w:rsidP="008B7382" w:rsidR="008B7382">
      <w:pPr>
        <w:spacing w:after="0"/>
        <w:jc w:val="both"/>
      </w:pPr>
    </w:p>
    <w:p w:rsidRDefault="008B7382" w:rsidP="008B7382" w:rsidR="008B7382">
      <w:pPr>
        <w:spacing w:after="0"/>
        <w:jc w:val="center"/>
      </w:pPr>
      <w:r>
        <w:t>U Bjelovaru 23. travnja 2019.</w:t>
      </w:r>
    </w:p>
    <w:p w:rsidRDefault="008B7382" w:rsidP="008B7382" w:rsidR="008B738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B7382" w:rsidP="008B7382" w:rsidR="008B7382">
      <w:pPr>
        <w:spacing w:after="0"/>
        <w:ind w:firstLine="5103"/>
      </w:pPr>
      <w:r>
        <w:t xml:space="preserve">    SUDSKI SAVJETNIK</w:t>
      </w:r>
    </w:p>
    <w:p w:rsidRDefault="008B7382" w:rsidP="008B738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382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62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82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048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St-155/2019-2</izvorni_sadrzaj>
    <derivirana_varijabla naziv="DomainObject.Oznaka_1">St-155/2019-2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St-155/2019</izvorni_sadrzaj>
    <derivirana_varijabla naziv="DomainObject.Predmet.OznakaBroj_1">St-155/2019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ADEO ADEPTO društvo s ograničenom odgovornošću za usluge zastupanog po punomoćniku Danijel Hercigonja</izvorni_sadrzaj>
    <derivirana_varijabla naziv="DomainObject.Predmet.ProtustrankaFormated_1">  ADEO ADEPTO društvo s ograničenom odgovornošću za usluge zastupanog po punomoćniku Danijel Hercigonja</derivirana_varijabla>
  </DomainObject.Predmet.ProtustrankaFormated>
  <DomainObject.Predmet.ProtustrankaFormatedOIB>
    <izvorni_sadrzaj>  ADEO ADEPTO društvo s ograničenom odgovornošću za usluge, OIB 16595325912 zastupanog po punomoćniku Danijel Hercigonja</izvorni_sadrzaj>
    <derivirana_varijabla naziv="DomainObject.Predmet.ProtustrankaFormatedOIB_1">  ADEO ADEPTO društvo s ograničenom odgovornošću za usluge, OIB 16595325912 zastupanog po punomoćniku Danijel Hercigonja</derivirana_varijabla>
  </DomainObject.Predmet.ProtustrankaFormatedOIB>
  <DomainObject.Predmet.ProtustrankaFormatedWithAdress>
    <izvorni_sadrzaj> ADEO ADEPTO društvo s ograničenom odgovornošću za usluge, Zagorska 84, 10000 Zagreb zastupanog po punomoćniku Danijel Hercigonja</izvorni_sadrzaj>
    <derivirana_varijabla naziv="DomainObject.Predmet.ProtustrankaFormatedWithAdress_1"> ADEO ADEPTO društvo s ograničenom odgovornošću za usluge, Zagorska 84, 10000 Zagreb zastupanog po punomoćniku Danijel Hercigonja</derivirana_varijabla>
  </DomainObject.Predmet.ProtustrankaFormatedWithAdress>
  <DomainObject.Predmet.ProtustrankaFormatedWithAdressOIB>
    <izvorni_sadrzaj> ADEO ADEPTO društvo s ograničenom odgovornošću za usluge, OIB 16595325912, Zagorska 84, 10000 Zagreb zastupanog po punomoćniku Danijel Hercigonja</izvorni_sadrzaj>
    <derivirana_varijabla naziv="DomainObject.Predmet.ProtustrankaFormatedWithAdressOIB_1"> ADEO ADEPTO društvo s ograničenom odgovornošću za usluge, OIB 16595325912, Zagorska 84, 10000 Zagreb zastupanog po punomoćniku Danijel Hercigonja</derivirana_varijabla>
  </DomainObject.Predmet.ProtustrankaFormatedWithAdressOIB>
  <DomainObject.Predmet.ProtustrankaWithAdress>
    <izvorni_sadrzaj>ADEO ADEPTO društvo s ograničenom odgovornošću za usluge Zagorska 84, 10000 Zagreb</izvorni_sadrzaj>
    <derivirana_varijabla naziv="DomainObject.Predmet.ProtustrankaWithAdress_1">ADEO ADEPTO društvo s ograničenom odgovornošću za usluge Zagorska 84, 10000 Zagreb</derivirana_varijabla>
  </DomainObject.Predmet.ProtustrankaWithAdress>
  <DomainObject.Predmet.ProtustrankaWithAdressOIB>
    <izvorni_sadrzaj>ADEO ADEPTO društvo s ograničenom odgovornošću za usluge, OIB 16595325912, Zagorska 84, 10000 Zagreb</izvorni_sadrzaj>
    <derivirana_varijabla naziv="DomainObject.Predmet.ProtustrankaWithAdressOIB_1">ADEO ADEPTO društvo s ograničenom odgovornošću za usluge, OIB 16595325912, Zagorska 84, 10000 Zagreb</derivirana_varijabla>
  </DomainObject.Predmet.ProtustrankaWithAdressOIB>
  <DomainObject.Predmet.ProtustrankaNazivFormated>
    <izvorni_sadrzaj>ADEO ADEPTO društvo s ograničenom odgovornošću za usluge</izvorni_sadrzaj>
    <derivirana_varijabla naziv="DomainObject.Predmet.ProtustrankaNazivFormated_1">ADEO ADEPTO društvo s ograničenom odgovornošću za usluge</derivirana_varijabla>
  </DomainObject.Predmet.ProtustrankaNazivFormated>
  <DomainObject.Predmet.ProtustrankaNazivFormatedOIB>
    <izvorni_sadrzaj>ADEO ADEPTO društvo s ograničenom odgovornošću za usluge, OIB 16595325912</izvorni_sadrzaj>
    <derivirana_varijabla naziv="DomainObject.Predmet.ProtustrankaNazivFormatedOIB_1">ADEO ADEPTO društvo s ograničenom odgovornošću za usluge, OIB 16595325912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ADEO ADEPTO društvo s ograničenom odgovornošću za usluge zastupanog po punomoćniku Danijel Hercigonja</item>
    </izvorni_sadrzaj>
    <derivirana_varijabla naziv="DomainObject.Predmet.ProtuStrankaListFormated_1">
      <item>ADEO ADEPTO društvo s ograničenom odgovornošću za usluge zastupanog po punomoćniku Danijel Hercigonja</item>
    </derivirana_varijabla>
  </DomainObject.Predmet.ProtuStrankaListFormated>
  <DomainObject.Predmet.ProtuStrankaListFormatedOIB>
    <izvorni_sadrzaj>
      <item>ADEO ADEPTO društvo s ograničenom odgovornošću za usluge, OIB 16595325912 zastupanog po punomoćniku Danijel Hercigonja</item>
    </izvorni_sadrzaj>
    <derivirana_varijabla naziv="DomainObject.Predmet.ProtuStrankaListFormatedOIB_1">
      <item>ADEO ADEPTO društvo s ograničenom odgovornošću za usluge, OIB 16595325912 zastupanog po punomoćniku Danijel Hercigonja</item>
    </derivirana_varijabla>
  </DomainObject.Predmet.ProtuStrankaListFormatedOIB>
  <DomainObject.Predmet.ProtuStrankaListFormatedWithAdress>
    <izvorni_sadrzaj>
      <item>ADEO ADEPTO društvo s ograničenom odgovornošću za usluge, Zagorska 84, 10000 Zagreb zastupanog po punomoćniku Danijel Hercigonja</item>
    </izvorni_sadrzaj>
    <derivirana_varijabla naziv="DomainObject.Predmet.ProtuStrankaListFormatedWithAdress_1">
      <item>ADEO ADEPTO društvo s ograničenom odgovornošću za usluge, Zagorska 84, 10000 Zagreb zastupanog po punomoćniku Danijel Hercigonja</item>
    </derivirana_varijabla>
  </DomainObject.Predmet.ProtuStrankaListFormatedWithAdress>
  <DomainObject.Predmet.ProtuStrankaListFormatedWithAdressOIB>
    <izvorni_sadrzaj>
      <item>ADEO ADEPTO društvo s ograničenom odgovornošću za usluge, OIB 16595325912, Zagorska 84, 10000 Zagreb zastupanog po punomoćniku Danijel Hercigonja</item>
    </izvorni_sadrzaj>
    <derivirana_varijabla naziv="DomainObject.Predmet.ProtuStrankaListFormatedWithAdressOIB_1">
      <item>ADEO ADEPTO društvo s ograničenom odgovornošću za usluge, OIB 16595325912, Zagorska 84, 10000 Zagreb zastupanog po punomoćniku Danijel Hercigonja</item>
    </derivirana_varijabla>
  </DomainObject.Predmet.ProtuStrankaListFormatedWithAdressOIB>
  <DomainObject.Predmet.ProtuStrankaListNazivFormated>
    <izvorni_sadrzaj>
      <item>ADEO ADEPTO društvo s ograničenom odgovornošću za usluge</item>
    </izvorni_sadrzaj>
    <derivirana_varijabla naziv="DomainObject.Predmet.ProtuStrankaListNazivFormated_1">
      <item>ADEO ADEPTO društvo s ograničenom odgovornošću za usluge</item>
    </derivirana_varijabla>
  </DomainObject.Predmet.ProtuStrankaListNazivFormated>
  <DomainObject.Predmet.ProtuStrankaListNazivFormatedOIB>
    <izvorni_sadrzaj>
      <item>ADEO ADEPTO društvo s ograničenom odgovornošću za usluge, OIB 16595325912</item>
    </izvorni_sadrzaj>
    <derivirana_varijabla naziv="DomainObject.Predmet.ProtuStrankaListNazivFormatedOIB_1">
      <item>ADEO ADEPTO društvo s ograničenom odgovornošću za usluge, OIB 16595325912</item>
    </derivirana_varijabla>
  </DomainObject.Predmet.ProtuStrankaListNazivFormatedOIB>
  <DomainObject.Predmet.OstaliListFormated>
    <izvorni_sadrzaj>
      <item>Danijel Hercigonja punomoćnik sudionika u postupku ADEO ADEPTO društvo s ograničenom odgovornošću za usluge</item>
    </izvorni_sadrzaj>
    <derivirana_varijabla naziv="DomainObject.Predmet.OstaliListFormated_1">
      <item>Danijel Hercigonja punomoćnik sudionika u postupku ADEO ADEPTO društvo s ograničenom odgovornošću za usluge</item>
    </derivirana_varijabla>
  </DomainObject.Predmet.OstaliListFormated>
  <DomainObject.Predmet.OstaliListFormatedOIB>
    <izvorni_sadrzaj>
      <item>Danijel Hercigonja, OIB 54721068762 punomoćnik sudionika u postupku ADEO ADEPTO društvo s ograničenom odgovornošću za usluge</item>
    </izvorni_sadrzaj>
    <derivirana_varijabla naziv="DomainObject.Predmet.OstaliListFormatedOIB_1">
      <item>Danijel Hercigonja, OIB 54721068762 punomoćnik sudionika u postupku ADEO ADEPTO društvo s ograničenom odgovornošću za usluge</item>
    </derivirana_varijabla>
  </DomainObject.Predmet.OstaliListFormatedOIB>
  <DomainObject.Predmet.OstaliListFormatedWithAdress>
    <izvorni_sadrzaj>
      <item>Danijel Hercigonja, Vinagorska 18, 10000 Zagreb punomoćnik sudionika u postupku ADEO ADEPTO društvo s ograničenom odgovornošću za usluge</item>
    </izvorni_sadrzaj>
    <derivirana_varijabla naziv="DomainObject.Predmet.OstaliListFormatedWithAdress_1">
      <item>Danijel Hercigonja, Vinagorska 18, 10000 Zagreb punomoćnik sudionika u postupku ADEO ADEPTO društvo s ograničenom odgovornošću za usluge</item>
    </derivirana_varijabla>
  </DomainObject.Predmet.OstaliListFormatedWithAdress>
  <DomainObject.Predmet.OstaliListFormatedWithAdressOIB>
    <izvorni_sadrzaj>
      <item>Danijel Hercigonja, OIB 54721068762, Vinagorska 18, 10000 Zagreb punomoćnik sudionika u postupku ADEO ADEPTO društvo s ograničenom odgovornošću za usluge</item>
    </izvorni_sadrzaj>
    <derivirana_varijabla naziv="DomainObject.Predmet.OstaliListFormatedWithAdressOIB_1">
      <item>Danijel Hercigonja, OIB 54721068762, Vinagorska 18, 10000 Zagreb punomoćnik sudionika u postupku ADEO ADEPTO društvo s ograničenom odgovornošću za usluge</item>
    </derivirana_varijabla>
  </DomainObject.Predmet.OstaliListFormatedWithAdressOIB>
  <DomainObject.Predmet.OstaliListNazivFormated>
    <izvorni_sadrzaj>
      <item>Danijel Hercigonja</item>
    </izvorni_sadrzaj>
    <derivirana_varijabla naziv="DomainObject.Predmet.OstaliListNazivFormated_1">
      <item>Danijel Hercigonja</item>
    </derivirana_varijabla>
  </DomainObject.Predmet.OstaliListNazivFormated>
  <DomainObject.Predmet.OstaliListNazivFormatedOIB>
    <izvorni_sadrzaj>
      <item>Danijel Hercigonja, OIB 54721068762</item>
    </izvorni_sadrzaj>
    <derivirana_varijabla naziv="DomainObject.Predmet.OstaliListNazivFormatedOIB_1">
      <item>Danijel Hercigonja, OIB 54721068762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St-155/2019-2</izvorni_sadrzaj>
    <derivirana_varijabla naziv="DomainObject.PoslovniBrojDokumenta_1">St-155/2019-2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ADEO ADEPTO društvo s ograničenom odgovornošću za usluge</izvorni_sadrzaj>
    <derivirana_varijabla naziv="DomainObject.Predmet.ProtustrankaIDrugi_1">ADEO ADEPTO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ADEO ADEPTO društvo s ograničenom odgovornošću za usluge, OIB 16595325912, Zagorska 84, 10000 Zagreb</izvorni_sadrzaj>
    <derivirana_varijabla naziv="DomainObject.Predmet.ProtustrankaIDrugiAdressOIB_1">ADEO ADEPTO društvo s ograničenom odgovornošću za usluge, OIB 16595325912, Zagorska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ADEO ADEPTO društvo s ograničenom odgovornošću za usluge</item>
      <item>FINA Regionalni centar Zagreb</item>
      <item>Danijel Hercigonja</item>
    </izvorni_sadrzaj>
    <derivirana_varijabla naziv="DomainObject.Predmet.SudioniciListNaziv_1">
      <item>ADEO ADEPTO društvo s ograničenom odgovornošću za usluge</item>
      <item>FINA Regionalni centar Zagreb</item>
      <item>Danijel Hercigonja</item>
    </derivirana_varijabla>
  </DomainObject.Predmet.SudioniciListNaziv>
  <DomainObject.Predmet.SudioniciListAdressOIB>
    <izvorni_sadrzaj>
      <item>ADEO ADEPTO društvo s ograničenom odgovornošću za usluge, OIB 16595325912, Zagorska 84,10000 Zagreb</item>
      <item>FINA Regionalni centar Zagreb, OIB 85821130368, Trg svibanjskih žrtava 1995.1,10000 Zagreb</item>
      <item>Danijel Hercigonja, OIB 54721068762, Vinagorska 18,10000 Zagreb</item>
    </izvorni_sadrzaj>
    <derivirana_varijabla naziv="DomainObject.Predmet.SudioniciListAdressOIB_1">
      <item>ADEO ADEPTO društvo s ograničenom odgovornošću za usluge, OIB 16595325912, Zagorska 84,10000 Zagreb</item>
      <item>FINA Regionalni centar Zagreb, OIB 85821130368, Trg svibanjskih žrtava 1995.1,10000 Zagreb</item>
      <item>Danijel Hercigonja, OIB 54721068762, Vinagorska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C4928-6388-44C1-97F7-34A8FE976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