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3d07" w14:paraId="e183d07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E6563E">
        <w:t>PREMIJERA zadruga za proizvodnju, posredovanje i poslovne usluge, Kloštar Podravski, Budančevica, Stjepana Radića 19/a, M</w:t>
      </w:r>
      <w:r w:rsidR="0058263E">
        <w:t>B</w:t>
      </w:r>
      <w:r w:rsidR="00F10C2B" w:rsidRPr="0058263E">
        <w:t xml:space="preserve">S: </w:t>
      </w:r>
      <w:r w:rsidR="00E6563E">
        <w:t>010064907</w:t>
      </w:r>
      <w:r w:rsidR="00F10C2B" w:rsidRPr="0058263E">
        <w:t>, OIB:</w:t>
      </w:r>
      <w:r w:rsidR="0058263E">
        <w:t xml:space="preserve"> </w:t>
      </w:r>
      <w:r w:rsidR="00E6563E">
        <w:t>06655722037</w:t>
      </w:r>
      <w:r w:rsidR="00637444" w:rsidRPr="0058263E">
        <w:t xml:space="preserve">, dana </w:t>
      </w:r>
      <w:r w:rsidR="0058263E">
        <w:t>2</w:t>
      </w:r>
      <w:r w:rsidR="007538E2">
        <w:t>4</w:t>
      </w:r>
      <w:r w:rsidR="0058263E">
        <w:t xml:space="preserve">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6E7553">
        <w:t xml:space="preserve">Stečajnog zakona </w:t>
      </w:r>
      <w:r w:rsidR="0058263E">
        <w:t>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E6563E">
        <w:t>PREMIJERA zadruga za proizvodnju, posredovanje i poslovne usluge, Kloštar Podravski, Budančevica, Stjepana Radića 19/a</w:t>
      </w:r>
      <w:r w:rsidR="005737D1">
        <w:t xml:space="preserve">, </w:t>
      </w:r>
      <w:r w:rsidR="0081351D" w:rsidRPr="0058263E">
        <w:t xml:space="preserve">MBS: </w:t>
      </w:r>
      <w:r w:rsidR="00E6563E">
        <w:t>010064907</w:t>
      </w:r>
      <w:r w:rsidR="0081351D" w:rsidRPr="0058263E">
        <w:t>, OIB:</w:t>
      </w:r>
      <w:r>
        <w:t xml:space="preserve"> </w:t>
      </w:r>
      <w:r w:rsidR="00E6563E">
        <w:t>06655722037</w:t>
      </w:r>
      <w:r w:rsidR="00CB6C18" w:rsidRPr="0058263E">
        <w:t xml:space="preserve"> iznosi </w:t>
      </w:r>
      <w:r w:rsidR="00E6563E">
        <w:t>51.481,46</w:t>
      </w:r>
      <w:r w:rsidR="00026649">
        <w:t xml:space="preserve"> kn.</w:t>
      </w:r>
      <w:r w:rsidR="00D62E1A">
        <w:t xml:space="preserve">      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 xml:space="preserve">oziva se </w:t>
      </w:r>
      <w:r w:rsidR="00E6563E">
        <w:t>upravitelj zadruge Miroslav Rođak, Budančevica, Stjepana Radića 19/a</w:t>
      </w:r>
      <w:r w:rsidR="00161263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 xml:space="preserve">pozorava se </w:t>
      </w:r>
      <w:r w:rsidR="00E6563E">
        <w:t xml:space="preserve">upravitelj zadruge </w:t>
      </w:r>
      <w:r w:rsidR="00CB6C18" w:rsidRPr="0058263E">
        <w:t>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</w:t>
      </w:r>
      <w:r w:rsidR="007538E2">
        <w:t>4</w:t>
      </w:r>
      <w:r>
        <w:t>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E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E6563E">
      <w:t>196/15-4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26649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6833"/>
    <w:rsid w:val="00274464"/>
    <w:rsid w:val="002B49A1"/>
    <w:rsid w:val="002F1F37"/>
    <w:rsid w:val="003074E6"/>
    <w:rsid w:val="00327690"/>
    <w:rsid w:val="00365EB6"/>
    <w:rsid w:val="003E2AE0"/>
    <w:rsid w:val="00401A7F"/>
    <w:rsid w:val="00420F99"/>
    <w:rsid w:val="00434F06"/>
    <w:rsid w:val="0047710E"/>
    <w:rsid w:val="00497129"/>
    <w:rsid w:val="004C1E71"/>
    <w:rsid w:val="004F1C08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E7553"/>
    <w:rsid w:val="006F25A8"/>
    <w:rsid w:val="00733A5A"/>
    <w:rsid w:val="00735822"/>
    <w:rsid w:val="00741660"/>
    <w:rsid w:val="007538E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7279A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2E1A"/>
    <w:rsid w:val="00D65D0F"/>
    <w:rsid w:val="00D8212F"/>
    <w:rsid w:val="00DA54DB"/>
    <w:rsid w:val="00DE5384"/>
    <w:rsid w:val="00E024D4"/>
    <w:rsid w:val="00E1490A"/>
    <w:rsid w:val="00E30FC5"/>
    <w:rsid w:val="00E6563E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EB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5EB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5EB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5EB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EB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5EB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5EB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5EB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PREMIJERA zadruga za proizvodnju, posredovanje i poslovne usluge</izvorni_sadrzaj>
    <derivirana_varijabla naziv="DomainObject.Predmet.ProtustrankaFormated_1">  PREMIJERA zadruga za proizvodnju, posredovanje i poslovne usluge</derivirana_varijabla>
  </DomainObject.Predmet.ProtustrankaFormated>
  <DomainObject.Predmet.ProtustrankaFormatedOIB>
    <izvorni_sadrzaj>  PREMIJERA zadruga za proizvodnju, posredovanje i poslovne usluge, OIB 06655722037</izvorni_sadrzaj>
    <derivirana_varijabla naziv="DomainObject.Predmet.ProtustrankaFormatedOIB_1">  PREMIJERA zadruga za proizvodnju, posredovanje i poslovne usluge, OIB 06655722037</derivirana_varijabla>
  </DomainObject.Predmet.ProtustrankaFormatedOIB>
  <DomainObject.Predmet.ProtustrankaFormatedWithAdress>
    <izvorni_sadrzaj> PREMIJERA zadruga za proizvodnju, posredovanje i poslovne usluge, Stjepana Radića 19/a, 48350 Budančevica</izvorni_sadrzaj>
    <derivirana_varijabla naziv="DomainObject.Predmet.ProtustrankaFormatedWithAdress_1"> PREMIJERA zadruga za proizvodnju, posredovanje i poslovne usluge, Stjepana Radića 19/a, 48350 Budančevica</derivirana_varijabla>
  </DomainObject.Predmet.ProtustrankaFormatedWithAdress>
  <DomainObject.Predmet.ProtustrankaFormatedWithAdressOIB>
    <izvorni_sadrzaj> PREMIJERA zadruga za proizvodnju, posredovanje i poslovne usluge, OIB 06655722037, Stjepana Radića 19/a, 48350 Budančevica</izvorni_sadrzaj>
    <derivirana_varijabla naziv="DomainObject.Predmet.ProtustrankaFormatedWithAdressOIB_1"> PREMIJERA zadruga za proizvodnju, posredovanje i poslovne usluge, OIB 06655722037, Stjepana Radića 19/a, 48350 Budančevica</derivirana_varijabla>
  </DomainObject.Predmet.ProtustrankaFormatedWithAdressOIB>
  <DomainObject.Predmet.ProtustrankaWithAdress>
    <izvorni_sadrzaj>PREMIJERA zadruga za proizvodnju, posredovanje i poslovne usluge Stjepana Radića 19/a, 48350 Budančevica</izvorni_sadrzaj>
    <derivirana_varijabla naziv="DomainObject.Predmet.ProtustrankaWithAdress_1">PREMIJERA zadruga za proizvodnju, posredovanje i poslovne usluge Stjepana Radića 19/a, 48350 Budančevica</derivirana_varijabla>
  </DomainObject.Predmet.ProtustrankaWithAdress>
  <DomainObject.Predmet.ProtustrankaWithAdressOIB>
    <izvorni_sadrzaj>PREMIJERA zadruga za proizvodnju, posredovanje i poslovne usluge, OIB 06655722037, Stjepana Radića 19/a, 48350 Budančevica</izvorni_sadrzaj>
    <derivirana_varijabla naziv="DomainObject.Predmet.ProtustrankaWithAdressOIB_1">PREMIJERA zadruga za proizvodnju, posredovanje i poslovne usluge, OIB 06655722037, Stjepana Radića 19/a, 48350 Budančevica</derivirana_varijabla>
  </DomainObject.Predmet.ProtustrankaWithAdressOIB>
  <DomainObject.Predmet.ProtustrankaNazivFormated>
    <izvorni_sadrzaj>PREMIJERA zadruga za proizvodnju, posredovanje i poslovne usluge</izvorni_sadrzaj>
    <derivirana_varijabla naziv="DomainObject.Predmet.ProtustrankaNazivFormated_1">PREMIJERA zadruga za proizvodnju, posredovanje i poslovne usluge</derivirana_varijabla>
  </DomainObject.Predmet.ProtustrankaNazivFormated>
  <DomainObject.Predmet.ProtustrankaNazivFormatedOIB>
    <izvorni_sadrzaj>PREMIJERA zadruga za proizvodnju, posredovanje i poslovne usluge, OIB 06655722037</izvorni_sadrzaj>
    <derivirana_varijabla naziv="DomainObject.Predmet.ProtustrankaNazivFormatedOIB_1">PREMIJERA zadruga za proizvodnju, posredovanje i poslovne usluge, OIB 06655722037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51391.57</izvorni_sadrzaj>
    <derivirana_varijabla naziv="DomainObject.Predmet.TrenutnaVrijednost_1">51391.57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PREMIJERA zadruga za proizvodnju, posredovanje i poslovne usluge</item>
    </izvorni_sadrzaj>
    <derivirana_varijabla naziv="DomainObject.Predmet.ProtuStrankaListFormated_1">
      <item>PREMIJERA zadruga za proizvodnju, posredovanje i poslovne usluge</item>
    </derivirana_varijabla>
  </DomainObject.Predmet.ProtuStrankaListFormated>
  <DomainObject.Predmet.ProtuStrankaListFormatedOIB>
    <izvorni_sadrzaj>
      <item>PREMIJERA zadruga za proizvodnju, posredovanje i poslovne usluge, OIB 06655722037</item>
    </izvorni_sadrzaj>
    <derivirana_varijabla naziv="DomainObject.Predmet.ProtuStrankaListFormatedOIB_1">
      <item>PREMIJERA zadruga za proizvodnju, posredovanje i poslovne usluge, OIB 06655722037</item>
    </derivirana_varijabla>
  </DomainObject.Predmet.ProtuStrankaListFormatedOIB>
  <DomainObject.Predmet.ProtuStrankaListFormatedWithAdress>
    <izvorni_sadrzaj>
      <item>PREMIJERA zadruga za proizvodnju, posredovanje i poslovne usluge, Stjepana Radića 19/a, 48350 Budančevica</item>
    </izvorni_sadrzaj>
    <derivirana_varijabla naziv="DomainObject.Predmet.ProtuStrankaListFormatedWithAdress_1">
      <item>PREMIJERA zadruga za proizvodnju, posredovanje i poslovne usluge, Stjepana Radića 19/a, 48350 Budančevica</item>
    </derivirana_varijabla>
  </DomainObject.Predmet.ProtuStrankaListFormatedWithAdress>
  <DomainObject.Predmet.ProtuStrankaListFormatedWithAdressOIB>
    <izvorni_sadrzaj>
      <item>PREMIJERA zadruga za proizvodnju, posredovanje i poslovne usluge, OIB 06655722037, Stjepana Radića 19/a, 48350 Budančevica</item>
    </izvorni_sadrzaj>
    <derivirana_varijabla naziv="DomainObject.Predmet.ProtuStrankaListFormatedWithAdressOIB_1">
      <item>PREMIJERA zadruga za proizvodnju, posredovanje i poslovne usluge, OIB 06655722037, Stjepana Radića 19/a, 48350 Budančevica</item>
    </derivirana_varijabla>
  </DomainObject.Predmet.ProtuStrankaListFormatedWithAdressOIB>
  <DomainObject.Predmet.ProtuStrankaListNazivFormated>
    <izvorni_sadrzaj>
      <item>PREMIJERA zadruga za proizvodnju, posredovanje i poslovne usluge</item>
    </izvorni_sadrzaj>
    <derivirana_varijabla naziv="DomainObject.Predmet.ProtuStrankaListNazivFormated_1">
      <item>PREMIJERA zadruga za proizvodnju, posredovanje i poslovne usluge</item>
    </derivirana_varijabla>
  </DomainObject.Predmet.ProtuStrankaListNazivFormated>
  <DomainObject.Predmet.ProtuStrankaListNazivFormatedOIB>
    <izvorni_sadrzaj>
      <item>PREMIJERA zadruga za proizvodnju, posredovanje i poslovne usluge, OIB 06655722037</item>
    </izvorni_sadrzaj>
    <derivirana_varijabla naziv="DomainObject.Predmet.ProtuStrankaListNazivFormatedOIB_1">
      <item>PREMIJERA zadruga za proizvodnju, posredovanje i poslovne usluge, OIB 06655722037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PREMIJERA zadruga za proizvodnju, posredovanje i poslovne usluge</izvorni_sadrzaj>
    <derivirana_varijabla naziv="DomainObject.Predmet.ProtustrankaIDrugi_1">PREMIJERA zadruga za proizvodnju, posredovanje i poslovne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PREMIJERA zadruga za proizvodnju, posredovanje i poslovne usluge, OIB 06655722037, Stjepana Radića 19/a, 48350 Budančevica</izvorni_sadrzaj>
    <derivirana_varijabla naziv="DomainObject.Predmet.ProtustrankaIDrugiAdressOIB_1">PREMIJERA zadruga za proizvodnju, posredovanje i poslovne usluge, OIB 06655722037, Stjepana Radića 19/a,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PREMIJERA zadruga za proizvodnju, posredovanje i poslovne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PREMIJERA zadruga za proizvodnju, posredovanje i poslovne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PREMIJERA zadruga za proizvodnju, posredovanje i poslovne usluge, OIB 06655722037, Stjepana Radića 19/a,48350 Budančevica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PREMIJERA zadruga za proizvodnju, posredovanje i poslovne usluge, OIB 06655722037, Stjepana Radića 19/a,48350 Budančevica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06655722037</item>
      <item>, OIB null</item>
      <item>, OIB null</item>
    </izvorni_sadrzaj>
    <derivirana_varijabla naziv="DomainObject.Predmet.SudioniciListNazivOIB_1">
      <item>, OIB null</item>
      <item>, OIB 06655722037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B5A67-7BDF-41EA-BAF8-FB46F3872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1978</properties:Characters>
  <properties:Lines>49</properties:Lines>
  <properties:Paragraphs>13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2015-09-24T08:37:00Z</dcterms:modified>
  <cp:revision>15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