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00146" w14:paraId="0200146"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w:t>
      </w:r>
      <w:r w:rsidR="002E2C2B">
        <w:rPr>
          <w:lang w:val="hr-HR"/>
        </w:rPr>
        <w:t>stečajnog postupka nad dužnikom</w:t>
      </w:r>
      <w:r w:rsidR="002E2C2B" w:rsidRPr="002E2C2B">
        <w:t xml:space="preserve"> </w:t>
      </w:r>
      <w:r w:rsidR="00962DEB" w:rsidRPr="00962DEB">
        <w:rPr>
          <w:lang w:val="hr-HR"/>
        </w:rPr>
        <w:t>MARJAN EXPRESS d.o.o.</w:t>
      </w:r>
      <w:r w:rsidR="00962DEB">
        <w:rPr>
          <w:lang w:val="hr-HR"/>
        </w:rPr>
        <w:t>,</w:t>
      </w:r>
      <w:r w:rsidR="00962DEB" w:rsidRPr="00962DEB">
        <w:rPr>
          <w:lang w:val="hr-HR"/>
        </w:rPr>
        <w:t xml:space="preserve"> OIB: 32752308924,</w:t>
      </w:r>
      <w:r w:rsidR="00962DEB">
        <w:rPr>
          <w:lang w:val="hr-HR"/>
        </w:rPr>
        <w:t xml:space="preserve"> </w:t>
      </w:r>
      <w:r w:rsidR="00962DEB" w:rsidRPr="00962DEB">
        <w:rPr>
          <w:lang w:val="hr-HR"/>
        </w:rPr>
        <w:t xml:space="preserve">Solin, Poljaci 24, </w:t>
      </w:r>
      <w:r w:rsidR="00737EDE">
        <w:rPr>
          <w:szCs w:val="24"/>
          <w:lang w:val="hr-HR"/>
        </w:rPr>
        <w:t>dana 1</w:t>
      </w:r>
      <w:r w:rsidR="006C2853">
        <w:rPr>
          <w:szCs w:val="24"/>
          <w:lang w:val="hr-HR"/>
        </w:rPr>
        <w:t>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962DEB" w:rsidRPr="00962DEB">
        <w:rPr>
          <w:rFonts w:cs="Times New Roman"/>
          <w:szCs w:val="24"/>
        </w:rPr>
        <w:t>MARJAN EXPRESS d.o.o., OIB:</w:t>
      </w:r>
      <w:r w:rsidR="00962DEB">
        <w:rPr>
          <w:rFonts w:cs="Times New Roman"/>
          <w:szCs w:val="24"/>
        </w:rPr>
        <w:t xml:space="preserve"> 32752308924, Solin, Poljaci 24</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dan </w:t>
      </w:r>
      <w:r w:rsidR="00FB2808">
        <w:t xml:space="preserve">28. listopada </w:t>
      </w:r>
      <w:r w:rsidRPr="00564E07">
        <w:t>2016. god</w:t>
      </w:r>
      <w:r w:rsidR="00DE5984">
        <w:t xml:space="preserve">ine </w:t>
      </w:r>
      <w:r w:rsidRPr="00564E07">
        <w:t>u</w:t>
      </w:r>
      <w:r w:rsidR="002F42CB">
        <w:t xml:space="preserve"> 1</w:t>
      </w:r>
      <w:r w:rsidR="00962DEB">
        <w:t>2:10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962DEB" w:rsidR="008A2A21">
      <w:pPr>
        <w:spacing w:before="200"/>
        <w:ind w:firstLine="708"/>
        <w:jc w:val="both"/>
      </w:pPr>
      <w:r w:rsidRPr="00564E07">
        <w:t xml:space="preserve">III. Na zakazano ročište se pozivaju: predstavnik predlagatelja </w:t>
      </w:r>
      <w:r w:rsidRPr="00564E07">
        <w:rPr>
          <w:szCs w:val="24"/>
        </w:rPr>
        <w:t>Financijske agencije, Regi</w:t>
      </w:r>
      <w:r w:rsidR="002F42CB">
        <w:rPr>
          <w:szCs w:val="24"/>
        </w:rPr>
        <w:t>onalni centar Split te zastupni</w:t>
      </w:r>
      <w:r w:rsidR="00737EDE">
        <w:rPr>
          <w:szCs w:val="24"/>
        </w:rPr>
        <w:t>k</w:t>
      </w:r>
      <w:r w:rsidRPr="00564E07">
        <w:rPr>
          <w:szCs w:val="24"/>
        </w:rPr>
        <w:t xml:space="preserve"> po zakonu dužnika</w:t>
      </w:r>
      <w:r w:rsidRPr="00564E07">
        <w:t xml:space="preserve"> </w:t>
      </w:r>
      <w:r w:rsidR="00962DEB">
        <w:t>Jozo Duvnjak, Solin, Kneza Trpimira 94</w:t>
      </w:r>
      <w:r w:rsidR="004C0B9B">
        <w:t>.</w:t>
      </w:r>
    </w:p>
    <w:p w:rsidRDefault="002F42CB" w:rsidP="008A2A21" w:rsidR="00381069" w:rsidRPr="00564E07">
      <w:pPr>
        <w:spacing w:before="200"/>
        <w:ind w:firstLine="708"/>
        <w:jc w:val="both"/>
      </w:pPr>
      <w:r>
        <w:t>IV. Nalaže se zastupni</w:t>
      </w:r>
      <w:r w:rsidR="00737EDE">
        <w:t>ku</w:t>
      </w:r>
      <w:r w:rsidR="00381069" w:rsidRPr="00564E07">
        <w:t xml:space="preserve"> po zakonu dužnika </w:t>
      </w:r>
      <w:r w:rsidR="00962DEB">
        <w:t>Jozi Duvnjaku</w:t>
      </w:r>
      <w:r w:rsidR="00381069"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962DEB">
        <w:rPr>
          <w:szCs w:val="24"/>
        </w:rPr>
        <w:t>2</w:t>
      </w:r>
      <w:r w:rsidR="008A2A21">
        <w:rPr>
          <w:szCs w:val="24"/>
        </w:rPr>
        <w:t>3. studenog</w:t>
      </w:r>
      <w:r w:rsidR="00564E07">
        <w:rPr>
          <w:szCs w:val="24"/>
        </w:rPr>
        <w:t xml:space="preserve"> 2015. godine</w:t>
      </w:r>
      <w:r w:rsidRPr="00564E07">
        <w:rPr>
          <w:szCs w:val="24"/>
        </w:rPr>
        <w:t xml:space="preserve"> prijedlog za otvaranje stečajnog postupka nad dužnikom </w:t>
      </w:r>
      <w:r w:rsidR="00962DEB" w:rsidRPr="00962DEB">
        <w:rPr>
          <w:rFonts w:cs="Times New Roman"/>
          <w:szCs w:val="24"/>
        </w:rPr>
        <w:t>MARJAN EXPRESS d.o.o., OIB: 32752308924, Solin, Poljaci 24,</w:t>
      </w:r>
      <w:r w:rsidR="004C0B9B" w:rsidRPr="004C0B9B">
        <w:rPr>
          <w:rFonts w:cs="Times New Roman"/>
          <w:szCs w:val="24"/>
        </w:rPr>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4C0B9B">
        <w:t>2</w:t>
      </w:r>
      <w:r w:rsidR="002E2C2B">
        <w:t>8. rujna</w:t>
      </w:r>
      <w:r w:rsidR="00427A78">
        <w:t xml:space="preserve"> </w:t>
      </w:r>
      <w:r w:rsidR="00FB2808">
        <w:t>2015. godine</w:t>
      </w:r>
      <w:r w:rsidRPr="00564E07">
        <w:t xml:space="preserve"> u Očevidniku redoslijeda osnova za plaćanje ima evidentirane neizvršene osnove za plaćanje u neprekinutom razdoblju od 120 dana, u ukupnom iznosu od </w:t>
      </w:r>
      <w:r w:rsidR="00962DEB">
        <w:t>5.118,53</w:t>
      </w:r>
      <w:r w:rsidR="00427A78" w:rsidRPr="00427A78">
        <w:t xml:space="preserve"> </w:t>
      </w:r>
      <w:r w:rsidRPr="00564E07">
        <w:t xml:space="preserve">kn, kao i da prema podacima koji su dostavljeni od Hrvatskog zavoda za mirovinsko osiguranje, dužnik ima </w:t>
      </w:r>
      <w:r w:rsidR="00824CD6">
        <w:t>1</w:t>
      </w:r>
      <w:r w:rsidRPr="00564E07">
        <w:t xml:space="preserve"> zaposlen</w:t>
      </w:r>
      <w:r w:rsidR="004C0B9B">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w:t>
      </w:r>
      <w:r w:rsidRPr="00564E07">
        <w:rPr>
          <w:szCs w:val="24"/>
        </w:rPr>
        <w:lastRenderedPageBreak/>
        <w:t xml:space="preserve">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737EDE">
        <w:rPr>
          <w:szCs w:val="24"/>
        </w:rPr>
        <w:t>1</w:t>
      </w:r>
      <w:r w:rsidR="006C2853">
        <w:rPr>
          <w:szCs w:val="24"/>
        </w:rPr>
        <w:t>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4652F6">
          <w:rPr>
            <w:noProof/>
          </w:rPr>
          <w:t>3</w:t>
        </w:r>
        <w:r>
          <w:fldChar w:fldCharType="end"/>
        </w:r>
      </w:p>
    </w:sdtContent>
  </w:sdt>
  <w:p w:rsidRDefault="00962DEB" w:rsidP="00564E07" w:rsidR="00564E07">
    <w:pPr>
      <w:pStyle w:val="Zaglavlje"/>
      <w:jc w:val="right"/>
    </w:pPr>
    <w:r>
      <w:t>11. St-2249</w:t>
    </w:r>
    <w:r w:rsidR="00564E07">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962DEB">
      <w:t>2249</w:t>
    </w:r>
    <w:r w:rsidR="006F731E">
      <w:t>/</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81C61"/>
    <w:rsid w:val="00085E7C"/>
    <w:rsid w:val="000B4D96"/>
    <w:rsid w:val="000D5CA4"/>
    <w:rsid w:val="002E2C2B"/>
    <w:rsid w:val="002F42CB"/>
    <w:rsid w:val="00381069"/>
    <w:rsid w:val="003C2F22"/>
    <w:rsid w:val="00417EA6"/>
    <w:rsid w:val="00427A78"/>
    <w:rsid w:val="004652F6"/>
    <w:rsid w:val="00487D82"/>
    <w:rsid w:val="004C0B9B"/>
    <w:rsid w:val="00547BB8"/>
    <w:rsid w:val="00564E07"/>
    <w:rsid w:val="0067251F"/>
    <w:rsid w:val="006C2853"/>
    <w:rsid w:val="006F731E"/>
    <w:rsid w:val="0071519E"/>
    <w:rsid w:val="00737EDE"/>
    <w:rsid w:val="007F7A84"/>
    <w:rsid w:val="00814EDB"/>
    <w:rsid w:val="00815142"/>
    <w:rsid w:val="00824CD6"/>
    <w:rsid w:val="00853B3E"/>
    <w:rsid w:val="00891C1A"/>
    <w:rsid w:val="008A2A21"/>
    <w:rsid w:val="008B157B"/>
    <w:rsid w:val="00962DEB"/>
    <w:rsid w:val="00981D37"/>
    <w:rsid w:val="00A51DE9"/>
    <w:rsid w:val="00B7506F"/>
    <w:rsid w:val="00DD0D50"/>
    <w:rsid w:val="00DE5984"/>
    <w:rsid w:val="00EB6A52"/>
    <w:rsid w:val="00F2599E"/>
    <w:rsid w:val="00FB2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4652F6"/>
    <w:rPr>
      <w:color w:val="808080"/>
      <w:bdr w:space="0" w:sz="0" w:color="auto" w:val="none"/>
      <w:shd w:fill="auto" w:color="auto" w:val="clear"/>
    </w:rPr>
  </w:style>
  <w:style w:customStyle="true" w:styleId="eSPISCCParagraphDefaultFont" w:type="character">
    <w:name w:val="eSPIS_CC_Paragraph Default Font"/>
    <w:basedOn w:val="Zadanifontodlomka"/>
    <w:rsid w:val="004652F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652F6"/>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4652F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52F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4652F6"/>
    <w:rPr>
      <w:color w:val="808080"/>
      <w:bdr w:color="auto" w:space="0" w:sz="0" w:val="none"/>
      <w:shd w:color="auto" w:fill="auto" w:val="clear"/>
    </w:rPr>
  </w:style>
  <w:style w:customStyle="1" w:styleId="eSPISCCParagraphDefaultFont" w:type="character">
    <w:name w:val="eSPIS_CC_Paragraph Default Font"/>
    <w:basedOn w:val="Zadanifontodlomka"/>
    <w:rsid w:val="004652F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652F6"/>
    <w:rPr>
      <w:b/>
      <w:szCs w:val="24"/>
      <w:bdr w:color="auto" w:space="0" w:sz="0" w:val="none"/>
      <w:shd w:color="auto" w:fill="FFFFCC" w:val="clear"/>
      <w:lang w:val="hr-HR"/>
    </w:rPr>
  </w:style>
  <w:style w:customStyle="1" w:styleId="PozadinaSvijetloCrvena" w:type="character">
    <w:name w:val="Pozadina_SvijetloCrvena"/>
    <w:basedOn w:val="eSPISCCParagraphDefaultFont"/>
    <w:rsid w:val="004652F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52F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2249</izvorni_sadrzaj>
    <derivirana_varijabla naziv="DomainObject.Predmet.Broj_1">2249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St-2249/2015</izvorni_sadrzaj>
    <derivirana_varijabla naziv="DomainObject.Predmet.OznakaBroj_1">St-2249/2015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MARJAN EXPRESS d.o.o. za građevinarstvo, trgovinu, tisak, poslovanje nekretninama i usluge</izvorni_sadrzaj>
    <derivirana_varijabla naziv="DomainObject.Predmet.ProtustrankaFormated_1">  MARJAN EXPRESS d.o.o. za građevinarstvo, trgovinu, tisak, poslovanje nekretninama i usluge</derivirana_varijabla>
  </DomainObject.Predmet.ProtustrankaFormated>
  <DomainObject.Predmet.ProtustrankaFormatedOIB>
    <izvorni_sadrzaj>  MARJAN EXPRESS d.o.o. za građevinarstvo, trgovinu, tisak, poslovanje nekretninama i usluge, OIB 32752308924</izvorni_sadrzaj>
    <derivirana_varijabla naziv="DomainObject.Predmet.ProtustrankaFormatedOIB_1">  MARJAN EXPRESS d.o.o. za građevinarstvo, trgovinu, tisak, poslovanje nekretninama i usluge, OIB 32752308924</derivirana_varijabla>
  </DomainObject.Predmet.ProtustrankaFormatedOIB>
  <DomainObject.Predmet.ProtustrankaFormatedWithAdress>
    <izvorni_sadrzaj> MARJAN EXPRESS d.o.o. za građevinarstvo, trgovinu, tisak, poslovanje nekretninama i usluge, Poljaci 24, 21210 Solin</izvorni_sadrzaj>
    <derivirana_varijabla naziv="DomainObject.Predmet.ProtustrankaFormatedWithAdress_1"> MARJAN EXPRESS d.o.o. za građevinarstvo, trgovinu, tisak, poslovanje nekretninama i usluge, Poljaci 24, 21210 Solin</derivirana_varijabla>
  </DomainObject.Predmet.ProtustrankaFormatedWithAdress>
  <DomainObject.Predmet.ProtustrankaFormatedWithAdressOIB>
    <izvorni_sadrzaj> MARJAN EXPRESS d.o.o. za građevinarstvo, trgovinu, tisak, poslovanje nekretninama i usluge, OIB 32752308924, Poljaci 24, 21210 Solin</izvorni_sadrzaj>
    <derivirana_varijabla naziv="DomainObject.Predmet.ProtustrankaFormatedWithAdressOIB_1"> MARJAN EXPRESS d.o.o. za građevinarstvo, trgovinu, tisak, poslovanje nekretninama i usluge, OIB 32752308924, Poljaci 24, 21210 Solin</derivirana_varijabla>
  </DomainObject.Predmet.ProtustrankaFormatedWithAdressOIB>
  <DomainObject.Predmet.ProtustrankaWithAdress>
    <izvorni_sadrzaj>MARJAN EXPRESS d.o.o. za građevinarstvo, trgovinu, tisak, poslovanje nekretninama i usluge Poljaci 24, 21210 Solin</izvorni_sadrzaj>
    <derivirana_varijabla naziv="DomainObject.Predmet.ProtustrankaWithAdress_1">MARJAN EXPRESS d.o.o. za građevinarstvo, trgovinu, tisak, poslovanje nekretninama i usluge Poljaci 24, 21210 Solin</derivirana_varijabla>
  </DomainObject.Predmet.ProtustrankaWithAdress>
  <DomainObject.Predmet.ProtustrankaWithAdressOIB>
    <izvorni_sadrzaj>MARJAN EXPRESS d.o.o. za građevinarstvo, trgovinu, tisak, poslovanje nekretninama i usluge, OIB 32752308924, Poljaci 24, 21210 Solin</izvorni_sadrzaj>
    <derivirana_varijabla naziv="DomainObject.Predmet.ProtustrankaWithAdressOIB_1">MARJAN EXPRESS d.o.o. za građevinarstvo, trgovinu, tisak, poslovanje nekretninama i usluge, OIB 32752308924, Poljaci 24, 21210 Solin</derivirana_varijabla>
  </DomainObject.Predmet.ProtustrankaWithAdressOIB>
  <DomainObject.Predmet.ProtustrankaNazivFormated>
    <izvorni_sadrzaj>MARJAN EXPRESS d.o.o. za građevinarstvo, trgovinu, tisak, poslovanje nekretninama i usluge</izvorni_sadrzaj>
    <derivirana_varijabla naziv="DomainObject.Predmet.ProtustrankaNazivFormated_1">MARJAN EXPRESS d.o.o. za građevinarstvo, trgovinu, tisak, poslovanje nekretninama i usluge</derivirana_varijabla>
  </DomainObject.Predmet.ProtustrankaNazivFormated>
  <DomainObject.Predmet.ProtustrankaNazivFormatedOIB>
    <izvorni_sadrzaj>MARJAN EXPRESS d.o.o. za građevinarstvo, trgovinu, tisak, poslovanje nekretninama i usluge, OIB 32752308924</izvorni_sadrzaj>
    <derivirana_varijabla naziv="DomainObject.Predmet.ProtustrankaNazivFormatedOIB_1">MARJAN EXPRESS d.o.o. za građevinarstvo, trgovinu, tisak, poslovanje nekretninama i usluge, OIB 32752308924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5118.53</izvorni_sadrzaj>
    <derivirana_varijabla naziv="DomainObject.Predmet.TrenutnaVrijednost_1">5118.53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MARJAN EXPRESS d.o.o. za građevinarstvo, trgovinu, tisak, poslovanje nekretninama i usluge</item>
    </izvorni_sadrzaj>
    <derivirana_varijabla naziv="DomainObject.Predmet.ProtuStrankaListFormated_1">
      <item>MARJAN EXPRESS d.o.o. za građevinarstvo, trgovinu, tisak, poslovanje nekretninama i usluge</item>
    </derivirana_varijabla>
  </DomainObject.Predmet.ProtuStrankaListFormated>
  <DomainObject.Predmet.ProtuStrankaListFormatedOIB>
    <izvorni_sadrzaj>
      <item>MARJAN EXPRESS d.o.o. za građevinarstvo, trgovinu, tisak, poslovanje nekretninama i usluge, OIB 32752308924</item>
    </izvorni_sadrzaj>
    <derivirana_varijabla naziv="DomainObject.Predmet.ProtuStrankaListFormatedOIB_1">
      <item>MARJAN EXPRESS d.o.o. za građevinarstvo, trgovinu, tisak, poslovanje nekretninama i usluge, OIB 32752308924</item>
    </derivirana_varijabla>
  </DomainObject.Predmet.ProtuStrankaListFormatedOIB>
  <DomainObject.Predmet.ProtuStrankaListFormatedWithAdress>
    <izvorni_sadrzaj>
      <item>MARJAN EXPRESS d.o.o. za građevinarstvo, trgovinu, tisak, poslovanje nekretninama i usluge, Poljaci 24, 21210 Solin</item>
    </izvorni_sadrzaj>
    <derivirana_varijabla naziv="DomainObject.Predmet.ProtuStrankaListFormatedWithAdress_1">
      <item>MARJAN EXPRESS d.o.o. za građevinarstvo, trgovinu, tisak, poslovanje nekretninama i usluge, Poljaci 24, 21210 Solin</item>
    </derivirana_varijabla>
  </DomainObject.Predmet.ProtuStrankaListFormatedWithAdress>
  <DomainObject.Predmet.ProtuStrankaListFormatedWithAdressOIB>
    <izvorni_sadrzaj>
      <item>MARJAN EXPRESS d.o.o. za građevinarstvo, trgovinu, tisak, poslovanje nekretninama i usluge, OIB 32752308924, Poljaci 24, 21210 Solin</item>
    </izvorni_sadrzaj>
    <derivirana_varijabla naziv="DomainObject.Predmet.ProtuStrankaListFormatedWithAdressOIB_1">
      <item>MARJAN EXPRESS d.o.o. za građevinarstvo, trgovinu, tisak, poslovanje nekretninama i usluge, OIB 32752308924, Poljaci 24, 21210 Solin</item>
    </derivirana_varijabla>
  </DomainObject.Predmet.ProtuStrankaListFormatedWithAdressOIB>
  <DomainObject.Predmet.ProtuStrankaListNazivFormated>
    <izvorni_sadrzaj>
      <item>MARJAN EXPRESS d.o.o. za građevinarstvo, trgovinu, tisak, poslovanje nekretninama i usluge</item>
    </izvorni_sadrzaj>
    <derivirana_varijabla naziv="DomainObject.Predmet.ProtuStrankaListNazivFormated_1">
      <item>MARJAN EXPRESS d.o.o. za građevinarstvo, trgovinu, tisak, poslovanje nekretninama i usluge</item>
    </derivirana_varijabla>
  </DomainObject.Predmet.ProtuStrankaListNazivFormated>
  <DomainObject.Predmet.ProtuStrankaListNazivFormatedOIB>
    <izvorni_sadrzaj>
      <item>MARJAN EXPRESS d.o.o. za građevinarstvo, trgovinu, tisak, poslovanje nekretninama i usluge, OIB 32752308924</item>
    </izvorni_sadrzaj>
    <derivirana_varijabla naziv="DomainObject.Predmet.ProtuStrankaListNazivFormatedOIB_1">
      <item>MARJAN EXPRESS d.o.o. za građevinarstvo, trgovinu, tisak, poslovanje nekretninama i usluge, OIB 32752308924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MARJAN EXPRESS d.o.o. za građevinarstvo, trgovinu, tisak, poslovanje nekretninama i usluge</izvorni_sadrzaj>
    <derivirana_varijabla naziv="DomainObject.Predmet.ProtustrankaIDrugi_1">MARJAN EXPRESS d.o.o. za građevinarstvo, trgovinu, tisak, poslovanje nekretninama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MARJAN EXPRESS d.o.o. za građevinarstvo, trgovinu, tisak, poslovanje nekretninama i usluge, OIB 32752308924, Poljaci 24, 21210 Solin</izvorni_sadrzaj>
    <derivirana_varijabla naziv="DomainObject.Predmet.ProtustrankaIDrugiAdressOIB_1">MARJAN EXPRESS d.o.o. za građevinarstvo, trgovinu, tisak, poslovanje nekretninama i usluge, OIB 32752308924, Poljaci 24,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MARJAN EXPRESS d.o.o. za građevinarstvo, trgovinu, tisak, poslovanje nekretninama i usluge</item>
      <item>FINANCIJSKA AGENCIJA, RC SPLIT</item>
    </izvorni_sadrzaj>
    <derivirana_varijabla naziv="DomainObject.Predmet.SudioniciListNaziv_1">
      <item>MARJAN EXPRESS d.o.o. za građevinarstvo, trgovinu, tisak, poslovanje nekretninama i usluge</item>
      <item>FINANCIJSKA AGENCIJA, RC SPLIT</item>
    </derivirana_varijabla>
  </DomainObject.Predmet.SudioniciListNaziv>
  <DomainObject.Predmet.SudioniciListAdressOIB>
    <izvorni_sadrzaj>
      <item>MARJAN EXPRESS d.o.o. za građevinarstvo, trgovinu, tisak, poslovanje nekretninama i usluge, OIB 32752308924, Poljaci 24,21210 Solin</item>
      <item>FINANCIJSKA AGENCIJA, RC SPLIT, OIB 85821130368, Mažuranićevo šetalište 24 b,21000 Split</item>
    </izvorni_sadrzaj>
    <derivirana_varijabla naziv="DomainObject.Predmet.SudioniciListAdressOIB_1">
      <item>MARJAN EXPRESS d.o.o. za građevinarstvo, trgovinu, tisak, poslovanje nekretninama i usluge, OIB 32752308924, Poljaci 24,21210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32752308924</item>
      <item>, OIB 85821130368</item>
    </izvorni_sadrzaj>
    <derivirana_varijabla naziv="DomainObject.Predmet.SudioniciListNazivOIB_1">
      <item>, OIB 32752308924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4967</properties:Characters>
  <properties:Lines>109</properties:Lines>
  <properties:Paragraphs>46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2016-09-09T05:57:00Z</dcterms:created>
  <dc:creator>Katarina Mikulić</dc:creator>
  <cp:lastModifiedBy>Ana Golub Gruić</cp:lastModifiedBy>
  <cp:lastPrinted>2016-09-09T11:53:00Z</cp:lastPrinted>
  <dcterms:modified xmlns:xsi="http://www.w3.org/2001/XMLSchema-instance" xsi:type="dcterms:W3CDTF">2016-09-12T07:13:00Z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