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500d" w14:paraId="0fe500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2584" w:rsidP="00E12584" w:rsidR="00E12584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7 </w:t>
      </w:r>
      <w:proofErr w:type="spellStart"/>
      <w:r>
        <w:rPr>
          <w:rFonts w:hAnsi="Arial" w:ascii="Arial"/>
        </w:rPr>
        <w:t>Stpn</w:t>
      </w:r>
      <w:proofErr w:type="spellEnd"/>
      <w:r>
        <w:rPr>
          <w:rFonts w:hAnsi="Arial" w:ascii="Arial"/>
        </w:rPr>
        <w:t>-1/2017-5.</w:t>
      </w:r>
    </w:p>
    <w:p w:rsidRDefault="00E12584" w:rsidP="00E12584" w:rsidR="00E12584">
      <w:pPr>
        <w:rPr>
          <w:rFonts w:hAnsi="Arial" w:ascii="Arial"/>
        </w:rPr>
      </w:pPr>
    </w:p>
    <w:p w:rsidRDefault="00E12584" w:rsidP="00E12584" w:rsidR="00E12584">
      <w:pPr>
        <w:rPr>
          <w:rFonts w:hAnsi="Arial" w:ascii="Arial"/>
          <w:b/>
        </w:rPr>
      </w:pPr>
    </w:p>
    <w:p w:rsidRDefault="00E12584" w:rsidP="00E12584" w:rsidR="00E1258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E12584" w:rsidP="00E12584" w:rsidR="00E12584">
      <w:pPr>
        <w:jc w:val="center"/>
        <w:rPr>
          <w:rFonts w:hAnsi="Arial" w:ascii="Arial"/>
          <w:b/>
        </w:rPr>
      </w:pPr>
    </w:p>
    <w:p w:rsidRDefault="00E12584" w:rsidP="00E12584" w:rsidR="00E1258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E12584" w:rsidP="00E12584" w:rsidR="00E12584">
      <w:pPr>
        <w:jc w:val="both"/>
        <w:rPr>
          <w:rFonts w:hAnsi="Arial" w:ascii="Arial"/>
        </w:rPr>
      </w:pPr>
    </w:p>
    <w:p w:rsidRDefault="00E12584" w:rsidP="00E12584" w:rsidR="00E1258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postupku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nad dužnikom SYMBIO d.o.o. za proizvodnju i trgovinu iz Slatine, Braće Radić 24, OIB 63857066911, dana 06. srpnja 2017. godine</w:t>
      </w:r>
    </w:p>
    <w:p w:rsidRDefault="00E12584" w:rsidP="00E12584" w:rsidR="00E12584">
      <w:pPr>
        <w:jc w:val="both"/>
        <w:rPr>
          <w:rFonts w:hAnsi="Arial" w:ascii="Arial"/>
        </w:rPr>
      </w:pPr>
    </w:p>
    <w:p w:rsidRDefault="00E12584" w:rsidP="00E12584" w:rsidR="00E1258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E12584" w:rsidP="00E12584" w:rsidR="00E12584">
      <w:pPr>
        <w:rPr>
          <w:rFonts w:hAnsi="Arial" w:ascii="Arial"/>
          <w:b/>
        </w:rPr>
      </w:pPr>
    </w:p>
    <w:p w:rsidRDefault="00E12584" w:rsidP="00E12584" w:rsidR="00E12584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Ročište za sklapanje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u stečajnom predmetu nad dužnikom SYMBIO d.o.o. za proizvodnju i trgovinu iz Slatine, Braće Radić 24, OIB 63857066911, određuje se za dan </w:t>
      </w:r>
    </w:p>
    <w:p w:rsidRDefault="00E12584" w:rsidP="00E12584" w:rsidR="00E12584">
      <w:pPr>
        <w:jc w:val="center"/>
        <w:rPr>
          <w:rFonts w:hAnsi="Arial" w:ascii="Arial"/>
        </w:rPr>
      </w:pPr>
      <w:r>
        <w:rPr>
          <w:rFonts w:hAnsi="Arial" w:ascii="Arial"/>
          <w:b/>
        </w:rPr>
        <w:t>31. kolovoza 2017. godine u 09,00 sati</w:t>
      </w:r>
      <w:r>
        <w:rPr>
          <w:rFonts w:hAnsi="Arial" w:ascii="Arial"/>
        </w:rPr>
        <w:t xml:space="preserve"> </w:t>
      </w:r>
    </w:p>
    <w:p w:rsidRDefault="00E12584" w:rsidP="00E12584" w:rsidR="00E12584">
      <w:pPr>
        <w:jc w:val="center"/>
        <w:rPr>
          <w:rFonts w:hAnsi="Arial" w:ascii="Arial"/>
        </w:rPr>
      </w:pPr>
    </w:p>
    <w:p w:rsidRDefault="00E12584" w:rsidP="00E12584" w:rsidR="00E12584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u zgradi Trgovačkog suda u Bjelovaru,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u sobi broj 2.</w:t>
      </w:r>
    </w:p>
    <w:p w:rsidRDefault="00E12584" w:rsidP="00E12584" w:rsidR="00E12584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>Na ročište se pozivaju vjerovnici i dužnik.</w:t>
      </w:r>
    </w:p>
    <w:p w:rsidRDefault="00E12584" w:rsidP="00E12584" w:rsidR="00E12584">
      <w:pPr>
        <w:ind w:left="720"/>
        <w:jc w:val="both"/>
        <w:rPr>
          <w:rFonts w:hAnsi="Arial" w:ascii="Arial"/>
        </w:rPr>
      </w:pPr>
    </w:p>
    <w:p w:rsidRDefault="00E12584" w:rsidP="00E12584" w:rsidR="00E12584">
      <w:pPr>
        <w:jc w:val="center"/>
        <w:rPr>
          <w:rFonts w:hAnsi="Arial" w:ascii="Arial"/>
        </w:rPr>
      </w:pPr>
      <w:r>
        <w:rPr>
          <w:rFonts w:hAnsi="Arial" w:ascii="Arial"/>
          <w:b/>
        </w:rPr>
        <w:t>Obrazloženje</w:t>
      </w:r>
    </w:p>
    <w:p w:rsidRDefault="00E12584" w:rsidP="00E12584" w:rsidR="00E1258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Dužnik SYMBIO d.o.o. za proizvodnju i trgovinu iz Slatine, Braće Radić 24, OIB 63857066911 je dana 28. veljače 2017. godine, dostavio ovom sudu dokumentaciju za sklapanje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s privicima koji su navedeni u članku </w:t>
      </w:r>
      <w:smartTag w:element="metricconverter" w:uri="urn:schemas-microsoft-com:office:smarttags">
        <w:smartTagPr>
          <w:attr w:val="66. st" w:name="ProductID"/>
        </w:smartTagPr>
        <w:r>
          <w:rPr>
            <w:rFonts w:hAnsi="Arial" w:ascii="Arial"/>
          </w:rPr>
          <w:t>66. st</w:t>
        </w:r>
      </w:smartTag>
      <w:r>
        <w:rPr>
          <w:rFonts w:hAnsi="Arial" w:ascii="Arial"/>
        </w:rPr>
        <w:t xml:space="preserve">.2. Zakona o financijskom poslovanju i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nagodbi.</w:t>
      </w:r>
    </w:p>
    <w:p w:rsidRDefault="00E12584" w:rsidP="00E12584" w:rsidR="00E12584">
      <w:pPr>
        <w:ind w:firstLine="720"/>
        <w:jc w:val="both"/>
        <w:rPr>
          <w:rFonts w:hAnsi="Arial" w:ascii="Arial"/>
        </w:rPr>
      </w:pPr>
    </w:p>
    <w:p w:rsidRDefault="00E12584" w:rsidP="00E12584" w:rsidR="00E1258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Uvidom u prijedlog i dostavljene isprave, sud je utvrdio da su ispunjene pretpostavke za sklapanje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nagodbe, pa je stoga temeljem čl.66. st.3. istog zakona riješio kao u izreci.</w:t>
      </w:r>
    </w:p>
    <w:p w:rsidRDefault="00E12584" w:rsidP="00E12584" w:rsidR="00E12584">
      <w:pPr>
        <w:jc w:val="both"/>
        <w:rPr>
          <w:rFonts w:hAnsi="Arial" w:ascii="Arial"/>
        </w:rPr>
      </w:pPr>
    </w:p>
    <w:p w:rsidRDefault="00E12584" w:rsidP="00E12584" w:rsidR="00E1258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06. srpnja 2017. godine</w:t>
      </w:r>
    </w:p>
    <w:p w:rsidRDefault="00E12584" w:rsidP="00E12584" w:rsidR="00E1258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SUDAC</w:t>
      </w:r>
    </w:p>
    <w:p w:rsidRDefault="00E12584" w:rsidP="00E12584" w:rsidR="00E1258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E12584" w:rsidP="00E12584" w:rsidR="00E12584">
      <w:pPr>
        <w:ind w:firstLine="720"/>
        <w:jc w:val="both"/>
        <w:rPr>
          <w:rFonts w:hAnsi="Arial" w:ascii="Arial"/>
        </w:rPr>
      </w:pPr>
    </w:p>
    <w:p w:rsidRDefault="00E12584" w:rsidP="00E12584" w:rsidR="00E1258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POUKA O PRAVNOM LIJEKU:Protiv ovog rješenja nije dopuštena žalba (čl.278.st.2.Zakona o parničnom postupku (Narodne novine broj 53/91, 91/92, 112/99, 117/03, 84/08, 123/08, 57/11 i 25/13, u vezi sa čl.66.st.15. Zakona o financijskom poslovanju i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nagodbi, (Narodne novine broj 108/12, 144/12, 81713, 112713, 71/15 i 78/15).</w:t>
      </w:r>
    </w:p>
    <w:p w:rsidRDefault="00E12584" w:rsidP="00E12584" w:rsidR="00E12584">
      <w:pPr>
        <w:jc w:val="both"/>
        <w:rPr>
          <w:rFonts w:hAnsi="Arial" w:ascii="Arial"/>
        </w:rPr>
      </w:pPr>
    </w:p>
    <w:p w:rsidRDefault="00E12584" w:rsidP="00E12584" w:rsidR="00E12584">
      <w:pPr>
        <w:jc w:val="both"/>
        <w:rPr>
          <w:rFonts w:hAnsi="Arial" w:ascii="Arial"/>
        </w:rPr>
      </w:pPr>
    </w:p>
    <w:p w:rsidRDefault="00E12584" w:rsidP="00E12584" w:rsidR="00E12584">
      <w:pPr>
        <w:ind w:firstLine="720"/>
        <w:jc w:val="both"/>
        <w:rPr>
          <w:rFonts w:hAnsi="Arial" w:ascii="Arial"/>
        </w:rPr>
      </w:pPr>
    </w:p>
    <w:p w:rsidRDefault="00E12584" w:rsidP="00E12584" w:rsidR="00E1258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</w:t>
      </w:r>
    </w:p>
    <w:p w:rsidRDefault="00E12584" w:rsidP="00E12584" w:rsidR="00E1258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E12584" w:rsidP="00E12584" w:rsidR="00E12584">
      <w:pPr>
        <w:jc w:val="both"/>
        <w:rPr>
          <w:rFonts w:hAnsi="Arial" w:ascii="Arial"/>
        </w:rPr>
      </w:pPr>
      <w:r>
        <w:rPr>
          <w:rFonts w:hAnsi="Arial" w:ascii="Arial"/>
        </w:rPr>
        <w:t>Dna: dužniku putem e-oglasne ploče suda i putem pošte</w:t>
      </w:r>
    </w:p>
    <w:p w:rsidRDefault="00E12584" w:rsidP="00E12584" w:rsidR="00E1258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FINI RC Zagreb oglas radi objave na web stranicama</w:t>
      </w:r>
    </w:p>
    <w:p w:rsidRDefault="00E12584" w:rsidP="00E12584" w:rsidR="00E12584">
      <w:pPr>
        <w:jc w:val="both"/>
        <w:rPr>
          <w:rFonts w:hAnsi="Arial" w:ascii="Arial"/>
        </w:rPr>
      </w:pPr>
      <w:r>
        <w:rPr>
          <w:rFonts w:hAnsi="Arial" w:ascii="Arial"/>
        </w:rPr>
        <w:t>Kal. ročište</w:t>
      </w:r>
    </w:p>
    <w:p w:rsidRDefault="00E12584" w:rsidP="00E12584" w:rsidR="00E12584">
      <w:pPr>
        <w:jc w:val="both"/>
        <w:rPr>
          <w:rFonts w:hAnsi="Arial" w:ascii="Arial"/>
        </w:rPr>
      </w:pPr>
      <w:r>
        <w:rPr>
          <w:rFonts w:hAnsi="Arial" w:ascii="Arial"/>
        </w:rPr>
        <w:t>Bj.06.07.2017.g.</w:t>
      </w:r>
    </w:p>
    <w:p w:rsidRDefault="00E12584" w:rsidP="00E12584" w:rsidR="00E12584">
      <w:pPr>
        <w:jc w:val="both"/>
        <w:rPr>
          <w:rFonts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584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59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Stpn-1/2017-5</izvorni_sadrzaj>
    <derivirana_varijabla naziv="DomainObject.Oznaka_1">Stpn-1/2017-5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Stpn-1/2017</izvorni_sadrzaj>
    <derivirana_varijabla naziv="DomainObject.Predmet.OznakaBroj_1">Stpn-1/2017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SYMBIO društvo s ograničenom odgovornošću za proizvodnju i trgovinu</izvorni_sadrzaj>
    <derivirana_varijabla naziv="DomainObject.Predmet.StrankaFormated_1">  SYMBIO društvo s ograničenom odgovornošću za proizvodnju i trgovinu</derivirana_varijabla>
  </DomainObject.Predmet.StrankaFormated>
  <DomainObject.Predmet.StrankaFormatedOIB>
    <izvorni_sadrzaj>  SYMBIO društvo s ograničenom odgovornošću za proizvodnju i trgovinu, OIB 63857066911</izvorni_sadrzaj>
    <derivirana_varijabla naziv="DomainObject.Predmet.StrankaFormatedOIB_1">  SYMBIO društvo s ograničenom odgovornošću za proizvodnju i trgovinu, OIB 63857066911</derivirana_varijabla>
  </DomainObject.Predmet.StrankaFormatedOIB>
  <DomainObject.Predmet.StrankaFormatedWithAdress>
    <izvorni_sadrzaj> SYMBIO društvo s ograničenom odgovornošću za proizvodnju i trgovinu, Braće Radića 24, 33520 Slatina</izvorni_sadrzaj>
    <derivirana_varijabla naziv="DomainObject.Predmet.StrankaFormatedWithAdress_1"> SYMBIO društvo s ograničenom odgovornošću za proizvodnju i trgovinu, Braće Radića 24, 33520 Slatina</derivirana_varijabla>
  </DomainObject.Predmet.StrankaFormatedWithAdress>
  <DomainObject.Predmet.StrankaFormatedWithAdressOIB>
    <izvorni_sadrzaj> SYMBIO društvo s ograničenom odgovornošću za proizvodnju i trgovinu, OIB 63857066911, Braće Radića 24, 33520 Slatina</izvorni_sadrzaj>
    <derivirana_varijabla naziv="DomainObject.Predmet.StrankaFormatedWithAdressOIB_1"> SYMBIO društvo s ograničenom odgovornošću za proizvodnju i trgovinu, OIB 63857066911, Braće Radića 24, 33520 Slatina</derivirana_varijabla>
  </DomainObject.Predmet.StrankaFormatedWithAdressOIB>
  <DomainObject.Predmet.StrankaWithAdress>
    <izvorni_sadrzaj>SYMBIO društvo s ograničenom odgovornošću za proizvodnju i trgovinu Braće Radića 24,33520 Slatina</izvorni_sadrzaj>
    <derivirana_varijabla naziv="DomainObject.Predmet.StrankaWithAdress_1">SYMBIO društvo s ograničenom odgovornošću za proizvodnju i trgovinu Braće Radića 24,33520 Slatina</derivirana_varijabla>
  </DomainObject.Predmet.StrankaWithAdress>
  <DomainObject.Predmet.StrankaWithAdressOIB>
    <izvorni_sadrzaj>SYMBIO društvo s ograničenom odgovornošću za proizvodnju i trgovinu, OIB 63857066911, Braće Radića 24,33520 Slatina</izvorni_sadrzaj>
    <derivirana_varijabla naziv="DomainObject.Predmet.StrankaWithAdressOIB_1">SYMBIO društvo s ograničenom odgovornošću za proizvodnju i trgovinu, OIB 63857066911, Braće Radića 24,33520 Slatina</derivirana_varijabla>
  </DomainObject.Predmet.StrankaWithAdressOIB>
  <DomainObject.Predmet.StrankaNazivFormated>
    <izvorni_sadrzaj>SYMBIO društvo s ograničenom odgovornošću za proizvodnju i trgovinu</izvorni_sadrzaj>
    <derivirana_varijabla naziv="DomainObject.Predmet.StrankaNazivFormated_1">SYMBIO društvo s ograničenom odgovornošću za proizvodnju i trgovinu</derivirana_varijabla>
  </DomainObject.Predmet.StrankaNazivFormated>
  <DomainObject.Predmet.StrankaNazivFormatedOIB>
    <izvorni_sadrzaj>SYMBIO društvo s ograničenom odgovornošću za proizvodnju i trgovinu, OIB 63857066911</izvorni_sadrzaj>
    <derivirana_varijabla naziv="DomainObject.Predmet.StrankaNazivFormatedOIB_1">SYMBIO društvo s ograničenom odgovornošću za proizvodnju i trgovinu, OIB 63857066911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SYMBIO društvo s ograničenom odgovornošću za proizvodnju i trgovinu</item>
    </izvorni_sadrzaj>
    <derivirana_varijabla naziv="DomainObject.Predmet.StrankaListFormated_1">
      <item>SYMBIO društvo s ograničenom odgovornošću za proizvodnju i trgovinu</item>
    </derivirana_varijabla>
  </DomainObject.Predmet.StrankaListFormated>
  <DomainObject.Predmet.StrankaListFormatedOIB>
    <izvorni_sadrzaj>
      <item>SYMBIO društvo s ograničenom odgovornošću za proizvodnju i trgovinu, OIB 63857066911</item>
    </izvorni_sadrzaj>
    <derivirana_varijabla naziv="DomainObject.Predmet.StrankaListFormatedOIB_1">
      <item>SYMBIO društvo s ograničenom odgovornošću za proizvodnju i trgovinu, OIB 63857066911</item>
    </derivirana_varijabla>
  </DomainObject.Predmet.StrankaListFormatedOIB>
  <DomainObject.Predmet.StrankaListFormatedWithAdress>
    <izvorni_sadrzaj>
      <item>SYMBIO društvo s ograničenom odgovornošću za proizvodnju i trgovinu, Braće Radića 24, 33520 Slatina</item>
    </izvorni_sadrzaj>
    <derivirana_varijabla naziv="DomainObject.Predmet.StrankaListFormatedWithAdress_1">
      <item>SYMBIO društvo s ograničenom odgovornošću za proizvodnju i trgovinu, Braće Radića 24, 33520 Slatina</item>
    </derivirana_varijabla>
  </DomainObject.Predmet.StrankaListFormatedWithAdress>
  <DomainObject.Predmet.StrankaListFormatedWithAdressOIB>
    <izvorni_sadrzaj>
      <item>SYMBIO društvo s ograničenom odgovornošću za proizvodnju i trgovinu, OIB 63857066911, Braće Radića 24, 33520 Slatina</item>
    </izvorni_sadrzaj>
    <derivirana_varijabla naziv="DomainObject.Predmet.StrankaListFormatedWithAdressOIB_1">
      <item>SYMBIO društvo s ograničenom odgovornošću za proizvodnju i trgovinu, OIB 63857066911, Braće Radića 24, 33520 Slatina</item>
    </derivirana_varijabla>
  </DomainObject.Predmet.StrankaListFormatedWithAdressOIB>
  <DomainObject.Predmet.StrankaListNazivFormated>
    <izvorni_sadrzaj>
      <item>SYMBIO društvo s ograničenom odgovornošću za proizvodnju i trgovinu</item>
    </izvorni_sadrzaj>
    <derivirana_varijabla naziv="DomainObject.Predmet.StrankaListNazivFormated_1">
      <item>SYMBIO društvo s ograničenom odgovornošću za proizvodnju i trgovinu</item>
    </derivirana_varijabla>
  </DomainObject.Predmet.StrankaListNazivFormated>
  <DomainObject.Predmet.StrankaListNazivFormatedOIB>
    <izvorni_sadrzaj>
      <item>SYMBIO društvo s ograničenom odgovornošću za proizvodnju i trgovinu, OIB 63857066911</item>
    </izvorni_sadrzaj>
    <derivirana_varijabla naziv="DomainObject.Predmet.StrankaListNazivFormatedOIB_1">
      <item>SYMBIO društvo s ograničenom odgovornošću za proizvodnju i trgovinu, OIB 63857066911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Stpn-1/2017-5</izvorni_sadrzaj>
    <derivirana_varijabla naziv="DomainObject.PoslovniBrojDokumenta_1">Stpn-1/2017-5</derivirana_varijabla>
  </DomainObject.PoslovniBrojDokumenta>
  <DomainObject.Predmet.StrankaIDrugi>
    <izvorni_sadrzaj>SYMBIO društvo s ograničenom odgovornošću za proizvodnju i trgovinu</izvorni_sadrzaj>
    <derivirana_varijabla naziv="DomainObject.Predmet.StrankaIDrugi_1">SYMBIO društvo s ograničenom odgovornošću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SYMBIO društvo s ograničenom odgovornošću za proizvodnju i trgovinu, OIB 63857066911, Braće Radića 24, 33520 Slatina</izvorni_sadrzaj>
    <derivirana_varijabla naziv="DomainObject.Predmet.StrankaIDrugiAdressOIB_1">SYMBIO društvo s ograničenom odgovornošću za proizvodnju i trgovinu, OIB 63857066911, Braće Radića 24,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SYMBIO društvo s ograničenom odgovornošću za proizvodnju i trgovinu</item>
    </izvorni_sadrzaj>
    <derivirana_varijabla naziv="DomainObject.Predmet.SudioniciListNaziv_1">
      <item>SYMBIO društvo s ograničenom odgovornošću za proizvodnju i trgovinu</item>
    </derivirana_varijabla>
  </DomainObject.Predmet.SudioniciListNaziv>
  <DomainObject.Predmet.SudioniciListAdressOIB>
    <izvorni_sadrzaj>
      <item>SYMBIO društvo s ograničenom odgovornošću za proizvodnju i trgovinu, OIB 63857066911, Braće Radića 24,33520 Slatina</item>
    </izvorni_sadrzaj>
    <derivirana_varijabla naziv="DomainObject.Predmet.SudioniciListAdressOIB_1">
      <item>SYMBIO društvo s ograničenom odgovornošću za proizvodnju i trgovinu, OIB 63857066911, Braće Radića 24,33520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8D4939-547A-4E27-A6B1-3DDD1DD605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1410</properties:Characters>
  <properties:Lines>53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2017-07-06T10:11:00Z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