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57f7" w14:paraId="80a57f7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Levanić-Škerbić,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721059">
        <w:t>tupka nad d</w:t>
      </w:r>
      <w:r w:rsidR="00A45634">
        <w:t xml:space="preserve">užnikom BIN-AGRO </w:t>
      </w:r>
      <w:r w:rsidR="00180A1A">
        <w:t xml:space="preserve">d.o.o., </w:t>
      </w:r>
      <w:r w:rsidR="00A45634">
        <w:t>Pavla Kvakana 12 F, Đelekovec</w:t>
      </w:r>
      <w:r w:rsidR="003E0D32">
        <w:t>,</w:t>
      </w:r>
      <w:r w:rsidR="00A45634">
        <w:t xml:space="preserve"> OIB: 65492946777</w:t>
      </w:r>
      <w:r w:rsidR="001B05AE">
        <w:t>,</w:t>
      </w:r>
      <w:r w:rsidR="00CA760E">
        <w:t xml:space="preserve"> </w:t>
      </w:r>
      <w:r w:rsidR="00F82D16">
        <w:t>dana</w:t>
      </w:r>
      <w:r w:rsidR="008D0724">
        <w:t xml:space="preserve"> 26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A45634" w:rsidRPr="00A45634">
        <w:t xml:space="preserve"> </w:t>
      </w:r>
      <w:r w:rsidR="00A45634">
        <w:t>BIN-AGRO d.o.o., Pavla Kvakana 12 F, Đelekovec, OIB: 65492946777</w:t>
      </w:r>
      <w:r w:rsidR="008D0724">
        <w:rPr>
          <w:szCs w:val="24"/>
        </w:rPr>
        <w:t>, s danom 26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8D0724">
        <w:rPr>
          <w:szCs w:val="24"/>
        </w:rPr>
        <w:t>. u 14,3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180A1A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 xml:space="preserve">Zaključuje se stečajni postupak nad stečajnim </w:t>
      </w:r>
      <w:r w:rsidR="003C1D4C">
        <w:rPr>
          <w:szCs w:val="24"/>
        </w:rPr>
        <w:t xml:space="preserve">dužnikom </w:t>
      </w:r>
      <w:r w:rsidR="00A45634">
        <w:t>BIN-AGRO d.o.o., Pavla Kvakana 12 F, Đelekovec, OIB: 65492946777.</w:t>
      </w:r>
    </w:p>
    <w:p w:rsidRDefault="00A45634" w:rsidP="00BD5D5B" w:rsidR="00A45634">
      <w:pPr>
        <w:ind w:hanging="708" w:left="1413"/>
        <w:jc w:val="both"/>
      </w:pPr>
    </w:p>
    <w:p w:rsidRDefault="00BD5D5B" w:rsidP="007C12B0" w:rsidR="007C12B0" w:rsidRPr="00962A57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7C12B0">
        <w:t>Milan Bariša Obradović, Srebrnjak 20 B, Sveta Nedelja, OIB: 45619494339.</w:t>
      </w:r>
    </w:p>
    <w:p w:rsidRDefault="007C12B0" w:rsidP="007C12B0" w:rsidR="007C12B0">
      <w:pPr>
        <w:jc w:val="both"/>
      </w:pPr>
    </w:p>
    <w:p w:rsidRDefault="00BD5D5B" w:rsidP="007C12B0" w:rsidR="00213DB3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A45634" w:rsidRPr="00A45634">
        <w:t xml:space="preserve"> </w:t>
      </w:r>
      <w:r w:rsidR="00A45634">
        <w:t>BIN-AGRO d.o.o., Pavla Kvakana 12 F, Đelekovec, OIB: 65492946777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BC4D7A">
        <w:rPr>
          <w:szCs w:val="24"/>
        </w:rPr>
        <w:t>je dana 30</w:t>
      </w:r>
      <w:r w:rsidR="001B05AE">
        <w:rPr>
          <w:szCs w:val="24"/>
        </w:rPr>
        <w:t>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prokazni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prokazni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8D0724">
        <w:rPr>
          <w:szCs w:val="24"/>
        </w:rPr>
        <w:t xml:space="preserve"> 26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 w:rsidR="00E42A7F">
        <w:rPr>
          <w:szCs w:val="24"/>
        </w:rPr>
        <w:t xml:space="preserve"> 2016</w:t>
      </w:r>
      <w:r>
        <w:rPr>
          <w:szCs w:val="24"/>
        </w:rPr>
        <w:t>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8D0724" w:rsidR="00B61545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>Marija Levanić-Škerbić</w:t>
      </w:r>
    </w:p>
    <w:p w:rsidRDefault="00B34390" w:rsidP="00B34390" w:rsidR="00B34390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A45634">
        <w:t>BIN-AGRO d.o.o., Pavla Kvakana 12 F, 48316 Đelekovec</w:t>
      </w:r>
    </w:p>
    <w:p w:rsidRDefault="00AC315C" w:rsidP="00A45634" w:rsidR="00180A1A" w:rsidRPr="00180A1A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1B05AE">
        <w:rPr>
          <w:szCs w:val="24"/>
        </w:rPr>
        <w:t xml:space="preserve">dužnika </w:t>
      </w:r>
      <w:r w:rsidR="00A45634">
        <w:rPr>
          <w:szCs w:val="24"/>
        </w:rPr>
        <w:t>Ivan Bucak, Kneza Mislava 16, 10000 Zagreb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A45634">
        <w:rPr>
          <w:szCs w:val="24"/>
        </w:rPr>
        <w:t>a Hrvatska, Ispostava Koprivnica, Koprivnica, Hrvatske državnosti 7</w:t>
      </w:r>
    </w:p>
    <w:p w:rsidRDefault="00213DB3" w:rsidP="00213DB3" w:rsidR="00180A1A">
      <w:pPr>
        <w:numPr>
          <w:ilvl w:val="0"/>
          <w:numId w:val="1"/>
        </w:numPr>
        <w:rPr>
          <w:szCs w:val="24"/>
        </w:rPr>
      </w:pPr>
      <w:r w:rsidRPr="00180A1A">
        <w:rPr>
          <w:szCs w:val="24"/>
        </w:rPr>
        <w:t>Stečajni upravitelj</w:t>
      </w:r>
      <w:r w:rsidR="007C12B0">
        <w:rPr>
          <w:szCs w:val="24"/>
        </w:rPr>
        <w:t xml:space="preserve"> </w:t>
      </w:r>
      <w:r w:rsidR="007C12B0">
        <w:t>Milan Bariša Obradović, Srebrnjak 20 B, 10431 Sveta Nedelja</w:t>
      </w:r>
    </w:p>
    <w:p w:rsidRDefault="00670F24" w:rsidP="00213DB3" w:rsidR="00F82D16" w:rsidRPr="00180A1A">
      <w:pPr>
        <w:numPr>
          <w:ilvl w:val="0"/>
          <w:numId w:val="1"/>
        </w:numPr>
        <w:rPr>
          <w:szCs w:val="24"/>
        </w:rPr>
      </w:pPr>
      <w:r w:rsidRPr="00180A1A">
        <w:rPr>
          <w:szCs w:val="24"/>
        </w:rPr>
        <w:t xml:space="preserve"> </w:t>
      </w:r>
      <w:r w:rsidR="008C60D6" w:rsidRPr="00180A1A">
        <w:rPr>
          <w:szCs w:val="24"/>
        </w:rPr>
        <w:t>e- O</w:t>
      </w:r>
      <w:r w:rsidR="00F82D16" w:rsidRPr="00180A1A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8D0724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FDE" w:rsidP="006E5853" w:rsidR="00E10FDE">
      <w:r>
        <w:separator/>
      </w:r>
    </w:p>
  </w:endnote>
  <w:endnote w:id="0" w:type="continuationSeparator">
    <w:p w:rsidRDefault="00E10FDE" w:rsidP="006E5853" w:rsidR="00E10F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FDE" w:rsidP="006E5853" w:rsidR="00E10FDE">
      <w:r>
        <w:separator/>
      </w:r>
    </w:p>
  </w:footnote>
  <w:footnote w:id="0" w:type="continuationSeparator">
    <w:p w:rsidRDefault="00E10FDE" w:rsidP="006E5853" w:rsidR="00E10F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634" w:rsidP="006E5853" w:rsidR="00BD5D5B">
    <w:pPr>
      <w:pStyle w:val="Zaglavlje"/>
      <w:jc w:val="right"/>
    </w:pPr>
    <w:r>
      <w:t>Poslovni broj: St-555/15-5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7551D"/>
    <w:rsid w:val="00095F63"/>
    <w:rsid w:val="000A16EA"/>
    <w:rsid w:val="000E130B"/>
    <w:rsid w:val="000F3268"/>
    <w:rsid w:val="00100876"/>
    <w:rsid w:val="00147705"/>
    <w:rsid w:val="001614E5"/>
    <w:rsid w:val="00180A1A"/>
    <w:rsid w:val="001B05AE"/>
    <w:rsid w:val="001D29D2"/>
    <w:rsid w:val="00213DB3"/>
    <w:rsid w:val="002435BA"/>
    <w:rsid w:val="002439C7"/>
    <w:rsid w:val="00262923"/>
    <w:rsid w:val="002D73E5"/>
    <w:rsid w:val="00335D24"/>
    <w:rsid w:val="00356B59"/>
    <w:rsid w:val="003828EB"/>
    <w:rsid w:val="003B0EBD"/>
    <w:rsid w:val="003B48FF"/>
    <w:rsid w:val="003B5347"/>
    <w:rsid w:val="003C1D4C"/>
    <w:rsid w:val="003E0D32"/>
    <w:rsid w:val="00436A5A"/>
    <w:rsid w:val="004667D6"/>
    <w:rsid w:val="004E2CB1"/>
    <w:rsid w:val="005371AA"/>
    <w:rsid w:val="00564CD4"/>
    <w:rsid w:val="005A3EFC"/>
    <w:rsid w:val="005D6699"/>
    <w:rsid w:val="005E2415"/>
    <w:rsid w:val="0062693C"/>
    <w:rsid w:val="006367BB"/>
    <w:rsid w:val="00670F24"/>
    <w:rsid w:val="006842AE"/>
    <w:rsid w:val="006B07F7"/>
    <w:rsid w:val="006B087D"/>
    <w:rsid w:val="006B7152"/>
    <w:rsid w:val="006E5853"/>
    <w:rsid w:val="00721059"/>
    <w:rsid w:val="0072745B"/>
    <w:rsid w:val="007467AC"/>
    <w:rsid w:val="00791A89"/>
    <w:rsid w:val="007A646E"/>
    <w:rsid w:val="007C12B0"/>
    <w:rsid w:val="007D2555"/>
    <w:rsid w:val="00806A38"/>
    <w:rsid w:val="00833BFA"/>
    <w:rsid w:val="00842FEB"/>
    <w:rsid w:val="00850758"/>
    <w:rsid w:val="008C60D6"/>
    <w:rsid w:val="008D0724"/>
    <w:rsid w:val="008D4E02"/>
    <w:rsid w:val="009B1B2D"/>
    <w:rsid w:val="00A45634"/>
    <w:rsid w:val="00A60097"/>
    <w:rsid w:val="00A60B8A"/>
    <w:rsid w:val="00AC315C"/>
    <w:rsid w:val="00B128D3"/>
    <w:rsid w:val="00B12F61"/>
    <w:rsid w:val="00B327DC"/>
    <w:rsid w:val="00B34390"/>
    <w:rsid w:val="00B61545"/>
    <w:rsid w:val="00B62537"/>
    <w:rsid w:val="00B72CD2"/>
    <w:rsid w:val="00B76A79"/>
    <w:rsid w:val="00B80C91"/>
    <w:rsid w:val="00BC4D7A"/>
    <w:rsid w:val="00BD5D5B"/>
    <w:rsid w:val="00BD7494"/>
    <w:rsid w:val="00C53093"/>
    <w:rsid w:val="00CA760E"/>
    <w:rsid w:val="00CF0AE0"/>
    <w:rsid w:val="00D03264"/>
    <w:rsid w:val="00D25C15"/>
    <w:rsid w:val="00D33E6F"/>
    <w:rsid w:val="00D463E2"/>
    <w:rsid w:val="00D4718D"/>
    <w:rsid w:val="00D52DE1"/>
    <w:rsid w:val="00D907BF"/>
    <w:rsid w:val="00DD056A"/>
    <w:rsid w:val="00E10FDE"/>
    <w:rsid w:val="00E21D7C"/>
    <w:rsid w:val="00E21DDE"/>
    <w:rsid w:val="00E274EB"/>
    <w:rsid w:val="00E3440B"/>
    <w:rsid w:val="00E42A7F"/>
    <w:rsid w:val="00E74DF1"/>
    <w:rsid w:val="00F20088"/>
    <w:rsid w:val="00F27948"/>
    <w:rsid w:val="00F63569"/>
    <w:rsid w:val="00F67F99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14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4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4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4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4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14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4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4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4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4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1149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St-555/2015</izvorni_sadrzaj>
    <derivirana_varijabla naziv="DomainObject.Predmet.OznakaBroj_1">St-555/2015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BIN-AGRO društvo s ograničenom odgovornošću za proizvodnju, trgovinu i usluge zastupanog po punomoćniku Ivan Bucak</izvorni_sadrzaj>
    <derivirana_varijabla naziv="DomainObject.Predmet.ProtustrankaFormated_1">  BIN-AGRO društvo s ograničenom odgovornošću za proizvodnju, trgovinu i usluge zastupanog po punomoćniku Ivan Bucak</derivirana_varijabla>
  </DomainObject.Predmet.ProtustrankaFormated>
  <DomainObject.Predmet.ProtustrankaFormatedOIB>
    <izvorni_sadrzaj>  BIN-AGRO društvo s ograničenom odgovornošću za proizvodnju, trgovinu i usluge, OIB 65492946777 zastupanog po punomoćniku Ivan Bucak</izvorni_sadrzaj>
    <derivirana_varijabla naziv="DomainObject.Predmet.ProtustrankaFormatedOIB_1">  BIN-AGRO društvo s ograničenom odgovornošću za proizvodnju, trgovinu i usluge, OIB 65492946777 zastupanog po punomoćniku Ivan Bucak</derivirana_varijabla>
  </DomainObject.Predmet.ProtustrankaFormatedOIB>
  <DomainObject.Predmet.ProtustrankaFormatedWithAdress>
    <izvorni_sadrzaj> BIN-AGRO društvo s ograničenom odgovornošću za proizvodnju, trgovinu i usluge, Pavla Kvakana 12/F, 48316 Đelekovec zastupanog po punomoćniku Ivan Bucak</izvorni_sadrzaj>
    <derivirana_varijabla naziv="DomainObject.Predmet.ProtustrankaFormatedWithAdress_1"> BIN-AGRO društvo s ograničenom odgovornošću za proizvodnju, trgovinu i usluge, Pavla Kvakana 12/F, 48316 Đelekovec zastupanog po punomoćniku Ivan Bucak</derivirana_varijabla>
  </DomainObject.Predmet.ProtustrankaFormatedWithAdress>
  <DomainObject.Predmet.ProtustrankaFormatedWithAdressOIB>
    <izvorni_sadrzaj> BIN-AGRO društvo s ograničenom odgovornošću za proizvodnju, trgovinu i usluge, OIB 65492946777, Pavla Kvakana 12/F, 48316 Đelekovec zastupanog po punomoćniku Ivan Bucak</izvorni_sadrzaj>
    <derivirana_varijabla naziv="DomainObject.Predmet.ProtustrankaFormatedWithAdressOIB_1"> BIN-AGRO društvo s ograničenom odgovornošću za proizvodnju, trgovinu i usluge, OIB 65492946777, Pavla Kvakana 12/F, 48316 Đelekovec zastupanog po punomoćniku Ivan Bucak</derivirana_varijabla>
  </DomainObject.Predmet.ProtustrankaFormatedWithAdressOIB>
  <DomainObject.Predmet.ProtustrankaWithAdress>
    <izvorni_sadrzaj>BIN-AGRO društvo s ograničenom odgovornošću za proizvodnju, trgovinu i usluge Pavla Kvakana 12/F, 48316 Đelekovec</izvorni_sadrzaj>
    <derivirana_varijabla naziv="DomainObject.Predmet.ProtustrankaWithAdress_1">BIN-AGRO društvo s ograničenom odgovornošću za proizvodnju, trgovinu i usluge Pavla Kvakana 12/F, 48316 Đelekovec</derivirana_varijabla>
  </DomainObject.Predmet.ProtustrankaWithAdress>
  <DomainObject.Predmet.ProtustrankaWithAdressOIB>
    <izvorni_sadrzaj>BIN-AGRO društvo s ograničenom odgovornošću za proizvodnju, trgovinu i usluge, OIB 65492946777, Pavla Kvakana 12/F, 48316 Đelekovec</izvorni_sadrzaj>
    <derivirana_varijabla naziv="DomainObject.Predmet.ProtustrankaWithAdressOIB_1">BIN-AGRO društvo s ograničenom odgovornošću za proizvodnju, trgovinu i usluge, OIB 65492946777, Pavla Kvakana 12/F, 48316 Đelekovec</derivirana_varijabla>
  </DomainObject.Predmet.ProtustrankaWithAdressOIB>
  <DomainObject.Predmet.ProtustrankaNazivFormated>
    <izvorni_sadrzaj>BIN-AGRO društvo s ograničenom odgovornošću za proizvodnju, trgovinu i usluge</izvorni_sadrzaj>
    <derivirana_varijabla naziv="DomainObject.Predmet.ProtustrankaNazivFormated_1">BIN-AGRO društvo s ograničenom odgovornošću za proizvodnju, trgovinu i usluge</derivirana_varijabla>
  </DomainObject.Predmet.ProtustrankaNazivFormated>
  <DomainObject.Predmet.ProtustrankaNazivFormatedOIB>
    <izvorni_sadrzaj>BIN-AGRO društvo s ograničenom odgovornošću za proizvodnju, trgovinu i usluge, OIB 65492946777</izvorni_sadrzaj>
    <derivirana_varijabla naziv="DomainObject.Predmet.ProtustrankaNazivFormatedOIB_1">BIN-AGRO društvo s ograničenom odgovornošću za proizvodnju, trgovinu i usluge, OIB 65492946777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218652.01</izvorni_sadrzaj>
    <derivirana_varijabla naziv="DomainObject.Predmet.TrenutnaVrijednost_1">218652.01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BIN-AGRO društvo s ograničenom odgovornošću za proizvodnju, trgovinu i usluge zastupanog po punomoćniku Ivan Bucak</item>
    </izvorni_sadrzaj>
    <derivirana_varijabla naziv="DomainObject.Predmet.ProtuStrankaListFormated_1">
      <item>BIN-AGRO društvo s ograničenom odgovornošću za proizvodnju, trgovinu i usluge zastupanog po punomoćniku Ivan Bucak</item>
    </derivirana_varijabla>
  </DomainObject.Predmet.ProtuStrankaListFormated>
  <DomainObject.Predmet.ProtuStrankaListFormatedOIB>
    <izvorni_sadrzaj>
      <item>BIN-AGRO društvo s ograničenom odgovornošću za proizvodnju, trgovinu i usluge, OIB 65492946777 zastupanog po punomoćniku Ivan Bucak</item>
    </izvorni_sadrzaj>
    <derivirana_varijabla naziv="DomainObject.Predmet.ProtuStrankaListFormatedOIB_1">
      <item>BIN-AGRO društvo s ograničenom odgovornošću za proizvodnju, trgovinu i usluge, OIB 65492946777 zastupanog po punomoćniku Ivan Bucak</item>
    </derivirana_varijabla>
  </DomainObject.Predmet.ProtuStrankaListFormatedOIB>
  <DomainObject.Predmet.ProtuStrankaListFormatedWithAdress>
    <izvorni_sadrzaj>
      <item>BIN-AGRO društvo s ograničenom odgovornošću za proizvodnju, trgovinu i usluge, Pavla Kvakana 12/F, 48316 Đelekovec zastupanog po punomoćniku Ivan Bucak</item>
    </izvorni_sadrzaj>
    <derivirana_varijabla naziv="DomainObject.Predmet.ProtuStrankaListFormatedWithAdress_1">
      <item>BIN-AGRO društvo s ograničenom odgovornošću za proizvodnju, trgovinu i usluge, Pavla Kvakana 12/F, 48316 Đelekovec zastupanog po punomoćniku Ivan Bucak</item>
    </derivirana_varijabla>
  </DomainObject.Predmet.ProtuStrankaListFormatedWithAdress>
  <DomainObject.Predmet.ProtuStrankaListFormatedWithAdressOIB>
    <izvorni_sadrzaj>
      <item>BIN-AGRO društvo s ograničenom odgovornošću za proizvodnju, trgovinu i usluge, OIB 65492946777, Pavla Kvakana 12/F, 48316 Đelekovec zastupanog po punomoćniku Ivan Bucak</item>
    </izvorni_sadrzaj>
    <derivirana_varijabla naziv="DomainObject.Predmet.ProtuStrankaListFormatedWithAdressOIB_1">
      <item>BIN-AGRO društvo s ograničenom odgovornošću za proizvodnju, trgovinu i usluge, OIB 65492946777, Pavla Kvakana 12/F, 48316 Đelekovec zastupanog po punomoćniku Ivan Bucak</item>
    </derivirana_varijabla>
  </DomainObject.Predmet.ProtuStrankaListFormatedWithAdressOIB>
  <DomainObject.Predmet.ProtuStrankaListNazivFormated>
    <izvorni_sadrzaj>
      <item>BIN-AGRO društvo s ograničenom odgovornošću za proizvodnju, trgovinu i usluge</item>
    </izvorni_sadrzaj>
    <derivirana_varijabla naziv="DomainObject.Predmet.ProtuStrankaListNazivFormated_1">
      <item>BIN-AGRO društvo s ograničenom odgovornošću za proizvodnju, trgovinu i usluge</item>
    </derivirana_varijabla>
  </DomainObject.Predmet.ProtuStrankaListNazivFormated>
  <DomainObject.Predmet.ProtuStrankaListNazivFormatedOIB>
    <izvorni_sadrzaj>
      <item>BIN-AGRO društvo s ograničenom odgovornošću za proizvodnju, trgovinu i usluge, OIB 65492946777</item>
    </izvorni_sadrzaj>
    <derivirana_varijabla naziv="DomainObject.Predmet.ProtuStrankaListNazivFormatedOIB_1">
      <item>BIN-AGRO društvo s ograničenom odgovornošću za proizvodnju, trgovinu i usluge, OIB 65492946777</item>
    </derivirana_varijabla>
  </DomainObject.Predmet.ProtuStrankaListNazivFormatedOIB>
  <DomainObject.Predmet.OstaliListFormated>
    <izvorni_sadrzaj>
      <item>E-oglasna ploča</item>
      <item>Sudski registar, Trgovački sud u Varaždinu</item>
      <item>Ivan Bucak punomoćnik sudionika u postupku BIN-AGRO društvo s ograničenom odgovornošću za proizvodnju, trgovinu i usluge</item>
    </izvorni_sadrzaj>
    <derivirana_varijabla naziv="DomainObject.Predmet.OstaliListFormated_1">
      <item>E-oglasna ploča</item>
      <item>Sudski registar, Trgovački sud u Varaždinu</item>
      <item>Ivan Bucak punomoćnik sudionika u postupku BIN-AGRO društvo s ograničenom odgovornošću za proizvodnju, trgovinu i usluge</item>
    </derivirana_varijabla>
  </DomainObject.Predmet.OstaliListFormated>
  <DomainObject.Predmet.OstaliListFormatedOIB>
    <izvorni_sadrzaj>
      <item>E-oglasna ploča</item>
      <item>Sudski registar, Trgovački sud u Varaždinu</item>
      <item>Ivan Bucak, OIB 71674496799 punomoćnik sudionika u postupku BIN-AGRO društvo s ograničenom odgovornošću za proizvodnju, trgovinu i usluge</item>
    </izvorni_sadrzaj>
    <derivirana_varijabla naziv="DomainObject.Predmet.OstaliListFormatedOIB_1">
      <item>E-oglasna ploča</item>
      <item>Sudski registar, Trgovački sud u Varaždinu</item>
      <item>Ivan Bucak, OIB 71674496799 punomoćnik sudionika u postupku BIN-AGRO društvo s ograničenom odgovornošću za proizvodnju, trgovinu i usluge</item>
    </derivirana_varijabla>
  </DomainObject.Predmet.OstaliListFormatedOIB>
  <DomainObject.Predmet.OstaliListFormatedWithAdress>
    <izvorni_sadrzaj>
      <item>E-oglasna ploča</item>
      <item>Sudski registar, Trgovački sud u Varaždinu</item>
      <item>Ivan Bucak, Ulica Kneza Mislava 16, 10000 Zagreb punomoćnik sudionika u postupku BIN-AGRO društvo s ograničenom odgovornošću za proizvodnju, trgovinu i usluge</item>
    </izvorni_sadrzaj>
    <derivirana_varijabla naziv="DomainObject.Predmet.OstaliListFormatedWithAdress_1">
      <item>E-oglasna ploča</item>
      <item>Sudski registar, Trgovački sud u Varaždinu</item>
      <item>Ivan Bucak, Ulica Kneza Mislava 16, 10000 Zagreb punomoćnik sudionika u postupku BIN-AGRO društvo s ograničenom odgovornošću za proizvodnju, trgovinu i usluge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Ivan Bucak, OIB 71674496799, Ulica Kneza Mislava 16, 10000 Zagreb punomoćnik sudionika u postupku BIN-AGRO društvo s ograničenom odgovornošću za proizvodnju, trgovinu i usluge</item>
    </izvorni_sadrzaj>
    <derivirana_varijabla naziv="DomainObject.Predmet.OstaliListFormatedWithAdressOIB_1">
      <item>E-oglasna ploča</item>
      <item>Sudski registar, Trgovački sud u Varaždinu</item>
      <item>Ivan Bucak, OIB 71674496799, Ulica Kneza Mislava 16, 10000 Zagreb punomoćnik sudionika u postupku BIN-AGRO društvo s ograničenom odgovornošću za proizvodnju, trgovinu i usluge</item>
    </derivirana_varijabla>
  </DomainObject.Predmet.OstaliListFormatedWithAdressOIB>
  <DomainObject.Predmet.OstaliListNazivFormated>
    <izvorni_sadrzaj>
      <item>E-oglasna ploča</item>
      <item>Sudski registar, Trgovački sud u Varaždinu</item>
      <item>Ivan Bucak</item>
    </izvorni_sadrzaj>
    <derivirana_varijabla naziv="DomainObject.Predmet.OstaliListNazivFormated_1">
      <item>E-oglasna ploča</item>
      <item>Sudski registar, Trgovački sud u Varaždinu</item>
      <item>Ivan Bucak</item>
    </derivirana_varijabla>
  </DomainObject.Predmet.OstaliListNazivFormated>
  <DomainObject.Predmet.OstaliListNazivFormatedOIB>
    <izvorni_sadrzaj>
      <item>E-oglasna ploča</item>
      <item>Sudski registar, Trgovački sud u Varaždinu</item>
      <item>Ivan Bucak, OIB 71674496799</item>
    </izvorni_sadrzaj>
    <derivirana_varijabla naziv="DomainObject.Predmet.OstaliListNazivFormatedOIB_1">
      <item>E-oglasna ploča</item>
      <item>Sudski registar, Trgovački sud u Varaždinu</item>
      <item>Ivan Bucak, OIB 71674496799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BIN-AGRO društvo s ograničenom odgovornošću za proizvodnju, trgovinu i usluge</izvorni_sadrzaj>
    <derivirana_varijabla naziv="DomainObject.Predmet.ProtustrankaIDrugi_1">BIN-AGRO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BIN-AGRO društvo s ograničenom odgovornošću za proizvodnju, trgovinu i usluge, OIB 65492946777, Pavla Kvakana 12/F, 48316 Đelekovec</izvorni_sadrzaj>
    <derivirana_varijabla naziv="DomainObject.Predmet.ProtustrankaIDrugiAdressOIB_1">BIN-AGRO društvo s ograničenom odgovornošću za proizvodnju, trgovinu i usluge, OIB 65492946777, Pavla Kvakana 12/F, 48316 Đelekovec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BIN-AGRO društvo s ograničenom odgovornošću za proizvodnju, trgovinu i usluge</item>
      <item>E-oglasna ploča</item>
      <item>Sudski registar, Trgovački sud u Varaždinu</item>
      <item>Ivan Bucak</item>
    </izvorni_sadrzaj>
    <derivirana_varijabla naziv="DomainObject.Predmet.SudioniciListNaziv_1">
      <item>Financijska agencija</item>
      <item>BIN-AGRO društvo s ograničenom odgovornošću za proizvodnju, trgovinu i usluge</item>
      <item>E-oglasna ploča</item>
      <item>Sudski registar, Trgovački sud u Varaždinu</item>
      <item>Ivan Bucak</item>
    </derivirana_varijabla>
  </DomainObject.Predmet.SudioniciListNaziv>
  <DomainObject.Predmet.SudioniciListAdressOIB>
    <izvorni_sadrzaj>
      <item>Financijska agencija, OIB 85821130368, A. Cesarca 2,42000 Varaždin</item>
      <item>BIN-AGRO društvo s ograničenom odgovornošću za proizvodnju, trgovinu i usluge, OIB 65492946777, Pavla Kvakana 12/F,48316 Đelekovec</item>
      <item>E-oglasna ploča</item>
      <item>Sudski registar, Trgovački sud u Varaždinu</item>
      <item>Ivan Bucak, OIB 71674496799, Ulica Kneza Mislava 16,10000 Zagreb</item>
    </izvorni_sadrzaj>
    <derivirana_varijabla naziv="DomainObject.Predmet.SudioniciListAdressOIB_1">
      <item>Financijska agencija, OIB 85821130368, A. Cesarca 2,42000 Varaždin</item>
      <item>BIN-AGRO društvo s ograničenom odgovornošću za proizvodnju, trgovinu i usluge, OIB 65492946777, Pavla Kvakana 12/F,48316 Đelekovec</item>
      <item>E-oglasna ploča</item>
      <item>Sudski registar, Trgovački sud u Varaždinu</item>
      <item>Ivan Bucak, OIB 71674496799, Ulica Kneza Mislava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65492946777</item>
      <item>, OIB null</item>
      <item>, OIB null</item>
      <item>, OIB 71674496799</item>
    </izvorni_sadrzaj>
    <derivirana_varijabla naziv="DomainObject.Predmet.SudioniciListNazivOIB_1">
      <item>, OIB 85821130368</item>
      <item>, OIB 65492946777</item>
      <item>, OIB null</item>
      <item>, OIB null</item>
      <item>, OIB 71674496799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2866</properties:Characters>
  <properties:Lines>84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2016-01-26T08:48:00Z</dcterms:created>
  <dc:creator>Ljubica Makovec</dc:creator>
  <cp:lastModifiedBy>Maja Marčec</cp:lastModifiedBy>
  <cp:lastPrinted>2016-01-26T08:32:00Z</cp:lastPrinted>
  <dcterms:modified xmlns:xsi="http://www.w3.org/2001/XMLSchema-instance" xsi:type="dcterms:W3CDTF">2016-01-26T09:13:00Z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