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564E4E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64E4E">
              <w:rPr>
                <w:noProof/>
              </w:rPr>
              <w:t>1786</w:t>
            </w:r>
            <w:r w:rsidR="000F2736">
              <w:rPr>
                <w:noProof/>
              </w:rPr>
              <w:t>/2015</w:t>
            </w:r>
          </w:p>
        </w:tc>
      </w:tr>
    </w:tbl>
    <w:p w14:textId="9fdf20d" w14:paraId="9fdf20d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564E4E" w:rsidRPr="00564E4E">
        <w:t>MARELA TRADE j.d.o.o., OIB: 49500575053, Split, Kamenska 12</w:t>
      </w:r>
      <w:r w:rsidR="000F2736" w:rsidRPr="000F2736">
        <w:t xml:space="preserve">, </w:t>
      </w:r>
      <w:r w:rsidR="00D17DEE">
        <w:t>8.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564E4E" w:rsidRPr="00564E4E">
        <w:rPr>
          <w:rFonts w:cs="Times New Roman" w:hAnsi="Times New Roman" w:ascii="Times New Roman"/>
          <w:sz w:val="24"/>
          <w:szCs w:val="24"/>
        </w:rPr>
        <w:t>MARELA TRADE j.d.o.o., OIB: 49500575053, Split, Kamenska 12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D17DEE">
        <w:rPr>
          <w:rFonts w:cs="Times New Roman" w:hAnsi="Times New Roman" w:ascii="Times New Roman"/>
          <w:sz w:val="24"/>
          <w:szCs w:val="24"/>
        </w:rPr>
        <w:t>8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AE5279">
        <w:rPr>
          <w:rFonts w:cs="Times New Roman" w:hAnsi="Times New Roman" w:ascii="Times New Roman"/>
          <w:sz w:val="24"/>
          <w:szCs w:val="24"/>
        </w:rPr>
        <w:t>4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AE527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564E4E">
        <w:rPr>
          <w:rFonts w:cs="Times New Roman" w:hAnsi="Times New Roman" w:ascii="Times New Roman"/>
          <w:sz w:val="24"/>
          <w:szCs w:val="24"/>
        </w:rPr>
        <w:t>Danko Šinka iz Osijeka, Trg slobode 8, OIB: 43572319915.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564E4E" w:rsidRPr="00564E4E">
        <w:rPr>
          <w:rFonts w:cs="Times New Roman" w:hAnsi="Times New Roman" w:ascii="Times New Roman"/>
          <w:sz w:val="24"/>
          <w:szCs w:val="24"/>
        </w:rPr>
        <w:t>MARELA TRADE j.d.o.o., OIB: 49500575053, Split, Kamenska 12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564E4E" w:rsidP="00564E4E" w:rsidR="00564E4E">
      <w:pPr>
        <w:ind w:firstLine="703"/>
        <w:jc w:val="both"/>
        <w:rPr>
          <w:bCs/>
        </w:rPr>
      </w:pPr>
      <w:r w:rsidRPr="00791D5A">
        <w:rPr>
          <w:bCs/>
        </w:rPr>
        <w:t xml:space="preserve">Financijska agencija, Regionalni centar Split podnijela je ovom sudu </w:t>
      </w:r>
      <w:r>
        <w:rPr>
          <w:bCs/>
        </w:rPr>
        <w:t>30. listopada 2015</w:t>
      </w:r>
      <w:r w:rsidRPr="00791D5A">
        <w:rPr>
          <w:bCs/>
        </w:rPr>
        <w:t xml:space="preserve">. prijedlog za otvaranje stečajnog postupka nad dužnikom </w:t>
      </w:r>
      <w:r>
        <w:t>MARELA TRADE j.d.o.o., OIB: 49500575053, Split, Kamenska 12</w:t>
      </w:r>
      <w:r w:rsidRPr="00791D5A">
        <w:rPr>
          <w:bCs/>
        </w:rPr>
        <w:t xml:space="preserve">, sukladno odredbi čl. 110. st. 1. </w:t>
      </w:r>
      <w:r w:rsidRPr="00500A9E">
        <w:rPr>
          <w:bCs/>
        </w:rPr>
        <w:t>Stečajnog zakona („Narodne novine“ broj 71/15, dalje: SZ)</w:t>
      </w:r>
      <w:r w:rsidRPr="00791D5A">
        <w:rPr>
          <w:bCs/>
        </w:rPr>
        <w:t xml:space="preserve">. </w:t>
      </w:r>
      <w:r>
        <w:rPr>
          <w:bCs/>
        </w:rPr>
        <w:t xml:space="preserve"> </w:t>
      </w:r>
      <w:r w:rsidRPr="00791D5A">
        <w:rPr>
          <w:bCs/>
        </w:rPr>
        <w:t xml:space="preserve">U prijedlogu se navodi da dužnik na dan </w:t>
      </w:r>
      <w:r>
        <w:rPr>
          <w:bCs/>
        </w:rPr>
        <w:t>28. rujna 2015</w:t>
      </w:r>
      <w:r w:rsidRPr="00791D5A">
        <w:rPr>
          <w:bCs/>
        </w:rPr>
        <w:t xml:space="preserve">. u Očevidniku redoslijeda osnova za plaćanje ima evidentirane neizvršene osnove za plaćanje u neprekinutom razdoblju od </w:t>
      </w:r>
      <w:r>
        <w:rPr>
          <w:bCs/>
        </w:rPr>
        <w:t>120</w:t>
      </w:r>
      <w:r w:rsidRPr="00791D5A">
        <w:rPr>
          <w:bCs/>
        </w:rPr>
        <w:t xml:space="preserve"> dana, u ukupnom iznosu od </w:t>
      </w:r>
      <w:r>
        <w:rPr>
          <w:bCs/>
        </w:rPr>
        <w:t xml:space="preserve">9.208,73 </w:t>
      </w:r>
      <w:r w:rsidRPr="00791D5A">
        <w:rPr>
          <w:bCs/>
        </w:rPr>
        <w:t xml:space="preserve"> kn, kao i da prema podacima koji su dostavljeni od Hrvatskog zavoda za mirovinsko osiguranje, dužnik ima </w:t>
      </w:r>
      <w:r>
        <w:rPr>
          <w:bCs/>
        </w:rPr>
        <w:t>1</w:t>
      </w:r>
      <w:r w:rsidRPr="00791D5A">
        <w:rPr>
          <w:bCs/>
        </w:rPr>
        <w:t xml:space="preserve"> zaposlen</w:t>
      </w:r>
      <w:r>
        <w:rPr>
          <w:bCs/>
        </w:rPr>
        <w:t>og.</w:t>
      </w:r>
    </w:p>
    <w:p w:rsidRDefault="00564E4E" w:rsidP="00564E4E" w:rsidR="00564E4E">
      <w:pPr>
        <w:spacing w:before="240"/>
        <w:ind w:firstLine="703"/>
        <w:jc w:val="both"/>
        <w:rPr>
          <w:color w:val="000000"/>
        </w:rPr>
      </w:pPr>
      <w:r>
        <w:rPr>
          <w:color w:val="000000"/>
        </w:rPr>
        <w:lastRenderedPageBreak/>
        <w:t>Rješenjem ovog suda poslovni broj 11. St-1786/2015 od 12. rujna 2016. pokrenut je postupak radi utvrđenja pretpostavki za otvaranje stečajnog postupka (prethodni postupak) i određeno ročište radi očitovanja o prijedlogu za otvaranje stečajnog postupka.</w:t>
      </w:r>
    </w:p>
    <w:p w:rsidRDefault="00564E4E" w:rsidP="00564E4E" w:rsidR="00564E4E">
      <w:pPr>
        <w:spacing w:before="240"/>
        <w:ind w:firstLine="703"/>
        <w:jc w:val="both"/>
        <w:rPr>
          <w:color w:val="000000"/>
        </w:rPr>
      </w:pPr>
      <w:r w:rsidRPr="00C02C78">
        <w:rPr>
          <w:color w:val="000000"/>
        </w:rPr>
        <w:t>Zakonski zastupnik dužnika Marko Vučević pored toga što nije pristupio na ročište radi očitovanja o prijedlogu za otvaranje stečajnog postupka,</w:t>
      </w:r>
      <w:r>
        <w:rPr>
          <w:color w:val="000000"/>
        </w:rPr>
        <w:t xml:space="preserve"> kao ni na ročište određeno za 12. prosinca 2016.,</w:t>
      </w:r>
      <w:r w:rsidRPr="00C02C78">
        <w:rPr>
          <w:color w:val="000000"/>
        </w:rPr>
        <w:t xml:space="preserve"> iako uredno pozvan, nije udovoljio ni nalogu suda iz točke IV. rješenja o pokretanju prethodnog postupka od 12. rujna 2016. i u spis u ostavljenom roku dostavio pisano izvješće o financijsko-gospodarskom stanju dužnika i popis imovine i obveza dužnika.</w:t>
      </w:r>
    </w:p>
    <w:p w:rsidRDefault="004E3899" w:rsidP="000F2736" w:rsidR="004E3899">
      <w:pPr>
        <w:spacing w:before="240"/>
        <w:ind w:firstLine="708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0F2736">
        <w:rPr>
          <w:szCs w:val="20"/>
        </w:rPr>
        <w:t>15</w:t>
      </w:r>
      <w:r w:rsidR="00AE5279">
        <w:rPr>
          <w:szCs w:val="20"/>
        </w:rPr>
        <w:t>. srpnja 201</w:t>
      </w:r>
      <w:r w:rsidR="004A70F4">
        <w:rPr>
          <w:szCs w:val="20"/>
        </w:rPr>
        <w:t>6. (list 7</w:t>
      </w:r>
      <w:r>
        <w:rPr>
          <w:szCs w:val="20"/>
        </w:rPr>
        <w:t xml:space="preserve"> spisa) proizlazi da prema službenoj evidenciji registracije cestovnih vozila dužnik</w:t>
      </w:r>
      <w:r w:rsidR="000F2736">
        <w:rPr>
          <w:szCs w:val="20"/>
        </w:rPr>
        <w:t xml:space="preserve"> nije</w:t>
      </w:r>
      <w:r w:rsidR="00D719E2">
        <w:rPr>
          <w:szCs w:val="20"/>
        </w:rPr>
        <w:t xml:space="preserve"> </w:t>
      </w:r>
      <w:r>
        <w:rPr>
          <w:szCs w:val="20"/>
        </w:rPr>
        <w:t>evidentiran kao vlasnik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0F2736">
        <w:rPr>
          <w:szCs w:val="20"/>
        </w:rPr>
        <w:t>27</w:t>
      </w:r>
      <w:r w:rsidR="002D1AE8">
        <w:rPr>
          <w:szCs w:val="20"/>
        </w:rPr>
        <w:t xml:space="preserve">. srpnja 2016. (list </w:t>
      </w:r>
      <w:r w:rsidR="004A70F4">
        <w:rPr>
          <w:szCs w:val="20"/>
        </w:rPr>
        <w:t>8</w:t>
      </w:r>
      <w:r w:rsidR="00D719E2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0F2736">
        <w:rPr>
          <w:szCs w:val="20"/>
        </w:rPr>
        <w:t>og</w:t>
      </w:r>
      <w:r>
        <w:rPr>
          <w:szCs w:val="20"/>
        </w:rPr>
        <w:t xml:space="preserve"> zemljišnoknjižn</w:t>
      </w:r>
      <w:r w:rsidR="000F2736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0F2736">
        <w:rPr>
          <w:szCs w:val="20"/>
        </w:rPr>
        <w:t>9. prosinca 2016</w:t>
      </w:r>
      <w:r w:rsidR="00D719E2">
        <w:rPr>
          <w:szCs w:val="20"/>
        </w:rPr>
        <w:t xml:space="preserve">. (list </w:t>
      </w:r>
      <w:r w:rsidR="004A70F4">
        <w:rPr>
          <w:szCs w:val="20"/>
        </w:rPr>
        <w:t>35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2D1AE8">
        <w:rPr>
          <w:szCs w:val="20"/>
        </w:rPr>
        <w:t>n</w:t>
      </w:r>
      <w:r w:rsidR="004A70F4">
        <w:rPr>
          <w:szCs w:val="20"/>
        </w:rPr>
        <w:t>eprekinutom razdoblju od 382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4A70F4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4A70F4">
        <w:rPr>
          <w:rFonts w:cs="Times New Roman" w:hAnsi="Times New Roman" w:ascii="Times New Roman"/>
          <w:sz w:val="24"/>
          <w:szCs w:val="24"/>
        </w:rPr>
        <w:t>1786</w:t>
      </w:r>
      <w:r w:rsidR="000F2736">
        <w:rPr>
          <w:rFonts w:cs="Times New Roman" w:hAnsi="Times New Roman" w:ascii="Times New Roman"/>
          <w:sz w:val="24"/>
          <w:szCs w:val="24"/>
        </w:rPr>
        <w:t>/2015</w:t>
      </w:r>
      <w:r w:rsidR="00801E3D">
        <w:rPr>
          <w:rFonts w:cs="Times New Roman" w:hAnsi="Times New Roman" w:ascii="Times New Roman"/>
          <w:sz w:val="24"/>
          <w:szCs w:val="24"/>
        </w:rPr>
        <w:t xml:space="preserve"> od</w:t>
      </w:r>
      <w:r w:rsidR="004E3899">
        <w:rPr>
          <w:rFonts w:cs="Times New Roman" w:hAnsi="Times New Roman" w:ascii="Times New Roman"/>
          <w:sz w:val="24"/>
          <w:szCs w:val="24"/>
        </w:rPr>
        <w:t xml:space="preserve"> </w:t>
      </w:r>
      <w:r w:rsidR="004A70F4">
        <w:rPr>
          <w:rFonts w:cs="Times New Roman" w:hAnsi="Times New Roman" w:ascii="Times New Roman"/>
          <w:sz w:val="24"/>
          <w:szCs w:val="24"/>
        </w:rPr>
        <w:t>9. veljače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4A70F4" w:rsidRPr="004A70F4">
        <w:rPr>
          <w:rFonts w:cs="Times New Roman" w:hAnsi="Times New Roman" w:ascii="Times New Roman"/>
          <w:sz w:val="24"/>
          <w:szCs w:val="24"/>
        </w:rPr>
        <w:t>MARELA TRADE j.d.o.o., OIB: 49500575053, Split, Kamenska 12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2D1AE8">
        <w:rPr>
          <w:rFonts w:cs="Times New Roman" w:hAnsi="Times New Roman" w:ascii="Times New Roman"/>
          <w:sz w:val="24"/>
          <w:szCs w:val="24"/>
        </w:rPr>
        <w:t>10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stranici e-Oglasna ploča sudova </w:t>
      </w:r>
      <w:r w:rsidR="004A70F4">
        <w:rPr>
          <w:rFonts w:cs="Times New Roman" w:hAnsi="Times New Roman" w:ascii="Times New Roman"/>
          <w:sz w:val="24"/>
          <w:szCs w:val="24"/>
        </w:rPr>
        <w:t>9. veljače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F2736" w:rsidP="002D1AE8" w:rsidR="000F2736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2D1AE8" w:rsidR="003547E0">
      <w:pPr>
        <w:spacing w:before="300"/>
        <w:jc w:val="center"/>
      </w:pPr>
      <w:r>
        <w:t xml:space="preserve">U Splitu </w:t>
      </w:r>
      <w:r w:rsidR="00D17DEE">
        <w:t>8</w:t>
      </w:r>
      <w:r>
        <w:t>. siječnja 2018.</w:t>
      </w:r>
    </w:p>
    <w:p w:rsidRDefault="00A9022E" w:rsidP="002D1AE8" w:rsidR="003547E0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2CE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564E4E">
          <w:t>1786</w:t>
        </w:r>
        <w:r w:rsidR="000F2736">
          <w:t>/2015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0F2736"/>
    <w:rsid w:val="001B1B70"/>
    <w:rsid w:val="001D5B44"/>
    <w:rsid w:val="001F0E1A"/>
    <w:rsid w:val="001F5696"/>
    <w:rsid w:val="00232B2D"/>
    <w:rsid w:val="00251B46"/>
    <w:rsid w:val="002A2FA4"/>
    <w:rsid w:val="002D1AE8"/>
    <w:rsid w:val="003547E0"/>
    <w:rsid w:val="003A0082"/>
    <w:rsid w:val="003D6DBA"/>
    <w:rsid w:val="0045194A"/>
    <w:rsid w:val="00481EC1"/>
    <w:rsid w:val="004A70F4"/>
    <w:rsid w:val="004E3899"/>
    <w:rsid w:val="005319DE"/>
    <w:rsid w:val="00564E4E"/>
    <w:rsid w:val="005C27F7"/>
    <w:rsid w:val="005F7F95"/>
    <w:rsid w:val="006212CE"/>
    <w:rsid w:val="0062197C"/>
    <w:rsid w:val="00635C16"/>
    <w:rsid w:val="006C6135"/>
    <w:rsid w:val="00753FBC"/>
    <w:rsid w:val="00795982"/>
    <w:rsid w:val="00801E3D"/>
    <w:rsid w:val="008961E0"/>
    <w:rsid w:val="008C7F10"/>
    <w:rsid w:val="009765BB"/>
    <w:rsid w:val="009C07E6"/>
    <w:rsid w:val="00A73C4F"/>
    <w:rsid w:val="00A9022E"/>
    <w:rsid w:val="00AE0312"/>
    <w:rsid w:val="00AE5279"/>
    <w:rsid w:val="00B34C77"/>
    <w:rsid w:val="00B85727"/>
    <w:rsid w:val="00B86AFC"/>
    <w:rsid w:val="00BB5028"/>
    <w:rsid w:val="00C02C78"/>
    <w:rsid w:val="00CA1678"/>
    <w:rsid w:val="00D17DEE"/>
    <w:rsid w:val="00D719E2"/>
    <w:rsid w:val="00D93927"/>
    <w:rsid w:val="00D9412E"/>
    <w:rsid w:val="00DE38FE"/>
    <w:rsid w:val="00E21F10"/>
    <w:rsid w:val="00EC0475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1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2C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12CE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12C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12C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1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2C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12CE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12C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12C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St-1786/2015</izvorni_sadrzaj>
    <derivirana_varijabla naziv="DomainObject.Predmet.OznakaBroj_1">St-1786/2015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MARELA TRADE j.d.o.o. za trgovinu</izvorni_sadrzaj>
    <derivirana_varijabla naziv="DomainObject.Predmet.ProtustrankaFormated_1">  MARELA TRADE j.d.o.o. za trgovinu</derivirana_varijabla>
  </DomainObject.Predmet.ProtustrankaFormated>
  <DomainObject.Predmet.ProtustrankaFormatedOIB>
    <izvorni_sadrzaj>  MARELA TRADE j.d.o.o. za trgovinu, OIB 49500575053</izvorni_sadrzaj>
    <derivirana_varijabla naziv="DomainObject.Predmet.ProtustrankaFormatedOIB_1">  MARELA TRADE j.d.o.o. za trgovinu, OIB 49500575053</derivirana_varijabla>
  </DomainObject.Predmet.ProtustrankaFormatedOIB>
  <DomainObject.Predmet.ProtustrankaFormatedWithAdress>
    <izvorni_sadrzaj> MARELA TRADE j.d.o.o. za trgovinu, Kamenska 12, 21000 Split</izvorni_sadrzaj>
    <derivirana_varijabla naziv="DomainObject.Predmet.ProtustrankaFormatedWithAdress_1"> MARELA TRADE j.d.o.o. za trgovinu, Kamenska 12, 21000 Split</derivirana_varijabla>
  </DomainObject.Predmet.ProtustrankaFormatedWithAdress>
  <DomainObject.Predmet.ProtustrankaFormatedWithAdressOIB>
    <izvorni_sadrzaj> MARELA TRADE j.d.o.o. za trgovinu, OIB 49500575053, Kamenska 12, 21000 Split</izvorni_sadrzaj>
    <derivirana_varijabla naziv="DomainObject.Predmet.ProtustrankaFormatedWithAdressOIB_1"> MARELA TRADE j.d.o.o. za trgovinu, OIB 49500575053, Kamenska 12, 21000 Split</derivirana_varijabla>
  </DomainObject.Predmet.ProtustrankaFormatedWithAdressOIB>
  <DomainObject.Predmet.ProtustrankaWithAdress>
    <izvorni_sadrzaj>MARELA TRADE j.d.o.o. za trgovinu Kamenska 12, 21000 Split</izvorni_sadrzaj>
    <derivirana_varijabla naziv="DomainObject.Predmet.ProtustrankaWithAdress_1">MARELA TRADE j.d.o.o. za trgovinu Kamenska 12, 21000 Split</derivirana_varijabla>
  </DomainObject.Predmet.ProtustrankaWithAdress>
  <DomainObject.Predmet.ProtustrankaWithAdressOIB>
    <izvorni_sadrzaj>MARELA TRADE j.d.o.o. za trgovinu, OIB 49500575053, Kamenska 12, 21000 Split</izvorni_sadrzaj>
    <derivirana_varijabla naziv="DomainObject.Predmet.ProtustrankaWithAdressOIB_1">MARELA TRADE j.d.o.o. za trgovinu, OIB 49500575053, Kamenska 12, 21000 Split</derivirana_varijabla>
  </DomainObject.Predmet.ProtustrankaWithAdressOIB>
  <DomainObject.Predmet.ProtustrankaNazivFormated>
    <izvorni_sadrzaj>MARELA TRADE j.d.o.o. za trgovinu</izvorni_sadrzaj>
    <derivirana_varijabla naziv="DomainObject.Predmet.ProtustrankaNazivFormated_1">MARELA TRADE j.d.o.o. za trgovinu</derivirana_varijabla>
  </DomainObject.Predmet.ProtustrankaNazivFormated>
  <DomainObject.Predmet.ProtustrankaNazivFormatedOIB>
    <izvorni_sadrzaj>MARELA TRADE j.d.o.o. za trgovinu, OIB 49500575053</izvorni_sadrzaj>
    <derivirana_varijabla naziv="DomainObject.Predmet.ProtustrankaNazivFormatedOIB_1">MARELA TRADE j.d.o.o. za trgovinu, OIB 49500575053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9208.73</izvorni_sadrzaj>
    <derivirana_varijabla naziv="DomainObject.Predmet.TrenutnaVrijednost_1">9208.73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MARELA TRADE j.d.o.o. za trgovinu</item>
    </izvorni_sadrzaj>
    <derivirana_varijabla naziv="DomainObject.Predmet.ProtuStrankaListFormated_1">
      <item>MARELA TRADE j.d.o.o. za trgovinu</item>
    </derivirana_varijabla>
  </DomainObject.Predmet.ProtuStrankaListFormated>
  <DomainObject.Predmet.ProtuStrankaListFormatedOIB>
    <izvorni_sadrzaj>
      <item>MARELA TRADE j.d.o.o. za trgovinu, OIB 49500575053</item>
    </izvorni_sadrzaj>
    <derivirana_varijabla naziv="DomainObject.Predmet.ProtuStrankaListFormatedOIB_1">
      <item>MARELA TRADE j.d.o.o. za trgovinu, OIB 49500575053</item>
    </derivirana_varijabla>
  </DomainObject.Predmet.ProtuStrankaListFormatedOIB>
  <DomainObject.Predmet.ProtuStrankaListFormatedWithAdress>
    <izvorni_sadrzaj>
      <item>MARELA TRADE j.d.o.o. za trgovinu, Kamenska 12, 21000 Split</item>
    </izvorni_sadrzaj>
    <derivirana_varijabla naziv="DomainObject.Predmet.ProtuStrankaListFormatedWithAdress_1">
      <item>MARELA TRADE j.d.o.o. za trgovinu, Kamenska 12, 21000 Split</item>
    </derivirana_varijabla>
  </DomainObject.Predmet.ProtuStrankaListFormatedWithAdress>
  <DomainObject.Predmet.ProtuStrankaListFormatedWithAdressOIB>
    <izvorni_sadrzaj>
      <item>MARELA TRADE j.d.o.o. za trgovinu, OIB 49500575053, Kamenska 12, 21000 Split</item>
    </izvorni_sadrzaj>
    <derivirana_varijabla naziv="DomainObject.Predmet.ProtuStrankaListFormatedWithAdressOIB_1">
      <item>MARELA TRADE j.d.o.o. za trgovinu, OIB 49500575053, Kamenska 12, 21000 Split</item>
    </derivirana_varijabla>
  </DomainObject.Predmet.ProtuStrankaListFormatedWithAdressOIB>
  <DomainObject.Predmet.ProtuStrankaListNazivFormated>
    <izvorni_sadrzaj>
      <item>MARELA TRADE j.d.o.o. za trgovinu</item>
    </izvorni_sadrzaj>
    <derivirana_varijabla naziv="DomainObject.Predmet.ProtuStrankaListNazivFormated_1">
      <item>MARELA TRADE j.d.o.o. za trgovinu</item>
    </derivirana_varijabla>
  </DomainObject.Predmet.ProtuStrankaListNazivFormated>
  <DomainObject.Predmet.ProtuStrankaListNazivFormatedOIB>
    <izvorni_sadrzaj>
      <item>MARELA TRADE j.d.o.o. za trgovinu, OIB 49500575053</item>
    </izvorni_sadrzaj>
    <derivirana_varijabla naziv="DomainObject.Predmet.ProtuStrankaListNazivFormatedOIB_1">
      <item>MARELA TRADE j.d.o.o. za trgovinu, OIB 49500575053</item>
    </derivirana_varijabla>
  </DomainObject.Predmet.ProtuStrankaListNazivFormatedOIB>
  <DomainObject.Predmet.OstaliListFormated>
    <izvorni_sadrzaj>
      <item>Marko Vučević</item>
    </izvorni_sadrzaj>
    <derivirana_varijabla naziv="DomainObject.Predmet.OstaliListFormated_1">
      <item>Marko Vučević</item>
    </derivirana_varijabla>
  </DomainObject.Predmet.OstaliListFormated>
  <DomainObject.Predmet.OstaliListFormatedOIB>
    <izvorni_sadrzaj>
      <item>Marko Vučević, OIB 26465970801</item>
    </izvorni_sadrzaj>
    <derivirana_varijabla naziv="DomainObject.Predmet.OstaliListFormatedOIB_1">
      <item>Marko Vučević, OIB 26465970801</item>
    </derivirana_varijabla>
  </DomainObject.Predmet.OstaliListFormatedOIB>
  <DomainObject.Predmet.OstaliListFormatedWithAdress>
    <izvorni_sadrzaj>
      <item>Marko Vučević, Kamenska 12, 21000 Split</item>
    </izvorni_sadrzaj>
    <derivirana_varijabla naziv="DomainObject.Predmet.OstaliListFormatedWithAdress_1">
      <item>Marko Vučević, Kamenska 12, 21000 Split</item>
    </derivirana_varijabla>
  </DomainObject.Predmet.OstaliListFormatedWithAdress>
  <DomainObject.Predmet.OstaliListFormatedWithAdressOIB>
    <izvorni_sadrzaj>
      <item>Marko Vučević, OIB 26465970801, Kamenska 12, 21000 Split</item>
    </izvorni_sadrzaj>
    <derivirana_varijabla naziv="DomainObject.Predmet.OstaliListFormatedWithAdressOIB_1">
      <item>Marko Vučević, OIB 26465970801, Kamenska 12, 21000 Split</item>
    </derivirana_varijabla>
  </DomainObject.Predmet.OstaliListFormatedWithAdressOIB>
  <DomainObject.Predmet.OstaliListNazivFormated>
    <izvorni_sadrzaj>
      <item>Marko Vučević</item>
    </izvorni_sadrzaj>
    <derivirana_varijabla naziv="DomainObject.Predmet.OstaliListNazivFormated_1">
      <item>Marko Vučević</item>
    </derivirana_varijabla>
  </DomainObject.Predmet.OstaliListNazivFormated>
  <DomainObject.Predmet.OstaliListNazivFormatedOIB>
    <izvorni_sadrzaj>
      <item>Marko Vučević, OIB 26465970801</item>
    </izvorni_sadrzaj>
    <derivirana_varijabla naziv="DomainObject.Predmet.OstaliListNazivFormatedOIB_1">
      <item>Marko Vučević, OIB 26465970801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MARELA TRADE j.d.o.o. za trgovinu</izvorni_sadrzaj>
    <derivirana_varijabla naziv="DomainObject.Predmet.ProtustrankaIDrugi_1">MARELA TRADE j.d.o.o.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MARELA TRADE j.d.o.o. za trgovinu, OIB 49500575053, Kamenska 12, 21000 Split</izvorni_sadrzaj>
    <derivirana_varijabla naziv="DomainObject.Predmet.ProtustrankaIDrugiAdressOIB_1">MARELA TRADE j.d.o.o. za trgovinu, OIB 49500575053, Kamenska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MARELA TRADE j.d.o.o. za trgovinu</item>
      <item>FINANCIJSKA AGENCIJA, RC SPLIT</item>
      <item>Marko Vučević</item>
    </izvorni_sadrzaj>
    <derivirana_varijabla naziv="DomainObject.Predmet.SudioniciListNaziv_1">
      <item>MARELA TRADE j.d.o.o. za trgovinu</item>
      <item>FINANCIJSKA AGENCIJA, RC SPLIT</item>
      <item>Marko Vučević</item>
    </derivirana_varijabla>
  </DomainObject.Predmet.SudioniciListNaziv>
  <DomainObject.Predmet.SudioniciListAdressOIB>
    <izvorni_sadrzaj>
      <item>MARELA TRADE j.d.o.o. za trgovinu, OIB 49500575053, Kamenska 12,21000 Split</item>
      <item>FINANCIJSKA AGENCIJA, RC SPLIT, OIB 85821130368, Mažuranićevo šetalište 24b,21000 Split</item>
      <item>Marko Vučević, OIB 26465970801, Kamenska 12,21000 Split</item>
    </izvorni_sadrzaj>
    <derivirana_varijabla naziv="DomainObject.Predmet.SudioniciListAdressOIB_1">
      <item>MARELA TRADE j.d.o.o. za trgovinu, OIB 49500575053, Kamenska 12,21000 Split</item>
      <item>FINANCIJSKA AGENCIJA, RC SPLIT, OIB 85821130368, Mažuranićevo šetalište 24b,21000 Split</item>
      <item>Marko Vučević, OIB 26465970801, Kamenska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49500575053</item>
      <item>, OIB 85821130368</item>
      <item>, OIB 26465970801</item>
    </izvorni_sadrzaj>
    <derivirana_varijabla naziv="DomainObject.Predmet.SudioniciListNazivOIB_1">
      <item>, OIB 49500575053</item>
      <item>, OIB 85821130368</item>
      <item>, OIB 26465970801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D5B7D-A9F4-4680-8434-D563A6955A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973</properties:Words>
  <properties:Characters>5487</properties:Characters>
  <properties:Lines>107</properties:Lines>
  <properties:Paragraphs>37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2018-01-08T12:31:00Z</cp:lastPrinted>
  <dcterms:modified xmlns:xsi="http://www.w3.org/2001/XMLSchema-instance" xsi:type="dcterms:W3CDTF">2018-01-08T12:46:00Z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