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61541" w14:paraId="e561541" w:rsidRDefault="002F2797" w:rsidP="002F2797" w:rsidR="002F2797" w:rsidRPr="009B4B08">
      <w:pPr>
        <w:tabs>
          <w:tab w:pos="437" w:val="left"/>
        </w:tabs>
        <w:spacing w:lineRule="auto" w:line="240"/>
        <w15:collapsed w:val="false"/>
        <w:rPr>
          <w:rFonts w:eastAsia="Times New Roman" w:hAnsi="Times New Roman" w:ascii="Times New Roman"/>
          <w:sz w:val="24"/>
          <w:szCs w:val="24"/>
        </w:rPr>
      </w:pPr>
    </w:p>
    <w:p w:rsidRDefault="002F2797" w:rsidP="002F2797" w:rsidR="002F2797" w:rsidRPr="009B4B08">
      <w:r w:rsidRPr="009B4B08">
        <w:t xml:space="preserve">             </w:t>
      </w:r>
      <w:r w:rsidRPr="009B4B08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F2797" w:rsidP="002F2797" w:rsidR="002F2797" w:rsidRPr="009B4B0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B4B08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2F2797" w:rsidP="002F2797" w:rsidR="002F2797" w:rsidRPr="009B4B0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B4B08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2F2797" w:rsidP="002F2797" w:rsidR="002F2797" w:rsidRPr="009B4B0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B4B08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F2797" w:rsidP="002F2797" w:rsidR="002F2797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2F2797" w:rsidP="002F2797" w:rsidR="002F2797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F2797" w:rsidP="002F2797" w:rsidR="002F2797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2F2797" w:rsidP="002F2797" w:rsidR="002F279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F2797" w:rsidP="002F2797" w:rsidR="002F2797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2F2797" w:rsidP="002F2797" w:rsidR="002F2797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F2797" w:rsidP="002F2797" w:rsidR="002F2797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u prethodnom postupku radi utvrđivanja pretpostavki za otvaranje stečajnoga postupka nad dužnikom PRIMOŠTEN d.d., Primošten,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Raduča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11, OIB: 77587041388, zastupanog po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Laszlu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Attili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Kerekes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iz Mađarske,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Budapest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02,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Uromi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utca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50, predsjedniku uprave i direktorici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Ldii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Deme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Deže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iz Šibenika, Šibenskih vatrogasaca 3, a ovi po punomoćniku Đorđu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Maleševiću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odvjetniku u Šibeniku, Stjepana Radića 20, 28. ožujka 2018. </w:t>
      </w:r>
    </w:p>
    <w:p w:rsidRDefault="002F2797" w:rsidP="002F2797" w:rsidR="002F2797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F2797" w:rsidP="002F2797" w:rsidR="002F2797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j e </w:t>
      </w:r>
    </w:p>
    <w:p w:rsidRDefault="002F2797" w:rsidP="002F2797" w:rsidR="002F2797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F2797" w:rsidP="002F2797" w:rsidR="002F2797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I. Poziva se uvodno označeni dužnik u roku od 8 dana od dana dostave ovog zaključka, podnijeti u spis predmeta poslovni broj gornji, izvornik potvrde nadležne jedinice Financijske agencije na okolnost da račun dužnika više nije u blokadi tj. na okolnost prestanka postojanja stečajnog razloga nesposobnosti dužnika za plaćanje svojih dospjelih obveza prema vjerovnicima. </w:t>
      </w:r>
    </w:p>
    <w:p w:rsidRDefault="002F2797" w:rsidP="002F2797" w:rsidR="002F2797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II. U slučaju nemogućnosti postupanja po točki I. izreke ovog zaključka, poziva se osoba ovlaštena za zastupanje dužnika po zakonu obavijestiti ovaj sud o točnom terminu svog dolaska u Republiku Hrvatsku radi davanja potrebitih obavijesti i podataka na sljedećem ročištu u prethodnom postupku koje će se zakazati  radi utvrđivanja pretpostavki za otvaranje stečajnoga postupka nad dužnikom </w:t>
      </w:r>
    </w:p>
    <w:p w:rsidRDefault="002F2797" w:rsidP="002F2797" w:rsidR="002F2797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F2797" w:rsidP="002F2797" w:rsidR="002F2797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U Zadru 28. ožujka 2018. </w:t>
      </w:r>
    </w:p>
    <w:p w:rsidRDefault="002F2797" w:rsidP="002F2797" w:rsidR="002F2797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F2797" w:rsidP="002F2797" w:rsidR="002F2797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18A8" w:rsidP="000318A8" w:rsidR="002F2797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-ovlaštena službenica:                                      </w:t>
      </w:r>
      <w:r w:rsidR="002F2797">
        <w:rPr>
          <w:rFonts w:eastAsia="Times New Roman" w:hAnsi="Times New Roman" w:ascii="Times New Roman"/>
          <w:sz w:val="24"/>
          <w:szCs w:val="24"/>
          <w:lang w:eastAsia="hr-HR"/>
        </w:rPr>
        <w:t xml:space="preserve"> Sutkinja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Nena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Mužanović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</w:t>
      </w:r>
      <w:r w:rsidR="002F2797">
        <w:rPr>
          <w:rFonts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,v.r.</w:t>
      </w:r>
      <w:bookmarkStart w:name="_GoBack" w:id="0"/>
      <w:bookmarkEnd w:id="0"/>
    </w:p>
    <w:p w:rsidRDefault="002F2797" w:rsidP="002F2797" w:rsidR="002F2797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F2797" w:rsidP="002F2797" w:rsidR="002F2797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2F2797" w:rsidP="002F2797" w:rsidR="002F2797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Protiv zaključka o upravljanju postupkom nije dopuštena žalba. </w:t>
      </w:r>
    </w:p>
    <w:p w:rsidRDefault="002F2797" w:rsidP="002F2797" w:rsidR="002F2797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F2797" w:rsidP="002F2797" w:rsidR="00530A52">
      <w:pPr>
        <w:spacing w:after="0"/>
        <w:rPr>
          <w:rFonts w:hAnsi="Times New Roman" w:ascii="Times New Roman"/>
          <w:sz w:val="24"/>
          <w:szCs w:val="24"/>
        </w:rPr>
      </w:pPr>
      <w:r>
        <w:tab/>
      </w:r>
      <w:r>
        <w:rPr>
          <w:rFonts w:hAnsi="Times New Roman" w:ascii="Times New Roman"/>
          <w:sz w:val="24"/>
          <w:szCs w:val="24"/>
        </w:rPr>
        <w:t xml:space="preserve">DNA: </w:t>
      </w:r>
    </w:p>
    <w:p w:rsidRDefault="002F2797" w:rsidP="002F2797" w:rsidR="002F2797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e-Oglasna ploča sudova</w:t>
      </w:r>
    </w:p>
    <w:p w:rsidRDefault="002F2797" w:rsidP="002F2797" w:rsidR="002F2797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Dužniku po punomoćniku, neposredno na adresu u Šibeniku </w:t>
      </w:r>
    </w:p>
    <w:p w:rsidRDefault="002F2797" w:rsidR="002F2797" w:rsidRPr="002F2797">
      <w:pPr>
        <w:rPr>
          <w:rFonts w:hAnsi="Times New Roman" w:ascii="Times New Roman"/>
          <w:sz w:val="24"/>
          <w:szCs w:val="24"/>
        </w:rPr>
      </w:pPr>
    </w:p>
    <w:sectPr w:rsidSect="009D0494" w:rsidR="002F2797" w:rsidRPr="002F279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797" w:rsidP="002F2797" w:rsidR="002F2797">
      <w:pPr>
        <w:spacing w:lineRule="auto" w:line="240" w:after="0"/>
      </w:pPr>
      <w:r>
        <w:separator/>
      </w:r>
    </w:p>
  </w:endnote>
  <w:endnote w:id="0" w:type="continuationSeparator">
    <w:p w:rsidRDefault="002F2797" w:rsidP="002F2797" w:rsidR="002F279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797" w:rsidP="002F2797" w:rsidR="002F2797">
      <w:pPr>
        <w:spacing w:lineRule="auto" w:line="240" w:after="0"/>
      </w:pPr>
      <w:r>
        <w:separator/>
      </w:r>
    </w:p>
  </w:footnote>
  <w:footnote w:id="0" w:type="continuationSeparator">
    <w:p w:rsidRDefault="002F2797" w:rsidP="002F2797" w:rsidR="002F279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6058338"/>
      <w:docPartObj>
        <w:docPartGallery w:val="Page Numbers (Top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0543AB" w:rsidP="009D0494" w:rsidR="009D0494" w:rsidRPr="009D0494">
        <w:pPr>
          <w:spacing w:lineRule="auto" w:line="240" w:after="0"/>
          <w:ind w:firstLine="708" w:left="3540"/>
          <w:rPr>
            <w:rFonts w:eastAsia="Times New Roman" w:hAnsi="Times New Roman" w:ascii="Times New Roman"/>
            <w:sz w:val="24"/>
            <w:szCs w:val="24"/>
            <w:lang w:eastAsia="hr-HR"/>
          </w:rPr>
        </w:pPr>
        <w:r w:rsidRPr="009D0494">
          <w:rPr>
            <w:rFonts w:hAnsi="Times New Roman" w:ascii="Times New Roman"/>
            <w:sz w:val="24"/>
            <w:szCs w:val="24"/>
          </w:rPr>
          <w:fldChar w:fldCharType="begin"/>
        </w:r>
        <w:r w:rsidRPr="009D0494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9D0494">
          <w:rPr>
            <w:rFonts w:hAnsi="Times New Roman" w:ascii="Times New Roman"/>
            <w:sz w:val="24"/>
            <w:szCs w:val="24"/>
          </w:rPr>
          <w:fldChar w:fldCharType="separate"/>
        </w:r>
        <w:r w:rsidR="002F2797">
          <w:rPr>
            <w:rFonts w:hAnsi="Times New Roman" w:ascii="Times New Roman"/>
            <w:noProof/>
            <w:sz w:val="24"/>
            <w:szCs w:val="24"/>
          </w:rPr>
          <w:t>2</w:t>
        </w:r>
        <w:r w:rsidRPr="009D0494">
          <w:rPr>
            <w:rFonts w:hAnsi="Times New Roman" w:ascii="Times New Roman"/>
            <w:sz w:val="24"/>
            <w:szCs w:val="24"/>
          </w:rPr>
          <w:fldChar w:fldCharType="end"/>
        </w:r>
        <w:r>
          <w:rPr>
            <w:rFonts w:hAnsi="Times New Roman" w:ascii="Times New Roman"/>
            <w:sz w:val="24"/>
            <w:szCs w:val="24"/>
          </w:rPr>
          <w:tab/>
          <w:t xml:space="preserve">       </w:t>
        </w:r>
        <w:r>
          <w:rPr>
            <w:rFonts w:hAnsi="Times New Roman" w:ascii="Times New Roman"/>
            <w:sz w:val="24"/>
            <w:szCs w:val="24"/>
          </w:rPr>
          <w:tab/>
          <w:t xml:space="preserve">       </w:t>
        </w:r>
        <w:r w:rsidRPr="009D0494">
          <w:rPr>
            <w:rFonts w:eastAsia="Times New Roman" w:hAnsi="Times New Roman" w:ascii="Times New Roman"/>
            <w:sz w:val="24"/>
            <w:szCs w:val="24"/>
            <w:lang w:eastAsia="hr-HR"/>
          </w:rPr>
          <w:t>Poslovni broj 3. St-</w:t>
        </w:r>
        <w:r>
          <w:rPr>
            <w:rFonts w:eastAsia="Times New Roman" w:hAnsi="Times New Roman" w:ascii="Times New Roman"/>
            <w:sz w:val="24"/>
            <w:szCs w:val="24"/>
            <w:lang w:eastAsia="hr-HR"/>
          </w:rPr>
          <w:t>339/2017-6</w:t>
        </w:r>
      </w:p>
      <w:p w:rsidRDefault="000318A8" w:rsidP="009D0494" w:rsidR="009D0494" w:rsidRPr="009D0494">
        <w:pPr>
          <w:spacing w:lineRule="auto" w:line="240" w:after="0"/>
          <w:ind w:left="705"/>
          <w:rPr>
            <w:rFonts w:eastAsia="Times New Roman" w:hAnsi="Times New Roman" w:ascii="Times New Roman"/>
            <w:sz w:val="24"/>
            <w:szCs w:val="24"/>
            <w:lang w:eastAsia="hr-HR"/>
          </w:rPr>
        </w:pPr>
      </w:p>
      <w:p w:rsidRDefault="000318A8" w:rsidR="009D0494" w:rsidRPr="009D0494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</w:p>
    </w:sdtContent>
  </w:sdt>
  <w:p w:rsidRDefault="000318A8" w:rsidR="009D049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2797" w:rsidR="002F2797" w:rsidRPr="002F2797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  <w:t xml:space="preserve">       Poslovni </w:t>
    </w:r>
    <w:r w:rsidR="000543AB">
      <w:rPr>
        <w:rFonts w:hAnsi="Times New Roman" w:ascii="Times New Roman"/>
        <w:sz w:val="24"/>
        <w:szCs w:val="24"/>
      </w:rPr>
      <w:t>broj 3. St-339/2017-13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928"/>
      </w:p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plc="041A001B" w:ilvl="2">
      <w:start w:val="1"/>
      <w:numFmt w:val="lowerRoman"/>
      <w:lvlText w:val="%3."/>
      <w:lvlJc w:val="right"/>
      <w:pPr>
        <w:ind w:hanging="180" w:left="2368"/>
      </w:pPr>
    </w:lvl>
    <w:lvl w:tplc="041A000F" w:ilvl="3">
      <w:start w:val="1"/>
      <w:numFmt w:val="decimal"/>
      <w:lvlText w:val="%4."/>
      <w:lvlJc w:val="left"/>
      <w:pPr>
        <w:ind w:hanging="360" w:left="3088"/>
      </w:pPr>
    </w:lvl>
    <w:lvl w:tplc="041A0019" w:ilvl="4">
      <w:start w:val="1"/>
      <w:numFmt w:val="lowerLetter"/>
      <w:lvlText w:val="%5."/>
      <w:lvlJc w:val="left"/>
      <w:pPr>
        <w:ind w:hanging="360" w:left="3808"/>
      </w:pPr>
    </w:lvl>
    <w:lvl w:tplc="041A001B" w:ilvl="5">
      <w:start w:val="1"/>
      <w:numFmt w:val="lowerRoman"/>
      <w:lvlText w:val="%6."/>
      <w:lvlJc w:val="right"/>
      <w:pPr>
        <w:ind w:hanging="180" w:left="4528"/>
      </w:pPr>
    </w:lvl>
    <w:lvl w:tplc="041A000F" w:ilvl="6">
      <w:start w:val="1"/>
      <w:numFmt w:val="decimal"/>
      <w:lvlText w:val="%7."/>
      <w:lvlJc w:val="left"/>
      <w:pPr>
        <w:ind w:hanging="360" w:left="5248"/>
      </w:pPr>
    </w:lvl>
    <w:lvl w:tplc="041A0019" w:ilvl="7">
      <w:start w:val="1"/>
      <w:numFmt w:val="lowerLetter"/>
      <w:lvlText w:val="%8."/>
      <w:lvlJc w:val="left"/>
      <w:pPr>
        <w:ind w:hanging="360" w:left="5968"/>
      </w:pPr>
    </w:lvl>
    <w:lvl w:tplc="041A001B" w:ilvl="8">
      <w:start w:val="1"/>
      <w:numFmt w:val="lowerRoman"/>
      <w:lvlText w:val="%9."/>
      <w:lvlJc w:val="right"/>
      <w:pPr>
        <w:ind w:hanging="180" w:left="668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2797"/>
    <w:rsid w:val="000318A8"/>
    <w:rsid w:val="000543AB"/>
    <w:rsid w:val="0008530D"/>
    <w:rsid w:val="002C7497"/>
    <w:rsid w:val="002F2797"/>
    <w:rsid w:val="004901DF"/>
    <w:rsid w:val="004D2225"/>
    <w:rsid w:val="0052527F"/>
    <w:rsid w:val="0078096A"/>
    <w:rsid w:val="0079293D"/>
    <w:rsid w:val="008222BA"/>
    <w:rsid w:val="00836FCC"/>
    <w:rsid w:val="008D48A1"/>
    <w:rsid w:val="008E4A83"/>
    <w:rsid w:val="009863C1"/>
    <w:rsid w:val="009E1014"/>
    <w:rsid w:val="00A13D4B"/>
    <w:rsid w:val="00A1562E"/>
    <w:rsid w:val="00A35FF5"/>
    <w:rsid w:val="00A57BE4"/>
    <w:rsid w:val="00A86265"/>
    <w:rsid w:val="00AB387D"/>
    <w:rsid w:val="00B11294"/>
    <w:rsid w:val="00BC5760"/>
    <w:rsid w:val="00BE4EBD"/>
    <w:rsid w:val="00CB0B72"/>
    <w:rsid w:val="00CB4C49"/>
    <w:rsid w:val="00D51416"/>
    <w:rsid w:val="00E253A8"/>
    <w:rsid w:val="00E3741B"/>
    <w:rsid w:val="00E80148"/>
    <w:rsid w:val="00F62F4E"/>
    <w:rsid w:val="00FE1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2797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F279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F2797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2F27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F279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2797"/>
    <w:rPr>
      <w:rFonts w:cs="Tahoma" w:eastAsia="Calibri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279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F2797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0318A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318A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18A8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18A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18A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2797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F279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F2797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2F27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F279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2797"/>
    <w:rPr>
      <w:rFonts w:ascii="Tahoma" w:cs="Tahoma" w:eastAsia="Calibri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279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F2797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0318A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318A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18A8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18A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18A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St-339/2017-10</izvorni_sadrzaj>
    <derivirana_varijabla naziv="DomainObject.Oznaka_1">St-339/2017-10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Stpn-31/2016 (riješen)</izvorni_sadrzaj>
    <derivirana_varijabla naziv="DomainObject.Predmet.Opis_1">Veza: Stpn-31/2016 (riješen)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St-339/2017</izvorni_sadrzaj>
    <derivirana_varijabla naziv="DomainObject.Predmet.OznakaBroj_1">St-339/2017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PRIMOŠTEN dioničko društvo za hotelijerstvo i trgovinu</izvorni_sadrzaj>
    <derivirana_varijabla naziv="DomainObject.Predmet.ProtustrankaFormated_1">  PRIMOŠTEN dioničko društvo za hotelijerstvo i trgovinu</derivirana_varijabla>
  </DomainObject.Predmet.ProtustrankaFormated>
  <DomainObject.Predmet.ProtustrankaFormatedOIB>
    <izvorni_sadrzaj>  PRIMOŠTEN dioničko društvo za hotelijerstvo i trgovinu, OIB 77587041388</izvorni_sadrzaj>
    <derivirana_varijabla naziv="DomainObject.Predmet.ProtustrankaFormatedOIB_1">  PRIMOŠTEN dioničko društvo za hotelijerstvo i trgovinu, OIB 77587041388</derivirana_varijabla>
  </DomainObject.Predmet.ProtustrankaFormatedOIB>
  <DomainObject.Predmet.ProtustrankaFormatedWithAdress>
    <izvorni_sadrzaj> PRIMOŠTEN dioničko društvo za hotelijerstvo i trgovinu, Raduča 11, 22202 Primošten</izvorni_sadrzaj>
    <derivirana_varijabla naziv="DomainObject.Predmet.ProtustrankaFormatedWithAdress_1"> PRIMOŠTEN dioničko društvo za hotelijerstvo i trgovinu, Raduča 11, 22202 Primošten</derivirana_varijabla>
  </DomainObject.Predmet.ProtustrankaFormatedWithAdress>
  <DomainObject.Predmet.ProtustrankaFormatedWithAdressOIB>
    <izvorni_sadrzaj> PRIMOŠTEN dioničko društvo za hotelijerstvo i trgovinu, OIB 77587041388, Raduča 11, 22202 Primošten</izvorni_sadrzaj>
    <derivirana_varijabla naziv="DomainObject.Predmet.ProtustrankaFormatedWithAdressOIB_1"> PRIMOŠTEN dioničko društvo za hotelijerstvo i trgovinu, OIB 77587041388, Raduča 11, 22202 Primošten</derivirana_varijabla>
  </DomainObject.Predmet.ProtustrankaFormatedWithAdressOIB>
  <DomainObject.Predmet.ProtustrankaWithAdress>
    <izvorni_sadrzaj>PRIMOŠTEN dioničko društvo za hotelijerstvo i trgovinu Raduča 11, 22202 Primošten</izvorni_sadrzaj>
    <derivirana_varijabla naziv="DomainObject.Predmet.ProtustrankaWithAdress_1">PRIMOŠTEN dioničko društvo za hotelijerstvo i trgovinu Raduča 11, 22202 Primošten</derivirana_varijabla>
  </DomainObject.Predmet.ProtustrankaWithAdress>
  <DomainObject.Predmet.ProtustrankaWithAdressOIB>
    <izvorni_sadrzaj>PRIMOŠTEN dioničko društvo za hotelijerstvo i trgovinu, OIB 77587041388, Raduča 11, 22202 Primošten</izvorni_sadrzaj>
    <derivirana_varijabla naziv="DomainObject.Predmet.ProtustrankaWithAdressOIB_1">PRIMOŠTEN dioničko društvo za hotelijerstvo i trgovinu, OIB 77587041388, Raduča 11, 22202 Primošten</derivirana_varijabla>
  </DomainObject.Predmet.ProtustrankaWithAdressOIB>
  <DomainObject.Predmet.ProtustrankaNazivFormated>
    <izvorni_sadrzaj>PRIMOŠTEN dioničko društvo za hotelijerstvo i trgovinu</izvorni_sadrzaj>
    <derivirana_varijabla naziv="DomainObject.Predmet.ProtustrankaNazivFormated_1">PRIMOŠTEN dioničko društvo za hotelijerstvo i trgovinu</derivirana_varijabla>
  </DomainObject.Predmet.ProtustrankaNazivFormated>
  <DomainObject.Predmet.ProtustrankaNazivFormatedOIB>
    <izvorni_sadrzaj>PRIMOŠTEN dioničko društvo za hotelijerstvo i trgovinu, OIB 77587041388</izvorni_sadrzaj>
    <derivirana_varijabla naziv="DomainObject.Predmet.ProtustrankaNazivFormatedOIB_1">PRIMOŠTEN dioničko društvo za hotelijerstvo i trgovinu, OIB 77587041388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Zagreb; Laszlo Attila Kerekes; Lidia Deme Deže</izvorni_sadrzaj>
    <derivirana_varijabla naziv="DomainObject.Predmet.StrankaFormated_1">  FINA - RC Zagreb; Laszlo Attila Kerekes; Lidia Deme Deže</derivirana_varijabla>
  </DomainObject.Predmet.StrankaFormated>
  <DomainObject.Predmet.StrankaFormatedOIB>
    <izvorni_sadrzaj>  FINA - RC Zagreb, OIB 85821130368; Laszlo Attila Kerekes, OIB 62718516583; Lidia Deme Deže, OIB 86397000627</izvorni_sadrzaj>
    <derivirana_varijabla naziv="DomainObject.Predmet.StrankaFormatedOIB_1">  FINA - RC Zagreb, OIB 85821130368; Laszlo Attila Kerekes, OIB 62718516583; Lidia Deme Deže, OIB 86397000627</derivirana_varijabla>
  </DomainObject.Predmet.StrankaFormatedOIB>
  <DomainObject.Predmet.StrankaFormatedWithAdress>
    <izvorni_sadrzaj> FINA - RC Zagreb, Koturaška 43, 10000 Zagreb; Laszlo Attila Kerekes, Jurjevgradska Ulica 2, 22211 Tribunj; Lidia Deme Deže, Ulica Šibenskih Vatrogasaca 3, 22000 Šibenik</izvorni_sadrzaj>
    <derivirana_varijabla naziv="DomainObject.Predmet.StrankaFormatedWithAdress_1"> FINA - RC Zagreb, Koturaška 43, 10000 Zagreb; Laszlo Attila Kerekes, Jurjevgradska Ulica 2, 22211 Tribunj; Lidia Deme Deže, Ulica Šibenskih Vatrogasaca 3, 22000 Šibenik</derivirana_varijabla>
  </DomainObject.Predmet.StrankaFormatedWithAdress>
  <DomainObject.Predmet.StrankaFormatedWithAdressOIB>
    <izvorni_sadrzaj> FINA - RC Zagreb, OIB 85821130368, Koturaška 43, 10000 Zagreb; Laszlo Attila Kerekes, OIB 62718516583, Jurjevgradska Ulica 2, 22211 Tribunj; Lidia Deme Deže, OIB 86397000627, Ulica Šibenskih Vatrogasaca 3, 22000 Šibenik</izvorni_sadrzaj>
    <derivirana_varijabla naziv="DomainObject.Predmet.StrankaFormatedWithAdressOIB_1"> FINA - RC Zagreb, OIB 85821130368, Koturaška 43, 10000 Zagreb; Laszlo Attila Kerekes, OIB 62718516583, Jurjevgradska Ulica 2, 22211 Tribunj; Lidia Deme Deže, OIB 86397000627, Ulica Šibenskih Vatrogasaca 3, 22000 Šibenik</derivirana_varijabla>
  </DomainObject.Predmet.StrankaFormatedWithAdressOIB>
  <DomainObject.Predmet.StrankaWithAdress>
    <izvorni_sadrzaj>FINA - RC Zagreb Koturaška 43,10000 Zagreb,Laszlo Attila Kerekes Jurjevgradska Ulica 2,22211 Tribunj,Lidia Deme Deže Ulica Šibenskih Vatrogasaca 3,22000 Šibenik</izvorni_sadrzaj>
    <derivirana_varijabla naziv="DomainObject.Predmet.StrankaWithAdress_1">FINA - RC Zagreb Koturaška 43,10000 Zagreb,Laszlo Attila Kerekes Jurjevgradska Ulica 2,22211 Tribunj,Lidia Deme Deže Ulica Šibenskih Vatrogasaca 3,22000 Šibenik</derivirana_varijabla>
  </DomainObject.Predmet.StrankaWithAdress>
  <DomainObject.Predmet.StrankaWithAdressOIB>
    <izvorni_sadrzaj>FINA - RC Zagreb, OIB 85821130368, Koturaška 43,10000 Zagreb,Laszlo Attila Kerekes, OIB 62718516583, Jurjevgradska Ulica 2,22211 Tribunj,Lidia Deme Deže, OIB 86397000627, Ulica Šibenskih Vatrogasaca 3,22000 Šibenik</izvorni_sadrzaj>
    <derivirana_varijabla naziv="DomainObject.Predmet.StrankaWithAdressOIB_1">FINA - RC Zagreb, OIB 85821130368, Koturaška 43,10000 Zagreb,Laszlo Attila Kerekes, OIB 62718516583, Jurjevgradska Ulica 2,22211 Tribunj,Lidia Deme Deže, OIB 86397000627, Ulica Šibenskih Vatrogasaca 3,22000 Šibenik</derivirana_varijabla>
  </DomainObject.Predmet.StrankaWithAdressOIB>
  <DomainObject.Predmet.StrankaNazivFormated>
    <izvorni_sadrzaj>FINA - RC Zagreb,Laszlo Attila Kerekes,Lidia Deme Deže</izvorni_sadrzaj>
    <derivirana_varijabla naziv="DomainObject.Predmet.StrankaNazivFormated_1">FINA - RC Zagreb,Laszlo Attila Kerekes,Lidia Deme Deže</derivirana_varijabla>
  </DomainObject.Predmet.StrankaNazivFormated>
  <DomainObject.Predmet.StrankaNazivFormatedOIB>
    <izvorni_sadrzaj>FINA - RC Zagreb, OIB 85821130368,Laszlo Attila Kerekes, OIB 62718516583,Lidia Deme Deže, OIB 86397000627</izvorni_sadrzaj>
    <derivirana_varijabla naziv="DomainObject.Predmet.StrankaNazivFormatedOIB_1">FINA - RC Zagreb, OIB 85821130368,Laszlo Attila Kerekes, OIB 62718516583,Lidia Deme Deže, OIB 86397000627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RC Zagreb</item>
      <item>Laszlo Attila Kerekes</item>
      <item>Lidia Deme Deže</item>
    </izvorni_sadrzaj>
    <derivirana_varijabla naziv="DomainObject.Predmet.StrankaListFormated_1">
      <item>FINA - RC Zagreb</item>
      <item>Laszlo Attila Kerekes</item>
      <item>Lidia Deme Deže</item>
    </derivirana_varijabla>
  </DomainObject.Predmet.StrankaListFormated>
  <DomainObject.Predmet.StrankaListFormatedOIB>
    <izvorni_sadrzaj>
      <item>FINA - RC Zagreb, OIB 85821130368</item>
      <item>Laszlo Attila Kerekes, OIB 62718516583</item>
      <item>Lidia Deme Deže, OIB 86397000627</item>
    </izvorni_sadrzaj>
    <derivirana_varijabla naziv="DomainObject.Predmet.StrankaListFormatedOIB_1">
      <item>FINA - RC Zagreb, OIB 85821130368</item>
      <item>Laszlo Attila Kerekes, OIB 62718516583</item>
      <item>Lidia Deme Deže, OIB 86397000627</item>
    </derivirana_varijabla>
  </DomainObject.Predmet.StrankaListFormatedOIB>
  <DomainObject.Predmet.StrankaListFormatedWithAdress>
    <izvorni_sadrzaj>
      <item>FINA - RC Zagreb, Koturaška 43, 10000 Zagreb</item>
      <item>Laszlo Attila Kerekes, Jurjevgradska Ulica 2, 22211 Tribunj</item>
      <item>Lidia Deme Deže, Ulica Šibenskih Vatrogasaca 3, 22000 Šibenik</item>
    </izvorni_sadrzaj>
    <derivirana_varijabla naziv="DomainObject.Predmet.StrankaListFormatedWithAdress_1">
      <item>FINA - RC Zagreb, Koturaška 43, 10000 Zagreb</item>
      <item>Laszlo Attila Kerekes, Jurjevgradska Ulica 2, 22211 Tribunj</item>
      <item>Lidia Deme Deže, Ulica Šibenskih Vatrogasaca 3, 22000 Šibenik</item>
    </derivirana_varijabla>
  </DomainObject.Predmet.StrankaListFormatedWithAdress>
  <DomainObject.Predmet.StrankaListFormatedWithAdressOIB>
    <izvorni_sadrzaj>
      <item>FINA - RC Zagreb, OIB 85821130368, Koturaška 43, 10000 Zagreb</item>
      <item>Laszlo Attila Kerekes, OIB 62718516583, Jurjevgradska Ulica 2, 22211 Tribunj</item>
      <item>Lidia Deme Deže, OIB 86397000627, Ulica Šibenskih Vatrogasaca 3, 22000 Šibenik</item>
    </izvorni_sadrzaj>
    <derivirana_varijabla naziv="DomainObject.Predmet.StrankaListFormatedWithAdressOIB_1">
      <item>FINA - RC Zagreb, OIB 85821130368, Koturaška 43, 10000 Zagreb</item>
      <item>Laszlo Attila Kerekes, OIB 62718516583, Jurjevgradska Ulica 2, 22211 Tribunj</item>
      <item>Lidia Deme Deže, OIB 86397000627, Ulica Šibenskih Vatrogasaca 3, 22000 Šibenik</item>
    </derivirana_varijabla>
  </DomainObject.Predmet.StrankaListFormatedWithAdressOIB>
  <DomainObject.Predmet.StrankaListNazivFormated>
    <izvorni_sadrzaj>
      <item>FINA - RC Zagreb</item>
      <item>Laszlo Attila Kerekes</item>
      <item>Lidia Deme Deže</item>
    </izvorni_sadrzaj>
    <derivirana_varijabla naziv="DomainObject.Predmet.StrankaListNazivFormated_1">
      <item>FINA - RC Zagreb</item>
      <item>Laszlo Attila Kerekes</item>
      <item>Lidia Deme Deže</item>
    </derivirana_varijabla>
  </DomainObject.Predmet.StrankaListNazivFormated>
  <DomainObject.Predmet.StrankaListNazivFormatedOIB>
    <izvorni_sadrzaj>
      <item>FINA - RC Zagreb, OIB 85821130368</item>
      <item>Laszlo Attila Kerekes, OIB 62718516583</item>
      <item>Lidia Deme Deže, OIB 86397000627</item>
    </izvorni_sadrzaj>
    <derivirana_varijabla naziv="DomainObject.Predmet.StrankaListNazivFormatedOIB_1">
      <item>FINA - RC Zagreb, OIB 85821130368</item>
      <item>Laszlo Attila Kerekes, OIB 62718516583</item>
      <item>Lidia Deme Deže, OIB 86397000627</item>
    </derivirana_varijabla>
  </DomainObject.Predmet.StrankaListNazivFormatedOIB>
  <DomainObject.Predmet.ProtuStrankaListFormated>
    <izvorni_sadrzaj>
      <item>PRIMOŠTEN dioničko društvo za hotelijerstvo i trgovinu</item>
    </izvorni_sadrzaj>
    <derivirana_varijabla naziv="DomainObject.Predmet.ProtuStrankaListFormated_1">
      <item>PRIMOŠTEN dioničko društvo za hotelijerstvo i trgovinu</item>
    </derivirana_varijabla>
  </DomainObject.Predmet.ProtuStrankaListFormated>
  <DomainObject.Predmet.ProtuStrankaListFormatedOIB>
    <izvorni_sadrzaj>
      <item>PRIMOŠTEN dioničko društvo za hotelijerstvo i trgovinu, OIB 77587041388</item>
    </izvorni_sadrzaj>
    <derivirana_varijabla naziv="DomainObject.Predmet.ProtuStrankaListFormatedOIB_1">
      <item>PRIMOŠTEN dioničko društvo za hotelijerstvo i trgovinu, OIB 77587041388</item>
    </derivirana_varijabla>
  </DomainObject.Predmet.ProtuStrankaListFormatedOIB>
  <DomainObject.Predmet.ProtuStrankaListFormatedWithAdress>
    <izvorni_sadrzaj>
      <item>PRIMOŠTEN dioničko društvo za hotelijerstvo i trgovinu, Raduča 11, 22202 Primošten</item>
    </izvorni_sadrzaj>
    <derivirana_varijabla naziv="DomainObject.Predmet.ProtuStrankaListFormatedWithAdress_1">
      <item>PRIMOŠTEN dioničko društvo za hotelijerstvo i trgovinu, Raduča 11, 22202 Primošten</item>
    </derivirana_varijabla>
  </DomainObject.Predmet.ProtuStrankaListFormatedWithAdress>
  <DomainObject.Predmet.ProtuStrankaListFormatedWithAdressOIB>
    <izvorni_sadrzaj>
      <item>PRIMOŠTEN dioničko društvo za hotelijerstvo i trgovinu, OIB 77587041388, Raduča 11, 22202 Primošten</item>
    </izvorni_sadrzaj>
    <derivirana_varijabla naziv="DomainObject.Predmet.ProtuStrankaListFormatedWithAdressOIB_1">
      <item>PRIMOŠTEN dioničko društvo za hotelijerstvo i trgovinu, OIB 77587041388, Raduča 11, 22202 Primošten</item>
    </derivirana_varijabla>
  </DomainObject.Predmet.ProtuStrankaListFormatedWithAdressOIB>
  <DomainObject.Predmet.ProtuStrankaListNazivFormated>
    <izvorni_sadrzaj>
      <item>PRIMOŠTEN dioničko društvo za hotelijerstvo i trgovinu</item>
    </izvorni_sadrzaj>
    <derivirana_varijabla naziv="DomainObject.Predmet.ProtuStrankaListNazivFormated_1">
      <item>PRIMOŠTEN dioničko društvo za hotelijerstvo i trgovinu</item>
    </derivirana_varijabla>
  </DomainObject.Predmet.ProtuStrankaListNazivFormated>
  <DomainObject.Predmet.ProtuStrankaListNazivFormatedOIB>
    <izvorni_sadrzaj>
      <item>PRIMOŠTEN dioničko društvo za hotelijerstvo i trgovinu, OIB 77587041388</item>
    </izvorni_sadrzaj>
    <derivirana_varijabla naziv="DomainObject.Predmet.ProtuStrankaListNazivFormatedOIB_1">
      <item>PRIMOŠTEN dioničko društvo za hotelijerstvo i trgovinu, OIB 77587041388</item>
    </derivirana_varijabla>
  </DomainObject.Predmet.ProtuStrankaListNazivFormatedOIB>
  <DomainObject.Predmet.OstaliListFormated>
    <izvorni_sadrzaj>
      <item>Đorđe Malešević</item>
    </izvorni_sadrzaj>
    <derivirana_varijabla naziv="DomainObject.Predmet.OstaliListFormated_1">
      <item>Đorđe Malešević</item>
    </derivirana_varijabla>
  </DomainObject.Predmet.OstaliListFormated>
  <DomainObject.Predmet.OstaliListFormatedOIB>
    <izvorni_sadrzaj>
      <item>Đorđe Malešević</item>
    </izvorni_sadrzaj>
    <derivirana_varijabla naziv="DomainObject.Predmet.OstaliListFormatedOIB_1">
      <item>Đorđe Malešević</item>
    </derivirana_varijabla>
  </DomainObject.Predmet.OstaliListFormatedOIB>
  <DomainObject.Predmet.OstaliListFormatedWithAdress>
    <izvorni_sadrzaj>
      <item>Đorđe Malešević, S. Radića 20, 22000 Šibenik</item>
    </izvorni_sadrzaj>
    <derivirana_varijabla naziv="DomainObject.Predmet.OstaliListFormatedWithAdress_1">
      <item>Đorđe Malešević, S. Radića 20, 22000 Šibenik</item>
    </derivirana_varijabla>
  </DomainObject.Predmet.OstaliListFormatedWithAdress>
  <DomainObject.Predmet.OstaliListFormatedWithAdressOIB>
    <izvorni_sadrzaj>
      <item>Đorđe Malešević, S. Radića 20, 22000 Šibenik</item>
    </izvorni_sadrzaj>
    <derivirana_varijabla naziv="DomainObject.Predmet.OstaliListFormatedWithAdressOIB_1">
      <item>Đorđe Malešević, S. Radića 20, 22000 Šibenik</item>
    </derivirana_varijabla>
  </DomainObject.Predmet.OstaliListFormatedWithAdressOIB>
  <DomainObject.Predmet.OstaliListNazivFormated>
    <izvorni_sadrzaj>
      <item>Đorđe Malešević</item>
    </izvorni_sadrzaj>
    <derivirana_varijabla naziv="DomainObject.Predmet.OstaliListNazivFormated_1">
      <item>Đorđe Malešević</item>
    </derivirana_varijabla>
  </DomainObject.Predmet.OstaliListNazivFormated>
  <DomainObject.Predmet.OstaliListNazivFormatedOIB>
    <izvorni_sadrzaj>
      <item>Đorđe Malešević</item>
    </izvorni_sadrzaj>
    <derivirana_varijabla naziv="DomainObject.Predmet.OstaliListNazivFormatedOIB_1">
      <item>Đorđe Malešević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>St-339/2017-10</izvorni_sadrzaj>
    <derivirana_varijabla naziv="DomainObject.PoslovniBrojDokumenta_1">St-339/2017-10</derivirana_varijabla>
  </DomainObject.PoslovniBrojDokumenta>
  <DomainObject.Predmet.StrankaIDrugi>
    <izvorni_sadrzaj>FINA - RC Zagreb i dr.</izvorni_sadrzaj>
    <derivirana_varijabla naziv="DomainObject.Predmet.StrankaIDrugi_1">FINA - RC Zagreb i dr.</derivirana_varijabla>
  </DomainObject.Predmet.StrankaIDrugi>
  <DomainObject.Predmet.ProtustrankaIDrugi>
    <izvorni_sadrzaj>PRIMOŠTEN dioničko društvo za hotelijerstvo i trgovinu</izvorni_sadrzaj>
    <derivirana_varijabla naziv="DomainObject.Predmet.ProtustrankaIDrugi_1">PRIMOŠTEN dioničko društvo za hotelijerstvo i trgovinu</derivirana_varijabla>
  </DomainObject.Predmet.ProtustrankaIDrugi>
  <DomainObject.Predmet.StrankaIDrugiAdressOIB>
    <izvorni_sadrzaj>FINA - RC Zagreb, OIB 85821130368, Koturaška 43, 10000 Zagreb i dr.</izvorni_sadrzaj>
    <derivirana_varijabla naziv="DomainObject.Predmet.StrankaIDrugiAdressOIB_1">FINA - RC Zagreb, OIB 85821130368, Koturaška 43, 10000 Zagreb i dr.</derivirana_varijabla>
  </DomainObject.Predmet.StrankaIDrugiAdressOIB>
  <DomainObject.Predmet.ProtustrankaIDrugiAdressOIB>
    <izvorni_sadrzaj>PRIMOŠTEN dioničko društvo za hotelijerstvo i trgovinu, OIB 77587041388, Raduča 11, 22202 Primošten</izvorni_sadrzaj>
    <derivirana_varijabla naziv="DomainObject.Predmet.ProtustrankaIDrugiAdressOIB_1">PRIMOŠTEN dioničko društvo za hotelijerstvo i trgovinu, OIB 77587041388, Raduča 11,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Zagreb</item>
      <item>PRIMOŠTEN dioničko društvo za hotelijerstvo i trgovinu</item>
      <item>Laszlo Attila Kerekes</item>
      <item>Lidia Deme Deže</item>
      <item>Đorđe Malešević</item>
    </izvorni_sadrzaj>
    <derivirana_varijabla naziv="DomainObject.Predmet.SudioniciListNaziv_1">
      <item>FINA - RC Zagreb</item>
      <item>PRIMOŠTEN dioničko društvo za hotelijerstvo i trgovinu</item>
      <item>Laszlo Attila Kerekes</item>
      <item>Lidia Deme Deže</item>
      <item>Đorđe Malešević</item>
    </derivirana_varijabla>
  </DomainObject.Predmet.SudioniciListNaziv>
  <DomainObject.Predmet.SudioniciListAdressOIB>
    <izvorni_sadrzaj>
      <item>FINA - RC Zagreb, OIB 85821130368, Koturaška 43,10000 Zagreb</item>
      <item>PRIMOŠTEN dioničko društvo za hotelijerstvo i trgovinu, OIB 77587041388, Raduča 11,22202 Primošten</item>
      <item>Laszlo Attila Kerekes, OIB 62718516583, Jurjevgradska Ulica 2,22211 Tribunj</item>
      <item>Lidia Deme Deže, OIB 86397000627, Ulica Šibenskih Vatrogasaca 3,22000 Šibenik</item>
      <item>Đorđe Malešević, S. Radića 20,22000 Šibenik</item>
    </izvorni_sadrzaj>
    <derivirana_varijabla naziv="DomainObject.Predmet.SudioniciListAdressOIB_1">
      <item>FINA - RC Zagreb, OIB 85821130368, Koturaška 43,10000 Zagreb</item>
      <item>PRIMOŠTEN dioničko društvo za hotelijerstvo i trgovinu, OIB 77587041388, Raduča 11,22202 Primošten</item>
      <item>Laszlo Attila Kerekes, OIB 62718516583, Jurjevgradska Ulica 2,22211 Tribunj</item>
      <item>Lidia Deme Deže, OIB 86397000627, Ulica Šibenskih Vatrogasaca 3,22000 Šibenik</item>
      <item>Đorđe Malešević, S. Radića 20,22000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77587041388</item>
      <item>, OIB 62718516583</item>
      <item>, OIB 86397000627</item>
      <item>, OIB null</item>
    </izvorni_sadrzaj>
    <derivirana_varijabla naziv="DomainObject.Predmet.SudioniciListNazivOIB_1">
      <item>, OIB 85821130368</item>
      <item>, OIB 77587041388</item>
      <item>, OIB 62718516583</item>
      <item>, OIB 86397000627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1384</properties:Characters>
  <properties:Lines>43</properties:Lines>
  <properties:Paragraphs>16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2018-03-28T11:58:00Z</dcterms:created>
  <dc:creator>Tina Grgas</dc:creator>
  <cp:lastModifiedBy>Nena Mužanović</cp:lastModifiedBy>
  <cp:lastPrinted>2018-03-29T06:25:00Z</cp:lastPrinted>
  <dcterms:modified xmlns:xsi="http://www.w3.org/2001/XMLSchema-instance" xsi:type="dcterms:W3CDTF">2018-03-29T06:28:00Z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St-339/2017-10 / Odluka - Zaključak (St-339-2017 PRIMOŠTEN d.d. poziv.docx)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