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c5f12" w14:paraId="c1c5f12" w:rsidRDefault="00AB4602" w:rsidP="001036FD" w:rsidR="001036FD" w:rsidRPr="001036FD">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036FD" w:rsidRPr="001036FD">
        <w:rPr>
          <w:rFonts w:cs="Times New Roman"/>
          <w:b/>
        </w:rPr>
        <w:t xml:space="preserve">     </w:t>
      </w:r>
      <w:r w:rsidR="001036FD" w:rsidRPr="001036FD">
        <w:rPr>
          <w:rFonts w:cs="Times New Roman"/>
        </w:rPr>
        <w:t>REPUBLIKA HRVATSKA</w:t>
      </w:r>
    </w:p>
    <w:p w:rsidRDefault="001036FD" w:rsidP="001036FD" w:rsidR="001036FD" w:rsidRPr="001036FD">
      <w:pPr>
        <w:spacing w:after="0"/>
        <w:rPr>
          <w:rFonts w:cs="Times New Roman" w:eastAsia="Times New Roman"/>
          <w:lang w:eastAsia="hr-HR"/>
        </w:rPr>
      </w:pPr>
      <w:r w:rsidRPr="001036FD">
        <w:rPr>
          <w:rFonts w:cs="Times New Roman" w:eastAsia="Times New Roman"/>
          <w:lang w:eastAsia="hr-HR"/>
        </w:rPr>
        <w:t xml:space="preserve"> TRGOVAČKI SUD U ZAGREBU</w:t>
      </w:r>
    </w:p>
    <w:p w:rsidRDefault="001036FD" w:rsidP="001036FD" w:rsidR="001036FD" w:rsidRPr="001036FD">
      <w:pPr>
        <w:spacing w:after="0"/>
        <w:rPr>
          <w:rFonts w:cs="Times New Roman" w:eastAsia="Times New Roman"/>
          <w:lang w:eastAsia="hr-HR"/>
        </w:rPr>
      </w:pPr>
      <w:r w:rsidRPr="001036FD">
        <w:rPr>
          <w:rFonts w:cs="Times New Roman" w:eastAsia="Times New Roman"/>
          <w:lang w:eastAsia="hr-HR"/>
        </w:rPr>
        <w:t xml:space="preserve">         Stalna služba u Karlovcu </w:t>
      </w:r>
    </w:p>
    <w:p w:rsidRDefault="001036FD" w:rsidP="001036FD" w:rsidR="001036FD" w:rsidRPr="001036FD">
      <w:pPr>
        <w:spacing w:after="0"/>
        <w:rPr>
          <w:rFonts w:cs="Times New Roman" w:eastAsia="Times New Roman"/>
          <w:lang w:eastAsia="hr-HR"/>
        </w:rPr>
      </w:pPr>
      <w:r w:rsidRPr="001036FD">
        <w:rPr>
          <w:rFonts w:cs="Times New Roman" w:eastAsia="Times New Roman"/>
          <w:lang w:eastAsia="hr-HR"/>
        </w:rPr>
        <w:t>Karlovac, Trg hrvatskih branitelja 1/II</w:t>
      </w:r>
    </w:p>
    <w:p w:rsidRDefault="001036FD" w:rsidP="001036FD" w:rsidR="001036FD" w:rsidRPr="001036FD">
      <w:pPr>
        <w:spacing w:after="0"/>
        <w:rPr>
          <w:rFonts w:cs="Times New Roman" w:eastAsia="Times New Roman"/>
          <w:lang w:eastAsia="hr-HR"/>
        </w:rPr>
      </w:pPr>
    </w:p>
    <w:p w:rsidRDefault="001036FD" w:rsidP="001036FD" w:rsidR="001036FD" w:rsidRPr="001036FD">
      <w:pPr>
        <w:spacing w:after="0"/>
        <w:jc w:val="center"/>
        <w:rPr>
          <w:rFonts w:cs="Times New Roman" w:eastAsia="Times New Roman"/>
          <w:lang w:eastAsia="hr-HR"/>
        </w:rPr>
      </w:pPr>
      <w:r w:rsidRPr="001036FD">
        <w:rPr>
          <w:rFonts w:cs="Times New Roman" w:eastAsia="Times New Roman"/>
          <w:lang w:eastAsia="hr-HR"/>
        </w:rPr>
        <w:t>U  I M E   R E P U B L I K E   H R V A T S K E</w:t>
      </w:r>
    </w:p>
    <w:p w:rsidRDefault="001036FD" w:rsidP="001036FD" w:rsidR="001036FD" w:rsidRPr="001036FD">
      <w:pPr>
        <w:tabs>
          <w:tab w:pos="4050" w:val="left"/>
        </w:tabs>
        <w:spacing w:after="0"/>
        <w:rPr>
          <w:rFonts w:cs="Times New Roman" w:eastAsia="Times New Roman"/>
          <w:lang w:eastAsia="hr-HR"/>
        </w:rPr>
      </w:pPr>
    </w:p>
    <w:p w:rsidRDefault="001036FD" w:rsidP="001036FD" w:rsidR="001036FD" w:rsidRPr="001036FD">
      <w:pPr>
        <w:tabs>
          <w:tab w:pos="4050" w:val="left"/>
        </w:tabs>
        <w:spacing w:after="0"/>
        <w:jc w:val="center"/>
        <w:rPr>
          <w:rFonts w:cs="Times New Roman" w:eastAsia="Times New Roman"/>
          <w:lang w:eastAsia="hr-HR"/>
        </w:rPr>
      </w:pPr>
      <w:r w:rsidRPr="001036FD">
        <w:rPr>
          <w:rFonts w:cs="Times New Roman" w:eastAsia="Times New Roman"/>
          <w:lang w:eastAsia="hr-HR"/>
        </w:rPr>
        <w:t>R J E Š E N J E</w:t>
      </w:r>
    </w:p>
    <w:p w:rsidRDefault="001036FD" w:rsidP="001036FD" w:rsidR="001036FD" w:rsidRPr="001036FD">
      <w:pPr>
        <w:spacing w:after="0"/>
        <w:rPr>
          <w:rFonts w:cs="Times New Roman" w:eastAsia="Times New Roman"/>
          <w:lang w:eastAsia="hr-HR"/>
        </w:rPr>
      </w:pPr>
    </w:p>
    <w:p w:rsidRDefault="001036FD" w:rsidP="001036FD" w:rsidR="001036FD" w:rsidRPr="001036FD">
      <w:pPr>
        <w:spacing w:after="0"/>
        <w:jc w:val="both"/>
        <w:rPr>
          <w:rFonts w:cs="Times New Roman" w:eastAsia="Times New Roman"/>
          <w:lang w:eastAsia="hr-HR"/>
        </w:rPr>
      </w:pPr>
      <w:r w:rsidRPr="001036FD">
        <w:rPr>
          <w:rFonts w:cs="Times New Roman" w:eastAsia="Times New Roman"/>
          <w:lang w:eastAsia="hr-HR"/>
        </w:rPr>
        <w:tab/>
        <w:t>TRGOVAČKI SUD U ZAGREBU, Stalna služba u Karlovcu</w:t>
      </w:r>
      <w:r w:rsidRPr="001036FD">
        <w:rPr>
          <w:rFonts w:cs="Times New Roman" w:eastAsia="Times New Roman"/>
          <w:b/>
          <w:lang w:eastAsia="hr-HR"/>
        </w:rPr>
        <w:t>,</w:t>
      </w:r>
      <w:r w:rsidRPr="001036FD">
        <w:rPr>
          <w:rFonts w:cs="Times New Roman" w:eastAsia="Times New Roman"/>
          <w:lang w:eastAsia="hr-HR"/>
        </w:rPr>
        <w:t xml:space="preserve"> po sucu Jadranki Mađeruh, kao stečajnom sucu, u stečajnom postupku nad stečajnim dužnikom DORF d.o.o. u stečaju, Strmec Samoborski, Ulica dr. Franje Tuđmana 4, OIB: 29078381011, 9. siječnja 2019.</w:t>
      </w:r>
    </w:p>
    <w:p w:rsidRDefault="001036FD" w:rsidP="001036FD" w:rsidR="001036FD" w:rsidRPr="001036FD">
      <w:pPr>
        <w:spacing w:after="0"/>
        <w:jc w:val="center"/>
        <w:rPr>
          <w:rFonts w:cs="Times New Roman" w:eastAsia="Times New Roman"/>
          <w:b/>
          <w:lang w:eastAsia="hr-HR"/>
        </w:rPr>
      </w:pPr>
    </w:p>
    <w:p w:rsidRDefault="001036FD" w:rsidP="001036FD" w:rsidR="001036FD" w:rsidRPr="001036FD">
      <w:pPr>
        <w:spacing w:after="0"/>
        <w:jc w:val="center"/>
        <w:rPr>
          <w:rFonts w:cs="Times New Roman" w:eastAsia="Times New Roman"/>
          <w:lang w:eastAsia="hr-HR"/>
        </w:rPr>
      </w:pPr>
      <w:r w:rsidRPr="001036FD">
        <w:rPr>
          <w:rFonts w:cs="Times New Roman" w:eastAsia="Times New Roman"/>
          <w:lang w:eastAsia="hr-HR"/>
        </w:rPr>
        <w:t>r i j e š i o   j e</w:t>
      </w:r>
    </w:p>
    <w:p w:rsidRDefault="001036FD" w:rsidP="001036FD" w:rsidR="001036FD" w:rsidRPr="001036FD">
      <w:pPr>
        <w:spacing w:after="0"/>
        <w:rPr>
          <w:rFonts w:cs="Times New Roman" w:eastAsia="Times New Roman"/>
          <w:lang w:eastAsia="hr-HR"/>
        </w:rPr>
      </w:pPr>
    </w:p>
    <w:p w:rsidRDefault="001036FD" w:rsidP="001036FD" w:rsidR="001036FD" w:rsidRPr="001036FD">
      <w:pPr>
        <w:numPr>
          <w:ilvl w:val="0"/>
          <w:numId w:val="47"/>
        </w:numPr>
        <w:spacing w:after="0"/>
        <w:jc w:val="both"/>
        <w:rPr>
          <w:rFonts w:cs="Times New Roman" w:eastAsia="Times New Roman"/>
          <w:lang w:eastAsia="hr-HR"/>
        </w:rPr>
      </w:pPr>
      <w:r w:rsidRPr="001036FD">
        <w:rPr>
          <w:rFonts w:cs="Times New Roman" w:eastAsia="Times New Roman"/>
          <w:lang w:eastAsia="hr-HR"/>
        </w:rPr>
        <w:t>Zaključuje se stečajni postupak nad stečajnim dužnikom DORF d.o.o. u stečaju, Strmec Samoborski, Ulica dr. Franje Tuđmana 4, OIB: 29078381011, sa danom 9. siječnja 2019.</w:t>
      </w:r>
    </w:p>
    <w:p w:rsidRDefault="001036FD" w:rsidP="001036FD" w:rsidR="001036FD" w:rsidRPr="001036FD">
      <w:pPr>
        <w:spacing w:after="0"/>
        <w:rPr>
          <w:rFonts w:cs="Times New Roman" w:eastAsia="Times New Roman"/>
          <w:lang w:eastAsia="hr-HR"/>
        </w:rPr>
      </w:pPr>
    </w:p>
    <w:p w:rsidRDefault="001036FD" w:rsidP="001036FD" w:rsidR="001036FD" w:rsidRPr="001036FD">
      <w:pPr>
        <w:numPr>
          <w:ilvl w:val="0"/>
          <w:numId w:val="47"/>
        </w:numPr>
        <w:spacing w:after="0"/>
        <w:jc w:val="both"/>
        <w:rPr>
          <w:rFonts w:cs="Times New Roman" w:eastAsia="Times New Roman"/>
          <w:lang w:eastAsia="hr-HR"/>
        </w:rPr>
      </w:pPr>
      <w:r w:rsidRPr="001036FD">
        <w:rPr>
          <w:rFonts w:cs="Times New Roman" w:eastAsia="Times New Roman"/>
          <w:lang w:eastAsia="hr-HR"/>
        </w:rPr>
        <w:t>Po pravomoćnosti ovog rješenja provest će se brisanje stečajnog dužnika iz sudskog registra.</w:t>
      </w:r>
    </w:p>
    <w:p w:rsidRDefault="001036FD" w:rsidP="001036FD" w:rsidR="001036FD" w:rsidRPr="001036FD">
      <w:pPr>
        <w:spacing w:after="0"/>
        <w:jc w:val="both"/>
        <w:rPr>
          <w:rFonts w:cs="Times New Roman" w:eastAsia="Times New Roman"/>
          <w:lang w:eastAsia="hr-HR"/>
        </w:rPr>
      </w:pPr>
    </w:p>
    <w:p w:rsidRDefault="001036FD" w:rsidP="001036FD" w:rsidR="001036FD" w:rsidRPr="001036FD">
      <w:pPr>
        <w:numPr>
          <w:ilvl w:val="0"/>
          <w:numId w:val="47"/>
        </w:numPr>
        <w:spacing w:after="0"/>
        <w:jc w:val="both"/>
        <w:rPr>
          <w:rFonts w:cs="Times New Roman" w:eastAsia="Times New Roman"/>
          <w:lang w:eastAsia="hr-HR"/>
        </w:rPr>
      </w:pPr>
      <w:r w:rsidRPr="001036FD">
        <w:rPr>
          <w:rFonts w:cs="Times New Roman" w:eastAsia="Times New Roman"/>
          <w:lang w:eastAsia="hr-HR"/>
        </w:rPr>
        <w:t>Ovo rješenje oglasit će se na e-oglasnoj ploči suda.</w:t>
      </w:r>
    </w:p>
    <w:p w:rsidRDefault="001036FD" w:rsidP="001036FD" w:rsidR="001036FD" w:rsidRPr="001036FD">
      <w:pPr>
        <w:spacing w:after="0"/>
        <w:jc w:val="both"/>
        <w:rPr>
          <w:rFonts w:cs="Times New Roman" w:eastAsia="Times New Roman"/>
          <w:lang w:eastAsia="hr-HR"/>
        </w:rPr>
      </w:pPr>
    </w:p>
    <w:p w:rsidRDefault="001036FD" w:rsidP="001036FD" w:rsidR="001036FD" w:rsidRPr="001036FD">
      <w:pPr>
        <w:numPr>
          <w:ilvl w:val="0"/>
          <w:numId w:val="47"/>
        </w:numPr>
        <w:spacing w:after="0"/>
        <w:jc w:val="both"/>
        <w:rPr>
          <w:rFonts w:cs="Times New Roman" w:eastAsia="Times New Roman"/>
          <w:lang w:eastAsia="hr-HR"/>
        </w:rPr>
      </w:pPr>
      <w:r w:rsidRPr="001036FD">
        <w:rPr>
          <w:rFonts w:cs="Times New Roman" w:eastAsia="Times New Roman"/>
          <w:lang w:eastAsia="hr-HR"/>
        </w:rPr>
        <w:t>Stečajni upravitelj podnijet će sudu izvješće o predaji arhive na trajno čuvanje te o gašenju računa stečajnog dužnika.</w:t>
      </w:r>
    </w:p>
    <w:p w:rsidRDefault="001036FD" w:rsidP="001036FD" w:rsidR="001036FD" w:rsidRPr="001036FD">
      <w:pPr>
        <w:spacing w:after="0"/>
        <w:rPr>
          <w:rFonts w:cs="Times New Roman" w:eastAsia="Times New Roman"/>
          <w:lang w:eastAsia="hr-HR"/>
        </w:rPr>
      </w:pPr>
    </w:p>
    <w:p w:rsidRDefault="001036FD" w:rsidP="001036FD" w:rsidR="001036FD" w:rsidRPr="001036FD">
      <w:pPr>
        <w:spacing w:after="0"/>
        <w:jc w:val="center"/>
        <w:rPr>
          <w:rFonts w:cs="Times New Roman" w:eastAsia="Times New Roman"/>
          <w:lang w:eastAsia="hr-HR"/>
        </w:rPr>
      </w:pPr>
      <w:r w:rsidRPr="001036FD">
        <w:rPr>
          <w:rFonts w:cs="Times New Roman" w:eastAsia="Times New Roman"/>
          <w:lang w:eastAsia="hr-HR"/>
        </w:rPr>
        <w:t>Obrazloženje</w:t>
      </w: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t>Rješenjem ovog suda posl. br. St-176/15 od 4. srpnja 2018. zakazano je završno ročište za 28. kolovoza 2018. na kojem je stečajni upravitelj iznio sve relevantne činjenice kao u završnom računu i završnom popisu.</w:t>
      </w:r>
    </w:p>
    <w:p w:rsidRDefault="001036FD" w:rsidP="001036FD" w:rsidR="001036FD" w:rsidRPr="001036FD">
      <w:pPr>
        <w:tabs>
          <w:tab w:pos="1140" w:val="left"/>
        </w:tabs>
        <w:spacing w:after="0"/>
        <w:jc w:val="both"/>
        <w:rPr>
          <w:rFonts w:cs="Times New Roman" w:eastAsia="Times New Roman"/>
          <w:lang w:eastAsia="hr-HR"/>
        </w:rPr>
      </w:pP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t>Prema završnom računu stečajnog upravitelja proizlazi da se imovina stečajnog dužnika odnosila na opterećene nekretnine te pokretnine i da su ostvareni ukupni prihodi od 2.253.939,95 kn, s time da je razlučnim vjerovnicima isplaćen iznos od 1.643.514,14 kn, da su ukupni troškovi 468.018,32 kn, a za namirenje stečajnog vjerovnika ostao je iznos od 142.470,42 kn što čini postotak namirenja od 0,21 % utvrđene tražbine. Predlaže postupiti u smislu čl. 196. Stečajnog zakona (Narodne novine broj 44/96, 29/99, 129/00, 123/03, 82/06, 116/10, 25/12, 133/12,  dalje:SZ-a).</w:t>
      </w:r>
    </w:p>
    <w:p w:rsidRDefault="001036FD" w:rsidP="001036FD" w:rsidR="001036FD" w:rsidRPr="001036FD">
      <w:pPr>
        <w:tabs>
          <w:tab w:pos="1140" w:val="left"/>
        </w:tabs>
        <w:spacing w:after="0"/>
        <w:jc w:val="both"/>
        <w:rPr>
          <w:rFonts w:cs="Times New Roman" w:eastAsia="Times New Roman"/>
          <w:lang w:eastAsia="hr-HR"/>
        </w:rPr>
      </w:pP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t xml:space="preserve">Podneskom od 17. rujna 2018. stečajni upravitelj je obavijestio sud da je izvršena isplata u skladu sa završnim računom i završnim popisom i to na način da je izvršena isplata vjerovnicima drugog isplatnog reda u iznosu od 142.470,42 kn, plaćeni su troškovi arhiviranja </w:t>
      </w:r>
      <w:r w:rsidRPr="001036FD">
        <w:rPr>
          <w:rFonts w:cs="Times New Roman" w:eastAsia="Times New Roman"/>
          <w:lang w:eastAsia="hr-HR"/>
        </w:rPr>
        <w:lastRenderedPageBreak/>
        <w:t xml:space="preserve">u iznosu od 36.715,00 kn, plaćeni su troškovi nagrade stečajnom upravitelju iznosu o 187.775,65 kn, troškovi knjigovodstva u iznosu od 4.500,00 kn, te su plaćeni troškovi stečajnog upravitelja u iznosu od 2.162,65 kn (putni nalozi, poštarina, statistika, vođenje računa). Preostala sredstva potrebna su za namirenje troškova vođenja i zatvaranja računa. </w:t>
      </w:r>
    </w:p>
    <w:p w:rsidRDefault="001036FD" w:rsidP="001036FD" w:rsidR="001036FD" w:rsidRPr="001036FD">
      <w:pPr>
        <w:tabs>
          <w:tab w:pos="1140" w:val="left"/>
        </w:tabs>
        <w:spacing w:after="0"/>
        <w:jc w:val="both"/>
        <w:rPr>
          <w:rFonts w:cs="Times New Roman" w:eastAsia="Times New Roman"/>
          <w:lang w:eastAsia="hr-HR"/>
        </w:rPr>
      </w:pP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t xml:space="preserve">S obzirom da je izvršena dioba prema završnom diobnom popisu, valjalo je temeljem čl. </w:t>
      </w:r>
      <w:smartTag w:element="metricconverter" w:uri="urn:schemas-microsoft-com:office:smarttags">
        <w:smartTagPr>
          <w:attr w:val="196. st" w:name="ProductID"/>
        </w:smartTagPr>
        <w:r w:rsidRPr="001036FD">
          <w:rPr>
            <w:rFonts w:cs="Times New Roman" w:eastAsia="Times New Roman"/>
            <w:lang w:eastAsia="hr-HR"/>
          </w:rPr>
          <w:t>196. st</w:t>
        </w:r>
      </w:smartTag>
      <w:r w:rsidRPr="001036FD">
        <w:rPr>
          <w:rFonts w:cs="Times New Roman" w:eastAsia="Times New Roman"/>
          <w:lang w:eastAsia="hr-HR"/>
        </w:rPr>
        <w:t>. 1. SZ-a riješiti kao u točki I. izreke.</w:t>
      </w:r>
      <w:r w:rsidRPr="001036FD">
        <w:rPr>
          <w:rFonts w:cs="Times New Roman" w:eastAsia="Times New Roman"/>
          <w:lang w:eastAsia="hr-HR"/>
        </w:rPr>
        <w:tab/>
      </w: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t xml:space="preserve">Temeljem čl. </w:t>
      </w:r>
      <w:smartTag w:element="metricconverter" w:uri="urn:schemas-microsoft-com:office:smarttags">
        <w:smartTagPr>
          <w:attr w:val="196. st" w:name="ProductID"/>
        </w:smartTagPr>
        <w:r w:rsidRPr="001036FD">
          <w:rPr>
            <w:rFonts w:cs="Times New Roman" w:eastAsia="Times New Roman"/>
            <w:lang w:eastAsia="hr-HR"/>
          </w:rPr>
          <w:t>196. st</w:t>
        </w:r>
      </w:smartTag>
      <w:r w:rsidRPr="001036FD">
        <w:rPr>
          <w:rFonts w:cs="Times New Roman" w:eastAsia="Times New Roman"/>
          <w:lang w:eastAsia="hr-HR"/>
        </w:rPr>
        <w:t xml:space="preserve">. 2. SZ-a riješeno je kao u točki III. izreke, a temeljem čl. </w:t>
      </w:r>
      <w:smartTag w:element="metricconverter" w:uri="urn:schemas-microsoft-com:office:smarttags">
        <w:smartTagPr>
          <w:attr w:val="196. st" w:name="ProductID"/>
        </w:smartTagPr>
        <w:r w:rsidRPr="001036FD">
          <w:rPr>
            <w:rFonts w:cs="Times New Roman" w:eastAsia="Times New Roman"/>
            <w:lang w:eastAsia="hr-HR"/>
          </w:rPr>
          <w:t>196. st</w:t>
        </w:r>
      </w:smartTag>
      <w:r w:rsidRPr="001036FD">
        <w:rPr>
          <w:rFonts w:cs="Times New Roman" w:eastAsia="Times New Roman"/>
          <w:lang w:eastAsia="hr-HR"/>
        </w:rPr>
        <w:t>. 3. SZ-a kao u točki II.</w:t>
      </w:r>
      <w:r w:rsidRPr="001036FD">
        <w:rPr>
          <w:rFonts w:cs="Times New Roman" w:eastAsia="Times New Roman"/>
          <w:lang w:eastAsia="hr-HR"/>
        </w:rPr>
        <w:tab/>
      </w:r>
    </w:p>
    <w:p w:rsidRDefault="001036FD" w:rsidP="001036FD" w:rsidR="001036FD" w:rsidRPr="001036FD">
      <w:pPr>
        <w:tabs>
          <w:tab w:pos="1140" w:val="left"/>
        </w:tabs>
        <w:spacing w:after="0"/>
        <w:jc w:val="both"/>
        <w:rPr>
          <w:rFonts w:cs="Times New Roman" w:eastAsia="Times New Roman"/>
          <w:lang w:eastAsia="hr-HR"/>
        </w:rPr>
      </w:pPr>
    </w:p>
    <w:p w:rsidRDefault="001036FD" w:rsidP="001036FD" w:rsidR="001036FD" w:rsidRPr="001036FD">
      <w:pPr>
        <w:tabs>
          <w:tab w:pos="1140" w:val="left"/>
        </w:tabs>
        <w:spacing w:after="0"/>
        <w:jc w:val="both"/>
        <w:rPr>
          <w:rFonts w:cs="Times New Roman" w:eastAsia="Times New Roman"/>
          <w:lang w:eastAsia="hr-HR"/>
        </w:rPr>
      </w:pPr>
      <w:r w:rsidRPr="001036FD">
        <w:rPr>
          <w:rFonts w:cs="Times New Roman" w:eastAsia="Times New Roman"/>
          <w:lang w:eastAsia="hr-HR"/>
        </w:rPr>
        <w:tab/>
      </w:r>
      <w:r w:rsidRPr="001036FD">
        <w:rPr>
          <w:rFonts w:cs="Times New Roman" w:eastAsia="Times New Roman"/>
          <w:lang w:eastAsia="hr-HR"/>
        </w:rPr>
        <w:tab/>
      </w:r>
      <w:r w:rsidRPr="001036FD">
        <w:rPr>
          <w:rFonts w:cs="Times New Roman" w:eastAsia="Times New Roman"/>
          <w:lang w:eastAsia="hr-HR"/>
        </w:rPr>
        <w:tab/>
      </w:r>
      <w:r w:rsidRPr="001036FD">
        <w:rPr>
          <w:rFonts w:cs="Times New Roman" w:eastAsia="Times New Roman"/>
          <w:lang w:eastAsia="hr-HR"/>
        </w:rPr>
        <w:tab/>
      </w:r>
    </w:p>
    <w:p w:rsidRDefault="001036FD" w:rsidP="001036FD" w:rsidR="001036FD" w:rsidRPr="001036FD">
      <w:pPr>
        <w:spacing w:after="0"/>
        <w:jc w:val="center"/>
        <w:rPr>
          <w:rFonts w:cs="Times New Roman" w:eastAsia="Times New Roman"/>
          <w:lang w:eastAsia="hr-HR"/>
        </w:rPr>
      </w:pPr>
      <w:r w:rsidRPr="001036FD">
        <w:rPr>
          <w:rFonts w:cs="Times New Roman" w:eastAsia="Times New Roman"/>
          <w:lang w:eastAsia="hr-HR"/>
        </w:rPr>
        <w:t xml:space="preserve">U Karlovcu 9. siječnja 2019. </w:t>
      </w:r>
    </w:p>
    <w:p w:rsidRDefault="001036FD" w:rsidP="001036FD" w:rsidR="001036FD" w:rsidRPr="001036FD">
      <w:pPr>
        <w:spacing w:after="0"/>
        <w:jc w:val="center"/>
        <w:rPr>
          <w:rFonts w:cs="Times New Roman" w:eastAsia="Times New Roman"/>
          <w:lang w:eastAsia="hr-HR"/>
        </w:rPr>
      </w:pPr>
    </w:p>
    <w:p w:rsidRDefault="001036FD" w:rsidP="001036FD" w:rsidR="001036FD" w:rsidRPr="001036FD">
      <w:pPr>
        <w:spacing w:after="0"/>
        <w:jc w:val="both"/>
        <w:rPr>
          <w:rFonts w:cs="Times New Roman" w:eastAsia="Times New Roman"/>
          <w:lang w:eastAsia="hr-HR"/>
        </w:rPr>
      </w:pPr>
      <w:r w:rsidRPr="001036FD">
        <w:rPr>
          <w:rFonts w:cs="Times New Roman" w:eastAsia="Times New Roman"/>
          <w:lang w:eastAsia="hr-HR"/>
        </w:rPr>
        <w:t xml:space="preserve">                                                                                                                </w:t>
      </w:r>
      <w:r>
        <w:rPr>
          <w:rFonts w:cs="Times New Roman" w:eastAsia="Times New Roman"/>
          <w:lang w:eastAsia="hr-HR"/>
        </w:rPr>
        <w:t xml:space="preserve">   </w:t>
      </w:r>
      <w:r w:rsidRPr="001036FD">
        <w:rPr>
          <w:rFonts w:cs="Times New Roman" w:eastAsia="Times New Roman"/>
          <w:lang w:eastAsia="hr-HR"/>
        </w:rPr>
        <w:t xml:space="preserve">  Stečajni sudac:</w:t>
      </w:r>
    </w:p>
    <w:p w:rsidRDefault="001036FD" w:rsidP="001036FD" w:rsidR="001036FD" w:rsidRPr="001036FD">
      <w:pPr>
        <w:spacing w:after="0"/>
        <w:jc w:val="center"/>
        <w:rPr>
          <w:rFonts w:cs="Times New Roman" w:eastAsia="Times New Roman"/>
          <w:lang w:eastAsia="hr-HR"/>
        </w:rPr>
      </w:pPr>
      <w:r w:rsidRPr="001036FD">
        <w:rPr>
          <w:rFonts w:cs="Times New Roman" w:eastAsia="Times New Roman"/>
          <w:lang w:eastAsia="hr-HR"/>
        </w:rPr>
        <w:t xml:space="preserve">                                                                                                             Jadranka Mađeruh,v.r.</w:t>
      </w:r>
    </w:p>
    <w:p w:rsidRDefault="001036FD" w:rsidP="001036FD" w:rsidR="001036FD" w:rsidRPr="001036FD">
      <w:pPr>
        <w:spacing w:after="0"/>
        <w:jc w:val="center"/>
        <w:rPr>
          <w:rFonts w:cs="Times New Roman" w:eastAsia="Times New Roman"/>
          <w:b/>
          <w:lang w:eastAsia="hr-HR"/>
        </w:rPr>
      </w:pPr>
    </w:p>
    <w:p w:rsidRDefault="001036FD" w:rsidP="001036FD" w:rsidR="001036FD" w:rsidRPr="001036FD">
      <w:pPr>
        <w:spacing w:after="0"/>
        <w:jc w:val="right"/>
        <w:rPr>
          <w:rFonts w:cs="Times New Roman" w:eastAsia="Times New Roman"/>
          <w:lang w:eastAsia="hr-HR"/>
        </w:rPr>
      </w:pPr>
      <w:r w:rsidRPr="001036FD">
        <w:rPr>
          <w:rFonts w:cs="Times New Roman" w:eastAsia="Times New Roman"/>
          <w:lang w:eastAsia="hr-HR"/>
        </w:rPr>
        <w:t>Za točnost otpravka-</w:t>
      </w:r>
    </w:p>
    <w:p w:rsidRDefault="001036FD" w:rsidP="001036FD" w:rsidR="001036FD" w:rsidRPr="001036FD">
      <w:pPr>
        <w:spacing w:after="0"/>
        <w:jc w:val="right"/>
        <w:rPr>
          <w:rFonts w:cs="Times New Roman" w:eastAsia="Times New Roman"/>
          <w:lang w:eastAsia="hr-HR"/>
        </w:rPr>
      </w:pPr>
      <w:r w:rsidRPr="001036FD">
        <w:rPr>
          <w:rFonts w:cs="Times New Roman" w:eastAsia="Times New Roman"/>
          <w:lang w:eastAsia="hr-HR"/>
        </w:rPr>
        <w:t>ovlašteni službenik:</w:t>
      </w:r>
    </w:p>
    <w:p w:rsidRDefault="001036FD" w:rsidP="001036FD" w:rsidR="001036FD" w:rsidRPr="001036FD">
      <w:pPr>
        <w:spacing w:after="0"/>
        <w:jc w:val="center"/>
        <w:rPr>
          <w:rFonts w:cs="Times New Roman" w:eastAsia="Times New Roman"/>
          <w:lang w:eastAsia="hr-HR"/>
        </w:rPr>
      </w:pPr>
      <w:r w:rsidRPr="001036FD">
        <w:rPr>
          <w:rFonts w:cs="Times New Roman" w:eastAsia="Times New Roman"/>
          <w:lang w:eastAsia="hr-HR"/>
        </w:rPr>
        <w:t xml:space="preserve">                                                                                                           </w:t>
      </w:r>
      <w:r>
        <w:rPr>
          <w:rFonts w:cs="Times New Roman" w:eastAsia="Times New Roman"/>
          <w:lang w:eastAsia="hr-HR"/>
        </w:rPr>
        <w:t xml:space="preserve">         </w:t>
      </w:r>
      <w:r w:rsidRPr="001036FD">
        <w:rPr>
          <w:rFonts w:cs="Times New Roman" w:eastAsia="Times New Roman"/>
          <w:lang w:eastAsia="hr-HR"/>
        </w:rPr>
        <w:t xml:space="preserve">   Draženka Prpić</w:t>
      </w:r>
    </w:p>
    <w:p w:rsidRDefault="001036FD" w:rsidP="001036FD" w:rsidR="001036FD" w:rsidRPr="001036FD">
      <w:pPr>
        <w:tabs>
          <w:tab w:pos="6420" w:val="left"/>
        </w:tabs>
        <w:spacing w:after="0"/>
        <w:jc w:val="both"/>
        <w:rPr>
          <w:rFonts w:cs="Times New Roman" w:eastAsia="Times New Roman"/>
          <w:lang w:eastAsia="hr-HR"/>
        </w:rPr>
      </w:pPr>
      <w:r w:rsidRPr="001036FD">
        <w:rPr>
          <w:rFonts w:cs="Times New Roman" w:eastAsia="Times New Roman"/>
          <w:lang w:eastAsia="hr-HR"/>
        </w:rPr>
        <w:t>PRAVNA POUKA:</w:t>
      </w:r>
    </w:p>
    <w:p w:rsidRDefault="001036FD" w:rsidP="001036FD" w:rsidR="001036FD" w:rsidRPr="001036FD">
      <w:pPr>
        <w:tabs>
          <w:tab w:pos="6420" w:val="left"/>
        </w:tabs>
        <w:spacing w:after="0"/>
        <w:jc w:val="both"/>
        <w:rPr>
          <w:rFonts w:cs="Times New Roman" w:eastAsia="Times New Roman"/>
          <w:lang w:eastAsia="hr-HR"/>
        </w:rPr>
      </w:pPr>
      <w:r w:rsidRPr="001036FD">
        <w:rPr>
          <w:rFonts w:cs="Times New Roman" w:eastAsia="Times New Roman"/>
          <w:lang w:eastAsia="hr-HR"/>
        </w:rPr>
        <w:t>Protiv ovog rješenja dopuštena je žalba Visokom trgovačkom sudu RH u Zagrebu. Žalba se podnosi putem ovog suda, u 3 primjerka, u roku 8 dana od dana dostave ovog rješenja.</w:t>
      </w:r>
    </w:p>
    <w:p w:rsidRDefault="001036FD" w:rsidP="001036FD" w:rsidR="001036FD" w:rsidRPr="001036FD">
      <w:pPr>
        <w:spacing w:after="0"/>
        <w:rPr>
          <w:rFonts w:cs="Times New Roman" w:eastAsia="Times New Roman"/>
          <w:lang w:eastAsia="hr-HR"/>
        </w:rPr>
      </w:pPr>
    </w:p>
    <w:sectPr w:rsidSect="0032366B" w:rsidR="001036FD" w:rsidRPr="001036F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3622277"/>
      <w:docPartObj>
        <w:docPartGallery w:val="Page Numbers (Top of Page)"/>
        <w:docPartUnique/>
      </w:docPartObj>
    </w:sdtPr>
    <w:sdtContent>
      <w:p w:rsidRDefault="001036FD" w:rsidR="001036FD">
        <w:pPr>
          <w:pStyle w:val="Zaglavlje"/>
          <w:jc w:val="center"/>
        </w:pPr>
        <w:r>
          <w:fldChar w:fldCharType="begin"/>
        </w:r>
        <w:r>
          <w:instrText>PAGE   \* MERGEFORMAT</w:instrText>
        </w:r>
        <w:r>
          <w:fldChar w:fldCharType="separate"/>
        </w:r>
        <w:r w:rsidR="00B529B8">
          <w:t>1</w:t>
        </w:r>
        <w:r>
          <w:fldChar w:fldCharType="end"/>
        </w:r>
      </w:p>
    </w:sdtContent>
  </w:sdt>
  <w:p w:rsidRDefault="001036FD" w:rsidR="008333A9">
    <w:pPr>
      <w:pStyle w:val="Zaglavlje"/>
    </w:pPr>
    <w:r>
      <w:t>1 St-176/2015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36FD"/>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9B8"/>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23496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St-176/2015-220</izvorni_sadrzaj>
    <derivirana_varijabla naziv="DomainObject.Oznaka_1">St-176/2015-220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5 SVEZAKA</izvorni_sadrzaj>
    <derivirana_varijabla naziv="DomainObject.Predmet.PrimjedbaSuca_1">SPIS IMA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DORF d.o.o. u stečaju zastupanog po punomoćniku ODVJETNIČKO DRUŠTVO BEKINA, ŠKURLA, DURMIŠ I SPAJIĆ, društvo s ograničenom odgovornošću</izvorni_sadrzaj>
    <derivirana_varijabla naziv="DomainObject.Predmet.ProtustrankaFormated_1">  DORF d.o.o. u stečaju zastupanog po punomoćniku ODVJETNIČKO DRUŠTVO BEKINA, ŠKURLA, DURMIŠ I SPAJIĆ, društvo s ograničenom odgovornošću</derivirana_varijabla>
  </DomainObject.Predmet.ProtustrankaFormated>
  <DomainObject.Predmet.ProtustrankaFormatedOIB>
    <izvorni_sadrzaj>  DORF d.o.o. u stečaju, OIB 29078381011 zastupanog po punomoćniku ODVJETNIČKO DRUŠTVO BEKINA, ŠKURLA, DURMIŠ I SPAJIĆ, društvo s ograničenom odgovornošću</izvorni_sadrzaj>
    <derivirana_varijabla naziv="DomainObject.Predmet.ProtustrankaFormatedOIB_1">  DORF d.o.o. u stečaju, OIB 29078381011 zastupanog po punomoćniku ODVJETNIČKO DRUŠTVO BEKINA, ŠKURLA, DURMIŠ I SPAJIĆ, društvo s ograničenom odgovornošću</derivirana_varijabla>
  </DomainObject.Predmet.ProtustrankaFormatedOIB>
  <DomainObject.Predmet.ProtustrankaFormatedWithAdress>
    <izvorni_sadrzaj> DORF d.o.o. u stečaju, Ulica dr. Franje Tuđmana 4, 10020 Strmec zastupanog po punomoćniku ODVJETNIČKO DRUŠTVO BEKINA, ŠKURLA, DURMIŠ I SPAJIĆ, društvo s ograničenom odgovornošću</izvorni_sadrzaj>
    <derivirana_varijabla naziv="DomainObject.Predmet.ProtustrankaFormatedWithAdress_1"> DORF d.o.o. u stečaju, Ulica dr. Franje Tuđmana 4, 10020 Strmec zastupanog po punomoćniku ODVJETNIČKO DRUŠTVO BEKINA, ŠKURLA, DURMIŠ I SPAJIĆ, društvo s ograničenom odgovornošću</derivirana_varijabla>
  </DomainObject.Predmet.ProtustrankaFormatedWithAdress>
  <DomainObject.Predmet.ProtustrankaFormatedWithAdressOIB>
    <izvorni_sadrzaj> DORF d.o.o. u stečaju, OIB 29078381011, Ulica dr. Franje Tuđmana 4, 10020 Strmec zastupanog po punomoćniku ODVJETNIČKO DRUŠTVO BEKINA, ŠKURLA, DURMIŠ I SPAJIĆ, društvo s ograničenom odgovornošću</izvorni_sadrzaj>
    <derivirana_varijabla naziv="DomainObject.Predmet.ProtustrankaFormatedWithAdressOIB_1"> DORF d.o.o. u stečaju, OIB 29078381011, Ulica dr. Franje Tuđmana 4, 10020 Strmec zastupanog po punomoćniku ODVJETNIČKO DRUŠTVO BEKINA, ŠKURLA, DURMIŠ I SPAJIĆ, društvo s ograničenom odgovornošću</derivirana_varijabla>
  </DomainObject.Predmet.ProtustrankaFormatedWithAdressOIB>
  <DomainObject.Predmet.ProtustrankaWithAdress>
    <izvorni_sadrzaj>DORF d.o.o. u stečaju Ulica dr. Franje Tuđmana 4, 10020 Strmec</izvorni_sadrzaj>
    <derivirana_varijabla naziv="DomainObject.Predmet.ProtustrankaWithAdress_1">DORF d.o.o. u stečaju Ulica dr. Franje Tuđmana 4, 10020 Strmec</derivirana_varijabla>
  </DomainObject.Predmet.ProtustrankaWithAdress>
  <DomainObject.Predmet.ProtustrankaWithAdressOIB>
    <izvorni_sadrzaj>DORF d.o.o. u stečaju, OIB 29078381011, Ulica dr. Franje Tuđmana 4, 10020 Strmec</izvorni_sadrzaj>
    <derivirana_varijabla naziv="DomainObject.Predmet.ProtustrankaWithAdressOIB_1">DORF d.o.o. u stečaju, OIB 29078381011, Ulica dr. Franje Tuđmana 4, 10020 Strmec</derivirana_varijabla>
  </DomainObject.Predmet.ProtustrankaWithAdressOIB>
  <DomainObject.Predmet.ProtustrankaNazivFormated>
    <izvorni_sadrzaj>DORF d.o.o. u stečaju</izvorni_sadrzaj>
    <derivirana_varijabla naziv="DomainObject.Predmet.ProtustrankaNazivFormated_1">DORF d.o.o. u stečaju</derivirana_varijabla>
  </DomainObject.Predmet.ProtustrankaNazivFormated>
  <DomainObject.Predmet.ProtustrankaNazivFormatedOIB>
    <izvorni_sadrzaj>DORF d.o.o. u stečaju, OIB 29078381011</izvorni_sadrzaj>
    <derivirana_varijabla naziv="DomainObject.Predmet.ProtustrankaNazivFormatedOIB_1">DORF d.o.o. u stečaju, OIB 29078381011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izvorni_sadrzaj>
    <derivirana_varijabla naziv="DomainObject.Predmet.StrankaFormated_1">  DORF d.o.o.; Mirela Banović; Blaženka Vujić; Darko Vugrinski; SAMO TREBA DELATI d.o.o. za trgovinu i usluge; Hrvoje Horvat; GoldenArt jednostavno društvo s ograničenom odgovornošću za trgovinu i usluge; 1712 ANALIZA društvo s ograničenom odgovornošću za savjetovanje i usluge; Srećko Srdjak; Grad Sveta Nedelja; Marija Market; CONDITA UPRAVLJANJE NEKRETNINAMA društvo s ograničenom odgovornošću za upravljanje nekretninama; Mladen Dujmović</derivirana_varijabla>
  </DomainObject.Predmet.StrankaFormated>
  <DomainObject.Predmet.StrankaFormatedOIB>
    <izvorni_sadrzaj>  DORF d.o.o., OIB 29078381011; Mirela Banović, OIB 24296987308; Blaženka Vujić, OIB 47598307537;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izvorni_sadrzaj>
    <derivirana_varijabla naziv="DomainObject.Predmet.StrankaFormatedOIB_1">  DORF d.o.o., OIB 29078381011; Mirela Banović, OIB 24296987308; Blaženka Vujić, OIB 47598307537; Darko Vugrinski, OIB 74484652712; SAMO TREBA DELATI d.o.o. za trgovinu i usluge, OIB 91854435907; Hrvoje Horvat, OIB 15711604041; GoldenArt jednostavno društvo s ograničenom odgovornošću za trgovinu i usluge, OIB 92822189025; 1712 ANALIZA društvo s ograničenom odgovornošću za savjetovanje i usluge, OIB 90370483663; Srećko Srdjak, OIB 37526153122; Grad Sveta Nedelja; Marija Market, OIB 82572977060; CONDITA UPRAVLJANJE NEKRETNINAMA društvo s ograničenom odgovornošću za upravljanje nekretninama, OIB 05960541352; Mladen Dujmović, OIB 45208792213</derivirana_varijabla>
  </DomainObject.Predmet.StrankaFormatedOIB>
  <DomainObject.Predmet.StrankaFormatedWithAdress>
    <izvorni_sadrzaj> DORF d.o.o., Ulica dr. Franje Tuđmana 4, 10431 Strmec; Mirela Banović, Ulica Dobriše Cesarića 11, 10000 Zagreb; Blaženka Vujić, Našička Ulica 12, 10000 Zagreb;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izvorni_sadrzaj>
    <derivirana_varijabla naziv="DomainObject.Predmet.StrankaFormatedWithAdress_1"> DORF d.o.o., Ulica dr. Franje Tuđmana 4, 10431 Strmec; Mirela Banović, Ulica Dobriše Cesarića 11, 10000 Zagreb; Blaženka Vujić, Našička Ulica 12, 10000 Zagreb; Darko Vugrinski, Vrbno 110, 42253 Vrbno; SAMO TREBA DELATI d.o.o. za trgovinu i usluge, Selska 8, 10437 Bestovje; Hrvoje Horvat, Ulica Javora 1, 10431 Strmec; GoldenArt jednostavno društvo s ograničenom odgovornošću za trgovinu i usluge, Bulić Save 5, 10020 Donji Čehi; 1712 ANALIZA društvo s ograničenom odgovornošću za savjetovanje i usluge, Tratinska 77, 10000 Zagreb; Srećko Srdjak, Ulica Jasena 2, 10431 Strmec; Grad Sveta Nedelja; Marija Market, Ulica Lipa 1, 10431 Strmec; CONDITA UPRAVLJANJE NEKRETNINAMA društvo s ograničenom odgovornošću za upravljanje nekretninama, Strmec Samoborski, Ulica Jasena 5, 10431 Sveta Nedelja; Mladen Dujmović, Augusta Šenoe 7, 31400 Đakovo</derivirana_varijabla>
  </DomainObject.Predmet.StrankaFormatedWithAdress>
  <DomainObject.Predmet.StrankaFormatedWithAdressOIB>
    <izvorni_sadrzaj> DORF d.o.o., OIB 29078381011, Ulica dr. Franje Tuđmana 4, 10431 Strmec; Mirela Banović, OIB 24296987308, Ulica Dobriše Cesarića 11, 10000 Zagreb; Blaženka Vujić, OIB 47598307537, Našička Ulica 12, 10000 Zagreb;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izvorni_sadrzaj>
    <derivirana_varijabla naziv="DomainObject.Predmet.StrankaFormatedWithAdressOIB_1"> DORF d.o.o., OIB 29078381011, Ulica dr. Franje Tuđmana 4, 10431 Strmec; Mirela Banović, OIB 24296987308, Ulica Dobriše Cesarića 11, 10000 Zagreb; Blaženka Vujić, OIB 47598307537, Našička Ulica 12, 10000 Zagreb; Darko Vugrinski, OIB 74484652712, Vrbno 110, 42253 Vrbno; SAMO TREBA DELATI d.o.o. za trgovinu i usluge, OIB 91854435907, Selska 8, 10437 Bestovje; Hrvoje Horvat, OIB 15711604041, Ulica Javora 1, 10431 Strmec; GoldenArt jednostavno društvo s ograničenom odgovornošću za trgovinu i usluge, OIB 92822189025, Bulić Save 5, 10020 Donji Čehi; 1712 ANALIZA društvo s ograničenom odgovornošću za savjetovanje i usluge, OIB 90370483663, Tratinska 77, 10000 Zagreb; Srećko Srdjak, OIB 37526153122, Ulica Jasena 2, 10431 Strmec; Grad Sveta Nedelja; Marija Market, OIB 82572977060, Ulica Lipa 1, 10431 Strmec; CONDITA UPRAVLJANJE NEKRETNINAMA društvo s ograničenom odgovornošću za upravljanje nekretninama, OIB 05960541352, Strmec Samoborski, Ulica Jasena 5, 10431 Sveta Nedelja; Mladen Dujmović, OIB 45208792213, Augusta Šenoe 7, 31400 Đakovo</derivirana_varijabla>
  </DomainObject.Predmet.StrankaFormatedWithAdressOIB>
  <DomainObject.Predmet.StrankaWithAdress>
    <izvorni_sadrzaj>DORF d.o.o. Ulica dr. Franje Tuđmana 4,10431 Strmec,Mirela Banović Ulica Dobriše Cesarića 11,10000 Zagreb,Blaženka Vujić Našička Ulica 12,10000 Zagreb,Darko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izvorni_sadrzaj>
    <derivirana_varijabla naziv="DomainObject.Predmet.StrankaWithAdress_1">DORF d.o.o. Ulica dr. Franje Tuđmana 4,10431 Strmec,Mirela Banović Ulica Dobriše Cesarića 11,10000 Zagreb,Blaženka Vujić Našička Ulica 12,10000 Zagreb,Darko Vugrinski Vrbno 110,42253 Vrbno,SAMO TREBA DELATI d.o.o. za trgovinu i usluge Selska 8,10437 Bestovje,Hrvoje Horvat Ulica Javora 1,10431 Strmec,GoldenArt jednostavno društvo s ograničenom odgovornošću za trgovinu i usluge Bulić Save 5,10020 Donji Čehi,1712 ANALIZA društvo s ograničenom odgovornošću za savjetovanje i usluge Tratinska 77,10000 Zagreb,Srećko Srdjak Ulica Jasena 2,10431 Strmec,Grad Sveta Nedelja ,Marija Market Ulica Lipa 1,10431 Strmec,CONDITA UPRAVLJANJE NEKRETNINAMA društvo s ograničenom odgovornošću za upravljanje nekretninama Strmec Samoborski, Ulica Jasena 5,10431 Sveta Nedelja,Mladen Dujmović Augusta Šenoe 7,31400 Đakovo</derivirana_varijabla>
  </DomainObject.Predmet.StrankaWithAdress>
  <DomainObject.Predmet.StrankaWithAdressOIB>
    <izvorni_sadrzaj>DORF d.o.o., OIB 29078381011, Ulica dr. Franje Tuđmana 4,10431 Strmec,Mirela Banović, OIB 24296987308, Ulica Dobriše Cesarića 11,10000 Zagreb,Blaženka Vujić, OIB 47598307537, Našička Ulica 12,10000 Zagreb,Darko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izvorni_sadrzaj>
    <derivirana_varijabla naziv="DomainObject.Predmet.StrankaWithAdressOIB_1">DORF d.o.o., OIB 29078381011, Ulica dr. Franje Tuđmana 4,10431 Strmec,Mirela Banović, OIB 24296987308, Ulica Dobriše Cesarića 11,10000 Zagreb,Blaženka Vujić, OIB 47598307537, Našička Ulica 12,10000 Zagreb,Darko Vugrinski, OIB 74484652712, Vrbno 110,42253 Vrbno,SAMO TREBA DELATI d.o.o. za trgovinu i usluge, OIB 91854435907, Selska 8,10437 Bestovje,Hrvoje Horvat, OIB 15711604041, Ulica Javora 1,10431 Strmec,GoldenArt jednostavno društvo s ograničenom odgovornošću za trgovinu i usluge, OIB 92822189025, Bulić Save 5,10020 Donji Čehi,1712 ANALIZA društvo s ograničenom odgovornošću za savjetovanje i usluge, OIB 90370483663, Tratinska 77,10000 Zagreb,Srećko Srdjak, OIB 37526153122, Ulica Jasena 2,10431 Strmec,Grad Sveta Nedelja,Marija Market, OIB 82572977060, Ulica Lipa 1,10431 Strmec,CONDITA UPRAVLJANJE NEKRETNINAMA društvo s ograničenom odgovornošću za upravljanje nekretninama, OIB 05960541352, Strmec Samoborski, Ulica Jasena 5,10431 Sveta Nedelja,Mladen Dujmović, OIB 45208792213, Augusta Šenoe 7,31400 Đakovo</derivirana_varijabla>
  </DomainObject.Predmet.StrankaWithAdressOIB>
  <DomainObject.Predmet.StrankaNazivFormated>
    <izvorni_sadrzaj>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izvorni_sadrzaj>
    <derivirana_varijabla naziv="DomainObject.Predmet.StrankaNazivFormated_1">DORF d.o.o.,Mirela Banović,Blaženka Vujić,Darko Vugrinski,SAMO TREBA DELATI d.o.o. za trgovinu i usluge,Hrvoje Horvat,GoldenArt jednostavno društvo s ograničenom odgovornošću za trgovinu i usluge,1712 ANALIZA društvo s ograničenom odgovornošću za savjetovanje i usluge,Srećko Srdjak,Grad Sveta Nedelja,Marija Market,CONDITA UPRAVLJANJE NEKRETNINAMA društvo s ograničenom odgovornošću za upravljanje nekretninama,Mladen Dujmović</derivirana_varijabla>
  </DomainObject.Predmet.StrankaNazivFormated>
  <DomainObject.Predmet.StrankaNazivFormatedOIB>
    <izvorni_sadrzaj>DORF d.o.o., OIB 29078381011,Mirela Banović, OIB 24296987308,Blaženka Vujić, OIB 47598307537,Darko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izvorni_sadrzaj>
    <derivirana_varijabla naziv="DomainObject.Predmet.StrankaNazivFormatedOIB_1">DORF d.o.o., OIB 29078381011,Mirela Banović, OIB 24296987308,Blaženka Vujić, OIB 47598307537,Darko Vugrinski, OIB 74484652712,SAMO TREBA DELATI d.o.o. za trgovinu i usluge, OIB 91854435907,Hrvoje Horvat, OIB 15711604041,GoldenArt jednostavno društvo s ograničenom odgovornošću za trgovinu i usluge, OIB 92822189025,1712 ANALIZA društvo s ograničenom odgovornošću za savjetovanje i usluge, OIB 90370483663,Srećko Srdjak, OIB 37526153122,Grad Sveta Nedelja,Marija Market, OIB 82572977060,CONDITA UPRAVLJANJE NEKRETNINAMA društvo s ograničenom odgovornošću za upravljanje nekretninama, OIB 05960541352,Mladen Dujmović, OIB 45208792213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Formated>
  <DomainObject.Predmet.StrankaListFormatedOIB>
    <izvorni_sadrzaj>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FormatedOIB_1">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FormatedOIB>
  <DomainObject.Predmet.StrankaListFormatedWithAdress>
    <izvorni_sadrzaj>
      <item>DORF d.o.o., Ulica dr. Franje Tuđmana 4, 10431 Strmec</item>
      <item>Mirela Banović, Ulica Dobriše Cesarića 11, 10000 Zagreb</item>
      <item>Blaženka Vujić, Našička Ulica 12, 10000 Zagreb</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izvorni_sadrzaj>
    <derivirana_varijabla naziv="DomainObject.Predmet.StrankaListFormatedWithAdress_1">
      <item>DORF d.o.o., Ulica dr. Franje Tuđmana 4, 10431 Strmec</item>
      <item>Mirela Banović, Ulica Dobriše Cesarića 11, 10000 Zagreb</item>
      <item>Blaženka Vujić, Našička Ulica 12, 10000 Zagreb</item>
      <item>Darko Vugrinski, Vrbno 110, 42253 Vrbno</item>
      <item>SAMO TREBA DELATI d.o.o. za trgovinu i usluge, Selska 8, 10437 Bestovje</item>
      <item>Hrvoje Horvat, Ulica Javora 1, 10431 Strmec</item>
      <item>GoldenArt jednostavno društvo s ograničenom odgovornošću za trgovinu i usluge, Bulić Save 5, 10020 Donji Čehi</item>
      <item>1712 ANALIZA društvo s ograničenom odgovornošću za savjetovanje i usluge, Tratinska 77, 10000 Zagreb</item>
      <item>Srećko Srdjak, Ulica Jasena 2, 10431 Strmec</item>
      <item>Grad Sveta Nedelja</item>
      <item>Marija Market, Ulica Lipa 1, 10431 Strmec</item>
      <item>CONDITA UPRAVLJANJE NEKRETNINAMA društvo s ograničenom odgovornošću za upravljanje nekretninama, Strmec Samoborski, Ulica Jasena 5, 10431 Sveta Nedelja</item>
      <item>Mladen Dujmović, Augusta Šenoe 7, 31400 Đakovo</item>
    </derivirana_varijabla>
  </DomainObject.Predmet.StrankaListFormatedWithAdress>
  <DomainObject.Predmet.StrankaListFormatedWithAdressOIB>
    <izvorni_sadrzaj>
      <item>DORF d.o.o., OIB 29078381011, Ulica dr. Franje Tuđmana 4, 10431 Strmec</item>
      <item>Mirela Banović, OIB 24296987308, Ulica Dobriše Cesarića 11, 10000 Zagreb</item>
      <item>Blaženka Vujić, OIB 47598307537, Našička Ulica 12, 10000 Zagreb</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izvorni_sadrzaj>
    <derivirana_varijabla naziv="DomainObject.Predmet.StrankaListFormatedWithAdressOIB_1">
      <item>DORF d.o.o., OIB 29078381011, Ulica dr. Franje Tuđmana 4, 10431 Strmec</item>
      <item>Mirela Banović, OIB 24296987308, Ulica Dobriše Cesarića 11, 10000 Zagreb</item>
      <item>Blaženka Vujić, OIB 47598307537, Našička Ulica 12, 10000 Zagreb</item>
      <item>Darko Vugrinski, OIB 74484652712, Vrbno 110, 42253 Vrbno</item>
      <item>SAMO TREBA DELATI d.o.o. za trgovinu i usluge, OIB 91854435907, Selska 8, 10437 Bestovje</item>
      <item>Hrvoje Horvat, OIB 15711604041, Ulica Javora 1, 10431 Strmec</item>
      <item>GoldenArt jednostavno društvo s ograničenom odgovornošću za trgovinu i usluge, OIB 92822189025, Bulić Save 5, 10020 Donji Čehi</item>
      <item>1712 ANALIZA društvo s ograničenom odgovornošću za savjetovanje i usluge, OIB 90370483663, Tratinska 77, 10000 Zagreb</item>
      <item>Srećko Srdjak, OIB 37526153122, Ulica Jasena 2, 10431 Strmec</item>
      <item>Grad Sveta Nedelja</item>
      <item>Marija Market, OIB 82572977060, Ulica Lipa 1, 10431 Strmec</item>
      <item>CONDITA UPRAVLJANJE NEKRETNINAMA društvo s ograničenom odgovornošću za upravljanje nekretninama, OIB 05960541352, Strmec Samoborski, Ulica Jasena 5, 10431 Sveta Nedelja</item>
      <item>Mladen Dujmović, OIB 45208792213, Augusta Šenoe 7, 31400 Đakovo</item>
    </derivirana_varijabla>
  </DomainObject.Predmet.StrankaListFormatedWithAdressOIB>
  <DomainObject.Predmet.StrankaListNazivFormated>
    <izvorni_sadrzaj>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zvorni_sadrzaj>
    <derivirana_varijabla naziv="DomainObject.Predmet.StrankaListNazivFormated_1">
      <item>DORF d.o.o.</item>
      <item>Mirela Banović</item>
      <item>Blaženka Vujić</item>
      <item>Darko Vugrinski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derivirana_varijabla>
  </DomainObject.Predmet.StrankaListNazivFormated>
  <DomainObject.Predmet.StrankaListNazivFormatedOIB>
    <izvorni_sadrzaj>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izvorni_sadrzaj>
    <derivirana_varijabla naziv="DomainObject.Predmet.StrankaListNazivFormatedOIB_1">
      <item>DORF d.o.o., OIB 29078381011</item>
      <item>Mirela Banović, OIB 24296987308</item>
      <item>Blaženka Vujić, OIB 47598307537</item>
      <item>Darko Vugrinski, OIB 74484652712</item>
      <item>SAMO TREBA DELATI d.o.o. za trgovinu i usluge, OIB 91854435907</item>
      <item>Hrvoje Horvat, OIB 15711604041</item>
      <item>GoldenArt jednostavno društvo s ograničenom odgovornošću za trgovinu i usluge, OIB 92822189025</item>
      <item>1712 ANALIZA društvo s ograničenom odgovornošću za savjetovanje i usluge, OIB 90370483663</item>
      <item>Srećko Srdjak, OIB 37526153122</item>
      <item>Grad Sveta Nedelja</item>
      <item>Marija Market, OIB 82572977060</item>
      <item>CONDITA UPRAVLJANJE NEKRETNINAMA društvo s ograničenom odgovornošću za upravljanje nekretninama, OIB 05960541352</item>
      <item>Mladen Dujmović, OIB 45208792213</item>
    </derivirana_varijabla>
  </DomainObject.Predmet.StrankaListNazivFormatedOIB>
  <DomainObject.Predmet.ProtuStrankaListFormated>
    <izvorni_sadrzaj>
      <item>DORF d.o.o. u stečaju zastupanog po punomoćniku ODVJETNIČKO DRUŠTVO BEKINA, ŠKURLA, DURMIŠ I SPAJIĆ, društvo s ograničenom odgovornošću</item>
    </izvorni_sadrzaj>
    <derivirana_varijabla naziv="DomainObject.Predmet.ProtuStrankaListFormated_1">
      <item>DORF d.o.o. u stečaju zastupanog po punomoćniku ODVJETNIČKO DRUŠTVO BEKINA, ŠKURLA, DURMIŠ I SPAJIĆ, društvo s ograničenom odgovornošću</item>
    </derivirana_varijabla>
  </DomainObject.Predmet.ProtuStrankaListFormated>
  <DomainObject.Predmet.ProtuStrankaListFormatedOIB>
    <izvorni_sadrzaj>
      <item>DORF d.o.o. u stečaju, OIB 29078381011 zastupanog po punomoćniku ODVJETNIČKO DRUŠTVO BEKINA, ŠKURLA, DURMIŠ I SPAJIĆ, društvo s ograničenom odgovornošću</item>
    </izvorni_sadrzaj>
    <derivirana_varijabla naziv="DomainObject.Predmet.ProtuStrankaListFormatedOIB_1">
      <item>DORF d.o.o. u stečaju, OIB 29078381011 zastupanog po punomoćniku ODVJETNIČKO DRUŠTVO BEKINA, ŠKURLA, DURMIŠ I SPAJIĆ, društvo s ograničenom odgovornošću</item>
    </derivirana_varijabla>
  </DomainObject.Predmet.ProtuStrankaListFormatedOIB>
  <DomainObject.Predmet.ProtuStrankaListFormatedWithAdress>
    <izvorni_sadrzaj>
      <item>DORF d.o.o. u stečaju, Ulica dr. Franje Tuđmana 4, 10020 Strmec zastupanog po punomoćniku ODVJETNIČKO DRUŠTVO BEKINA, ŠKURLA, DURMIŠ I SPAJIĆ, društvo s ograničenom odgovornošću</item>
    </izvorni_sadrzaj>
    <derivirana_varijabla naziv="DomainObject.Predmet.ProtuStrankaListFormatedWithAdress_1">
      <item>DORF d.o.o. u stečaju, Ulica dr. Franje Tuđmana 4, 10020 Strmec zastupanog po punomoćniku ODVJETNIČKO DRUŠTVO BEKINA, ŠKURLA, DURMIŠ I SPAJIĆ, društvo s ograničenom odgovornošću</item>
    </derivirana_varijabla>
  </DomainObject.Predmet.ProtuStrankaListFormatedWithAdress>
  <DomainObject.Predmet.ProtuStrankaListFormatedWithAdressOIB>
    <izvorni_sadrzaj>
      <item>DORF d.o.o. u stečaju, OIB 29078381011, Ulica dr. Franje Tuđmana 4, 10020 Strmec zastupanog po punomoćniku ODVJETNIČKO DRUŠTVO BEKINA, ŠKURLA, DURMIŠ I SPAJIĆ, društvo s ograničenom odgovornošću</item>
    </izvorni_sadrzaj>
    <derivirana_varijabla naziv="DomainObject.Predmet.ProtuStrankaListFormatedWithAdressOIB_1">
      <item>DORF d.o.o. u stečaju, OIB 29078381011, Ulica dr. Franje Tuđmana 4, 10020 Strmec zastupanog po punomoćniku ODVJETNIČKO DRUŠTVO BEKINA, ŠKURLA, DURMIŠ I SPAJIĆ, društvo s ograničenom odgovornošću</item>
    </derivirana_varijabla>
  </DomainObject.Predmet.ProtuStrankaListFormatedWithAdressOIB>
  <DomainObject.Predmet.ProtuStrankaListNazivFormated>
    <izvorni_sadrzaj>
      <item>DORF d.o.o. u stečaju</item>
    </izvorni_sadrzaj>
    <derivirana_varijabla naziv="DomainObject.Predmet.ProtuStrankaListNazivFormated_1">
      <item>DORF d.o.o. u stečaju</item>
    </derivirana_varijabla>
  </DomainObject.Predmet.ProtuStrankaListNazivFormated>
  <DomainObject.Predmet.ProtuStrankaListNazivFormatedOIB>
    <izvorni_sadrzaj>
      <item>DORF d.o.o. u stečaju, OIB 29078381011</item>
    </izvorni_sadrzaj>
    <derivirana_varijabla naziv="DomainObject.Predmet.ProtuStrankaListNazivFormatedOIB_1">
      <item>DORF d.o.o. u stečaju, OIB 29078381011</item>
    </derivirana_varijabla>
  </DomainObject.Predmet.ProtuStrankaListNazivFormatedOIB>
  <DomainObject.Predmet.OstaliListFormated>
    <izvorni_sadrzaj>
      <item>ODVJETNIČKO DRUŠTVO BEKINA, ŠKURLA, DURMIŠ I SPAJIĆ, društvo s ograničenom odgovornošću punomoćnik sudionika u postupku DORF d.o.o. u stečaju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Formated_1">
      <item>ODVJETNIČKO DRUŠTVO BEKINA, ŠKURLA, DURMIŠ I SPAJIĆ, društvo s ograničenom odgovornošću punomoćnik sudionika u postupku DORF d.o.o. u stečaju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Formated>
  <DomainObject.Predmet.OstaliListFormatedOIB>
    <izvorni_sadrzaj>
      <item>ODVJETNIČKO DRUŠTVO BEKINA, ŠKURLA, DURMIŠ I SPAJIĆ, društvo s ograničenom odgovornošću, OIB 68178969783 punomoćnik sudionika u postupku DORF d.o.o. u stečaju</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FormatedOIB_1">
      <item>ODVJETNIČKO DRUŠTVO BEKINA, ŠKURLA, DURMIŠ I SPAJIĆ, društvo s ograničenom odgovornošću, OIB 68178969783 punomoćnik sudionika u postupku DORF d.o.o. u stečaju</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FormatedOIB>
  <DomainObject.Predmet.OstaliListFormatedWithAdress>
    <izvorni_sadrzaj>
      <item>ODVJETNIČKO DRUŠTVO BEKINA, ŠKURLA, DURMIŠ I SPAJIĆ, društvo s ograničenom odgovornošću, Preradovićeva 24, 10000 Zagreb punomoćnik sudionika u postupku DORF d.o.o. u stečaju</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izvorni_sadrzaj>
    <derivirana_varijabla naziv="DomainObject.Predmet.OstaliListFormatedWithAdress_1">
      <item>ODVJETNIČKO DRUŠTVO BEKINA, ŠKURLA, DURMIŠ I SPAJIĆ, društvo s ograničenom odgovornošću, Preradovićeva 24, 10000 Zagreb punomoćnik sudionika u postupku DORF d.o.o. u stečaju</item>
      <item>Alma Klepac, Drage Stipca 4, 10000 Zagreb</item>
      <item>HETA Asset Resolution Hrvatska, društvo za financiranje d.o.o., Slavonska avenija 6/a,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tem>EKO-FLOR PLUS d.o.o. za komunalne usluge i trgovinu, Mokrice 180C, 49243 Oroslavje</item>
      <item>TAPETARIJA MESIĆ d.o.o. za proizvodnju, građenje, trgovinu i usluge, 1. Jordanovački odvojak 25, 10000 Zagreb</item>
      <item>Ivan Marković, Platana 16, 10434 Strmec</item>
      <item>ZELIT d.o.o. za proizvodnju, montažu i trgovinu, Zdenci Brdovečki, Zdenačka 150, 10291 Prigorje Brdovečko</item>
      <item>Maja Ćirić Grozdanić, Ulica Javora 12, 10434 Strmec</item>
      <item>Vanja Ćirić, Ulica Grada Vukovara 236d, 10000 Zagreb</item>
      <item>NAMCO PROMET d.o.o. za usluge - u stečaju, Horvaćanska cesta 43, 10000 Zagreb</item>
      <item>Županijsko državno odvjetništvo u Velikoj Gorici, Zagrebačka 44, 10410 Velika Gorica</item>
      <item>Tihomir Krtalić, Kisseleff Str. 27, Bad Homburg</item>
    </derivirana_varijabla>
  </DomainObject.Predmet.OstaliListFormatedWithAdress>
  <DomainObject.Predmet.OstaliListFormatedWithAdressOIB>
    <izvorni_sadrzaj>
      <item>ODVJETNIČKO DRUŠTVO BEKINA, ŠKURLA, DURMIŠ I SPAJIĆ, društvo s ograničenom odgovornošću, OIB 68178969783, Preradovićeva 24, 10000 Zagreb punomoćnik sudionika u postupku DORF d.o.o. u stečaju</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izvorni_sadrzaj>
    <derivirana_varijabla naziv="DomainObject.Predmet.OstaliListFormatedWithAdressOIB_1">
      <item>ODVJETNIČKO DRUŠTVO BEKINA, ŠKURLA, DURMIŠ I SPAJIĆ, društvo s ograničenom odgovornošću, OIB 68178969783, Preradovićeva 24, 10000 Zagreb punomoćnik sudionika u postupku DORF d.o.o. u stečaju</item>
      <item>Alma Klepac, OIB 20525854329, Drage Stipca 4, 10000 Zagreb</item>
      <item>HETA Asset Resolution Hrvatska, društvo za financiranje d.o.o., OIB 87064273078, Slavonska avenija 6/a,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tem>EKO-FLOR PLUS d.o.o. za komunalne usluge i trgovinu, OIB 50730247993, Mokrice 180C, 49243 Oroslavje</item>
      <item>TAPETARIJA MESIĆ d.o.o. za proizvodnju, građenje, trgovinu i usluge, OIB 80228427439, 1. Jordanovački odvojak 25, 10000 Zagreb</item>
      <item>Ivan Marković, OIB 75853786205, Platana 16, 10434 Strmec</item>
      <item>ZELIT d.o.o. za proizvodnju, montažu i trgovinu, OIB 71084728229, Zdenci Brdovečki, Zdenačka 150, 10291 Prigorje Brdovečko</item>
      <item>Maja Ćirić Grozdanić, OIB 49058148622, Ulica Javora 12, 10434 Strmec</item>
      <item>Vanja Ćirić, OIB 45916503338, Ulica Grada Vukovara 236d, 10000 Zagreb</item>
      <item>NAMCO PROMET d.o.o. za usluge - u stečaju, OIB 21670030850, Horvaćanska cesta 43, 10000 Zagreb</item>
      <item>Županijsko državno odvjetništvo u Velikoj Gorici, Zagrebačka 44, 10410 Velika Gorica</item>
      <item>Tihomir Krtalić, OIB 65881261431, Kisseleff Str. 27, Bad Homburg</item>
    </derivirana_varijabla>
  </DomainObject.Predmet.OstaliListFormatedWithAdressOIB>
  <DomainObject.Predmet.OstaliListNazivFormated>
    <izvorni_sadrzaj>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izvorni_sadrzaj>
    <derivirana_varijabla naziv="DomainObject.Predmet.OstaliListNazivFormated_1">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Županijsko državno odvjetništvo u Velikoj Gorici</item>
      <item>Tihomir Krtalić</item>
    </derivirana_varijabla>
  </DomainObject.Predmet.OstaliListNazivFormated>
  <DomainObject.Predmet.OstaliListNazivFormatedOIB>
    <izvorni_sadrzaj>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izvorni_sadrzaj>
    <derivirana_varijabla naziv="DomainObject.Predmet.OstaliListNazivFormatedOIB_1">
      <item>ODVJETNIČKO DRUŠTVO BEKINA, ŠKURLA, DURMIŠ I SPAJIĆ, društvo s ograničenom odgovornošću, OIB 68178969783</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tem>EKO-FLOR PLUS d.o.o. za komunalne usluge i trgovinu, OIB 50730247993</item>
      <item>TAPETARIJA MESIĆ d.o.o. za proizvodnju, građenje, trgovinu i usluge, OIB 80228427439</item>
      <item>Ivan Marković, OIB 75853786205</item>
      <item>ZELIT d.o.o. za proizvodnju, montažu i trgovinu, OIB 71084728229</item>
      <item>Maja Ćirić Grozdanić, OIB 49058148622</item>
      <item>Vanja Ćirić, OIB 45916503338</item>
      <item>NAMCO PROMET d.o.o. za usluge - u stečaju, OIB 21670030850</item>
      <item>Županijsko državno odvjetništvo u Velikoj Gorici</item>
      <item>Tihomir Krtalić, OIB 65881261431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St-176/2015-220</izvorni_sadrzaj>
    <derivirana_varijabla naziv="DomainObject.PoslovniBrojDokumenta_1">St-176/2015-220</derivirana_varijabla>
  </DomainObject.PoslovniBrojDokumenta>
  <DomainObject.Predmet.StrankaIDrugi>
    <izvorni_sadrzaj>DORF d.o.o. i dr.</izvorni_sadrzaj>
    <derivirana_varijabla naziv="DomainObject.Predmet.StrankaIDrugi_1">DORF d.o.o. i dr.</derivirana_varijabla>
  </DomainObject.Predmet.StrankaIDrugi>
  <DomainObject.Predmet.ProtustrankaIDrugi>
    <izvorni_sadrzaj>DORF d.o.o. u stečaju</izvorni_sadrzaj>
    <derivirana_varijabla naziv="DomainObject.Predmet.ProtustrankaIDrugi_1">DORF d.o.o. u stečaju</derivirana_varijabla>
  </DomainObject.Predmet.ProtustrankaIDrugi>
  <DomainObject.Predmet.StrankaIDrugiAdressOIB>
    <izvorni_sadrzaj>DORF d.o.o., OIB 29078381011, Ulica dr. Franje Tuđmana 4, 10431 Strmec i dr.</izvorni_sadrzaj>
    <derivirana_varijabla naziv="DomainObject.Predmet.StrankaIDrugiAdressOIB_1">DORF d.o.o., OIB 29078381011, Ulica dr. Franje Tuđmana 4, 10431 Strmec i dr.</derivirana_varijabla>
  </DomainObject.Predmet.StrankaIDrugiAdressOIB>
  <DomainObject.Predmet.ProtustrankaIDrugiAdressOIB>
    <izvorni_sadrzaj>DORF d.o.o. u stečaju, OIB 29078381011, Ulica dr. Franje Tuđmana 4, 10020 Strmec</izvorni_sadrzaj>
    <derivirana_varijabla naziv="DomainObject.Predmet.ProtustrankaIDrugiAdressOIB_1">DORF d.o.o. u stečaju, OIB 29078381011, Ulica dr. Franje Tuđmana 4,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DORF d.o.o.</item>
      <item>DORF d.o.o. u stečaju</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izvorni_sadrzaj>
    <derivirana_varijabla naziv="DomainObject.Predmet.SudioniciListNaziv_1">
      <item>DORF d.o.o.</item>
      <item>DORF d.o.o. u stečaju</item>
      <item>ODVJETNIČKO DRUŠTVO BEKINA, ŠKURLA, DURMIŠ I SPAJIĆ, društvo s ograničenom odgovornošću</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tem>EKO-FLOR PLUS d.o.o. za komunalne usluge i trgovinu</item>
      <item>TAPETARIJA MESIĆ d.o.o. za proizvodnju, građenje, trgovinu i usluge</item>
      <item>Ivan Marković</item>
      <item>ZELIT d.o.o. za proizvodnju, montažu i trgovinu</item>
      <item>Maja Ćirić Grozdanić</item>
      <item>Vanja Ćirić</item>
      <item>NAMCO PROMET d.o.o. za usluge - u stečaju</item>
      <item>Mirela Banović</item>
      <item>Blaženka Vujić</item>
      <item>Darko Vugrinski</item>
      <item>Županijsko državno odvjetništvo u Velikoj Gorici</item>
      <item>SAMO TREBA DELATI d.o.o. za trgovinu i usluge</item>
      <item>Hrvoje Horvat</item>
      <item>GoldenArt jednostavno društvo s ograničenom odgovornošću za trgovinu i usluge</item>
      <item>1712 ANALIZA društvo s ograničenom odgovornošću za savjetovanje i usluge</item>
      <item>Srećko Srdjak</item>
      <item>Grad Sveta Nedelja</item>
      <item>Marija Market</item>
      <item>CONDITA UPRAVLJANJE NEKRETNINAMA društvo s ograničenom odgovornošću za upravljanje nekretninama</item>
      <item>Mladen Dujmović</item>
      <item>Tihomir Krtalić</item>
    </derivirana_varijabla>
  </DomainObject.Predmet.SudioniciListNaziv>
  <DomainObject.Predmet.SudioniciListAdressOIB>
    <izvorni_sadrzaj>
      <item>DORF d.o.o., OIB 29078381011, Ulica dr. Franje Tuđmana 4,10431 Strmec</item>
      <item>DORF d.o.o. u stečaju,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 OIB 47598307537, Našička Ulica 12,10000 Zagreb</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izvorni_sadrzaj>
    <derivirana_varijabla naziv="DomainObject.Predmet.SudioniciListAdressOIB_1">
      <item>DORF d.o.o., OIB 29078381011, Ulica dr. Franje Tuđmana 4,10431 Strmec</item>
      <item>DORF d.o.o. u stečaju, OIB 29078381011, Ulica dr. Franje Tuđmana 4,10020 Strmec</item>
      <item>ODVJETNIČKO DRUŠTVO BEKINA, ŠKURLA, DURMIŠ I SPAJIĆ, društvo s ograničenom odgovornošću, OIB 68178969783, Preradovićeva 24,10000 Zagreb</item>
      <item>Alma Klepac, OIB 20525854329, Drage Stipca 4,10000 Zagreb</item>
      <item>HETA Asset Resolution Hrvatska, društvo za financiranje d.o.o., OIB 87064273078, Slavonska avenija 6/a,10000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tem>EKO-FLOR PLUS d.o.o. za komunalne usluge i trgovinu, OIB 50730247993, Mokrice 180C,49243 Oroslavje</item>
      <item>TAPETARIJA MESIĆ d.o.o. za proizvodnju, građenje, trgovinu i usluge, OIB 80228427439, 1. Jordanovački odvojak 25,10000 Zagreb</item>
      <item>Ivan Marković, OIB 75853786205, Platana 16,10434 Strmec</item>
      <item>ZELIT d.o.o. za proizvodnju, montažu i trgovinu, OIB 71084728229, Zdenci Brdovečki, Zdenačka 150,10291 Prigorje Brdovečko</item>
      <item>Maja Ćirić Grozdanić, OIB 49058148622, Ulica Javora 12,10434 Strmec</item>
      <item>Vanja Ćirić, OIB 45916503338, Ulica Grada Vukovara 236d,10000 Zagreb</item>
      <item>NAMCO PROMET d.o.o. za usluge - u stečaju, OIB 21670030850, Horvaćanska cesta 43,10000 Zagreb</item>
      <item>Mirela Banović, OIB 24296987308, Ulica Dobriše Cesarića 11,10000 Zagreb</item>
      <item>Blaženka Vujić, OIB 47598307537, Našička Ulica 12,10000 Zagreb</item>
      <item>Darko Vugrinski, OIB 74484652712, Vrbno 110,42253 Vrbno</item>
      <item>Županijsko državno odvjetništvo u Velikoj Gorici, Zagrebačka 44,10410 Velika Gorica</item>
      <item>SAMO TREBA DELATI d.o.o. za trgovinu i usluge, OIB 91854435907, Selska 8,10437 Bestovje</item>
      <item>Hrvoje Horvat, OIB 15711604041, Ulica Javora 1,10431 Strmec</item>
      <item>GoldenArt jednostavno društvo s ograničenom odgovornošću za trgovinu i usluge, OIB 92822189025, Bulić Save 5,10020 Donji Čehi</item>
      <item>1712 ANALIZA društvo s ograničenom odgovornošću za savjetovanje i usluge, OIB 90370483663, Tratinska 77,10000 Zagreb</item>
      <item>Srećko Srdjak, OIB 37526153122, Ulica Jasena 2,10431 Strmec</item>
      <item>Grad Sveta Nedelja</item>
      <item>Marija Market, OIB 82572977060, Ulica Lipa 1,10431 Strmec</item>
      <item>CONDITA UPRAVLJANJE NEKRETNINAMA društvo s ograničenom odgovornošću za upravljanje nekretninama, OIB 05960541352, Strmec Samoborski, Ulica Jasena 5,10431 Sveta Nedelja</item>
      <item>Mladen Dujmović, OIB 45208792213, Augusta Šenoe 7,31400 Đakovo</item>
      <item>Tihomir Krtalić, OIB 65881261431, Kisseleff Str. 27,Bad Homburg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28E688-72EF-4C42-929D-18244AECB2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2395</properties:Characters>
  <properties:Lines>68</properties:Lines>
  <properties:Paragraphs>26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2019-01-09T08:51:00Z</cp:lastPrinted>
  <dcterms:modified xmlns:xsi="http://www.w3.org/2001/XMLSchema-instance" xsi:type="dcterms:W3CDTF">2019-01-09T08:52:00Z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St-176/2015-220 / Odluka - Rješenje - zaključen stečajni postupak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