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ec76" w14:paraId="ef3ec7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101742">
        <w:t>226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101742">
        <w:t>BOLJI ŽIVOT – DRUŠTVO ZA PROMICANJE HUMANIZMA Zagreb, Hercegovačka 139, OIB: 46043326122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01742">
        <w:t>2.683,43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0DC8"/>
    <w:rsid w:val="00AE75DB"/>
    <w:rsid w:val="00B163C4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3996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7226</izvorni_sadrzaj>
    <derivirana_varijabla naziv="DomainObject.Predmet.Broj_1">7226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St-7226/2015</izvorni_sadrzaj>
    <derivirana_varijabla naziv="DomainObject.Predmet.OznakaBroj_1">St-7226/2015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ŽIVOT - DRUŠTVO ZA PROMICANJE HUMANIZMA</izvorni_sadrzaj>
    <derivirana_varijabla naziv="DomainObject.Predmet.ProtustrankaFormated_1">  BOLJI ŽIVOT - DRUŠTVO ZA PROMICANJE HUMANIZMA</derivirana_varijabla>
  </DomainObject.Predmet.ProtustrankaFormated>
  <DomainObject.Predmet.ProtustrankaFormatedOIB>
    <izvorni_sadrzaj>  BOLJI ŽIVOT - DRUŠTVO ZA PROMICANJE HUMANIZMA, OIB 46043326122</izvorni_sadrzaj>
    <derivirana_varijabla naziv="DomainObject.Predmet.ProtustrankaFormatedOIB_1">  BOLJI ŽIVOT - DRUŠTVO ZA PROMICANJE HUMANIZMA, OIB 46043326122</derivirana_varijabla>
  </DomainObject.Predmet.ProtustrankaFormatedOIB>
  <DomainObject.Predmet.ProtustrankaFormatedWithAdress>
    <izvorni_sadrzaj> BOLJI ŽIVOT - DRUŠTVO ZA PROMICANJE HUMANIZMA, Hercegovačka 139, 10000 Zagreb</izvorni_sadrzaj>
    <derivirana_varijabla naziv="DomainObject.Predmet.ProtustrankaFormatedWithAdress_1"> BOLJI ŽIVOT - DRUŠTVO ZA PROMICANJE HUMANIZMA, Hercegovačka 139, 10000 Zagreb</derivirana_varijabla>
  </DomainObject.Predmet.ProtustrankaFormatedWithAdress>
  <DomainObject.Predmet.ProtustrankaFormatedWithAdressOIB>
    <izvorni_sadrzaj> BOLJI ŽIVOT - DRUŠTVO ZA PROMICANJE HUMANIZMA, OIB 46043326122, Hercegovačka 139, 10000 Zagreb</izvorni_sadrzaj>
    <derivirana_varijabla naziv="DomainObject.Predmet.ProtustrankaFormatedWithAdressOIB_1"> BOLJI ŽIVOT - DRUŠTVO ZA PROMICANJE HUMANIZMA, OIB 46043326122, Hercegovačka 139, 10000 Zagreb</derivirana_varijabla>
  </DomainObject.Predmet.ProtustrankaFormatedWithAdressOIB>
  <DomainObject.Predmet.ProtustrankaWithAdress>
    <izvorni_sadrzaj>BOLJI ŽIVOT - DRUŠTVO ZA PROMICANJE HUMANIZMA Hercegovačka 139, 10000 Zagreb</izvorni_sadrzaj>
    <derivirana_varijabla naziv="DomainObject.Predmet.ProtustrankaWithAdress_1">BOLJI ŽIVOT - DRUŠTVO ZA PROMICANJE HUMANIZMA Hercegovačka 139, 10000 Zagreb</derivirana_varijabla>
  </DomainObject.Predmet.ProtustrankaWithAdress>
  <DomainObject.Predmet.ProtustrankaWithAdressOIB>
    <izvorni_sadrzaj>BOLJI ŽIVOT - DRUŠTVO ZA PROMICANJE HUMANIZMA, OIB 46043326122, Hercegovačka 139, 10000 Zagreb</izvorni_sadrzaj>
    <derivirana_varijabla naziv="DomainObject.Predmet.ProtustrankaWithAdressOIB_1">BOLJI ŽIVOT - DRUŠTVO ZA PROMICANJE HUMANIZMA, OIB 46043326122, Hercegovačka 139, 10000 Zagreb</derivirana_varijabla>
  </DomainObject.Predmet.ProtustrankaWithAdressOIB>
  <DomainObject.Predmet.ProtustrankaNazivFormated>
    <izvorni_sadrzaj>BOLJI ŽIVOT - DRUŠTVO ZA PROMICANJE HUMANIZMA</izvorni_sadrzaj>
    <derivirana_varijabla naziv="DomainObject.Predmet.ProtustrankaNazivFormated_1">BOLJI ŽIVOT - DRUŠTVO ZA PROMICANJE HUMANIZMA</derivirana_varijabla>
  </DomainObject.Predmet.ProtustrankaNazivFormated>
  <DomainObject.Predmet.ProtustrankaNazivFormatedOIB>
    <izvorni_sadrzaj>BOLJI ŽIVOT - DRUŠTVO ZA PROMICANJE HUMANIZMA, OIB 46043326122</izvorni_sadrzaj>
    <derivirana_varijabla naziv="DomainObject.Predmet.ProtustrankaNazivFormatedOIB_1">BOLJI ŽIVOT - DRUŠTVO ZA PROMICANJE HUMANIZMA, OIB 46043326122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ŽIVOT - DRUŠTVO ZA PROMICANJE HUMANIZMA</item>
    </izvorni_sadrzaj>
    <derivirana_varijabla naziv="DomainObject.Predmet.ProtuStrankaListFormated_1">
      <item>BOLJI ŽIVOT - DRUŠTVO ZA PROMICANJE HUMANIZMA</item>
    </derivirana_varijabla>
  </DomainObject.Predmet.ProtuStrankaListFormated>
  <DomainObject.Predmet.ProtuStrankaListFormatedOIB>
    <izvorni_sadrzaj>
      <item>BOLJI ŽIVOT - DRUŠTVO ZA PROMICANJE HUMANIZMA, OIB 46043326122</item>
    </izvorni_sadrzaj>
    <derivirana_varijabla naziv="DomainObject.Predmet.ProtuStrankaListFormatedOIB_1">
      <item>BOLJI ŽIVOT - DRUŠTVO ZA PROMICANJE HUMANIZMA, OIB 46043326122</item>
    </derivirana_varijabla>
  </DomainObject.Predmet.ProtuStrankaListFormatedOIB>
  <DomainObject.Predmet.ProtuStrankaListFormatedWithAdress>
    <izvorni_sadrzaj>
      <item>BOLJI ŽIVOT - DRUŠTVO ZA PROMICANJE HUMANIZMA, Hercegovačka 139, 10000 Zagreb</item>
    </izvorni_sadrzaj>
    <derivirana_varijabla naziv="DomainObject.Predmet.ProtuStrankaListFormatedWithAdress_1">
      <item>BOLJI ŽIVOT - DRUŠTVO ZA PROMICANJE HUMANIZMA, Hercegovačka 139, 10000 Zagreb</item>
    </derivirana_varijabla>
  </DomainObject.Predmet.ProtuStrankaListFormatedWithAdress>
  <DomainObject.Predmet.ProtuStrankaListFormatedWithAdressOIB>
    <izvorni_sadrzaj>
      <item>BOLJI ŽIVOT - DRUŠTVO ZA PROMICANJE HUMANIZMA, OIB 46043326122, Hercegovačka 139, 10000 Zagreb</item>
    </izvorni_sadrzaj>
    <derivirana_varijabla naziv="DomainObject.Predmet.ProtuStrankaListFormatedWithAdressOIB_1">
      <item>BOLJI ŽIVOT - DRUŠTVO ZA PROMICANJE HUMANIZMA, OIB 46043326122, Hercegovačka 139, 10000 Zagreb</item>
    </derivirana_varijabla>
  </DomainObject.Predmet.ProtuStrankaListFormatedWithAdressOIB>
  <DomainObject.Predmet.ProtuStrankaListNazivFormated>
    <izvorni_sadrzaj>
      <item>BOLJI ŽIVOT - DRUŠTVO ZA PROMICANJE HUMANIZMA</item>
    </izvorni_sadrzaj>
    <derivirana_varijabla naziv="DomainObject.Predmet.ProtuStrankaListNazivFormated_1">
      <item>BOLJI ŽIVOT - DRUŠTVO ZA PROMICANJE HUMANIZMA</item>
    </derivirana_varijabla>
  </DomainObject.Predmet.ProtuStrankaListNazivFormated>
  <DomainObject.Predmet.ProtuStrankaListNazivFormatedOIB>
    <izvorni_sadrzaj>
      <item>BOLJI ŽIVOT - DRUŠTVO ZA PROMICANJE HUMANIZMA, OIB 46043326122</item>
    </izvorni_sadrzaj>
    <derivirana_varijabla naziv="DomainObject.Predmet.ProtuStrankaListNazivFormatedOIB_1">
      <item>BOLJI ŽIVOT - DRUŠTVO ZA PROMICANJE HUMANIZMA, OIB 46043326122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ŽIVOT - DRUŠTVO ZA PROMICANJE HUMANIZMA</izvorni_sadrzaj>
    <derivirana_varijabla naziv="DomainObject.Predmet.ProtustrankaIDrugi_1">BOLJI ŽIVOT - DRUŠTVO ZA PROMICANJE HUMANIZMA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BOLJI ŽIVOT - DRUŠTVO ZA PROMICANJE HUMANIZMA, OIB 46043326122, Hercegovačka 139, 10000 Zagreb</izvorni_sadrzaj>
    <derivirana_varijabla naziv="DomainObject.Predmet.ProtustrankaIDrugiAdressOIB_1">BOLJI ŽIVOT - DRUŠTVO ZA PROMICANJE HUMANIZMA, OIB 46043326122, Hercegovačka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BOLJI ŽIVOT - DRUŠTVO ZA PROMICANJE HUMANIZMA</item>
    </izvorni_sadrzaj>
    <derivirana_varijabla naziv="DomainObject.Predmet.SudioniciListNaziv_1">
      <item>FINA Regionalni centar Zagreb</item>
      <item>BOLJI ŽIVOT - DRUŠTVO ZA PROMICANJE HUMANIZMA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BOLJI ŽIVOT - DRUŠTVO ZA PROMICANJE HUMANIZMA, OIB 46043326122, Hercegovačka 139,10000 Zagreb</item>
    </izvorni_sadrzaj>
    <derivirana_varijabla naziv="DomainObject.Predmet.SudioniciListAdressOIB_1">
      <item>FINA Regionalni centar Zagreb, OIB 85821130368, Trg svibanjskih žrtava 1995. br. 1,10000 Zagreb</item>
      <item>BOLJI ŽIVOT - DRUŠTVO ZA PROMICANJE HUMANIZMA, OIB 46043326122, Hercegovačka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46043326122</item>
    </izvorni_sadrzaj>
    <derivirana_varijabla naziv="DomainObject.Predmet.SudioniciListNazivOIB_1">
      <item>, OIB 85821130368</item>
      <item>, OIB 46043326122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2016-05-09T12:49:00Z</dcterms:created>
  <dc:creator>ilukac</dc:creator>
  <cp:lastModifiedBy>Karmen Malkoč</cp:lastModifiedBy>
  <cp:lastPrinted>2016-05-09T12:49:00Z</cp:lastPrinted>
  <dcterms:modified xmlns:xsi="http://www.w3.org/2001/XMLSchema-instance" xsi:type="dcterms:W3CDTF">2016-05-09T12:49:00Z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