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b993" w14:paraId="05bb993" w:rsidRDefault="00AE649C" w:rsidP="00FA5B5E" w:rsidR="00AE649C" w:rsidRPr="00B76F3C">
      <w:pPr>
        <w:pStyle w:val="Naslov3"/>
        <w15:collapsed w:val="false"/>
      </w:pPr>
    </w:p>
    <w:p w:rsidRDefault="00E92825" w:rsidP="00E9282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92825" w:rsidP="00E92825" w:rsidR="00E92825">
      <w:pPr>
        <w:jc w:val="right"/>
        <w:rPr>
          <w:b/>
        </w:rPr>
      </w:pPr>
      <w:r>
        <w:rPr>
          <w:b/>
        </w:rPr>
        <w:t>3 St-380/2015-20</w:t>
      </w:r>
    </w:p>
    <w:p w:rsidRDefault="00E92825" w:rsidP="00E92825" w:rsidR="00E92825">
      <w:pPr>
        <w:jc w:val="center"/>
        <w:rPr>
          <w:b/>
        </w:rPr>
      </w:pPr>
      <w:r>
        <w:rPr>
          <w:b/>
        </w:rPr>
        <w:t>Z A K L J U Č A K</w:t>
      </w:r>
    </w:p>
    <w:p w:rsidRDefault="00E92825" w:rsidP="00E92825" w:rsidR="00E92825">
      <w:pPr>
        <w:jc w:val="both"/>
      </w:pPr>
      <w:r>
        <w:tab/>
        <w:t xml:space="preserve">TRGOVAČKI SUD U BJELOVARU, OIB 07942269267, po stečajnom sucu Sanjani Zorinc, u stečajnom postupku nad dužnikom MIKI-BENZ – trgovina i usluge d.o.o. u stečaju, </w:t>
      </w:r>
      <w:proofErr w:type="spellStart"/>
      <w:r>
        <w:t>Grabrovnica</w:t>
      </w:r>
      <w:proofErr w:type="spellEnd"/>
      <w:r>
        <w:t xml:space="preserve">, </w:t>
      </w:r>
      <w:proofErr w:type="spellStart"/>
      <w:r>
        <w:t>Grabrovnica</w:t>
      </w:r>
      <w:proofErr w:type="spellEnd"/>
      <w:r>
        <w:t xml:space="preserve"> 167, MBS 010022292, OIB 04153844855, dana 2. rujna 2016. godine</w:t>
      </w:r>
    </w:p>
    <w:p w:rsidRDefault="00E92825" w:rsidP="00E92825" w:rsidR="00E92825">
      <w:pPr>
        <w:jc w:val="center"/>
        <w:rPr>
          <w:b/>
        </w:rPr>
      </w:pPr>
      <w:r>
        <w:rPr>
          <w:b/>
        </w:rPr>
        <w:t>z a k l j u č i o   j e</w:t>
      </w:r>
    </w:p>
    <w:p w:rsidRDefault="00E92825" w:rsidP="00E92825" w:rsidR="00E92825">
      <w:pPr>
        <w:jc w:val="both"/>
      </w:pPr>
      <w:r>
        <w:tab/>
        <w:t xml:space="preserve">Ispravlja se TABLICA RAZLUČNIH PRAVA u točki 1. tako da umjesto </w:t>
      </w:r>
      <w:proofErr w:type="spellStart"/>
      <w:r>
        <w:t>razlučnog</w:t>
      </w:r>
      <w:proofErr w:type="spellEnd"/>
      <w:r>
        <w:t xml:space="preserve"> vjerovnika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Rijeka, Jadranski trg 3a, OIB 23057039320, stoji </w:t>
      </w:r>
      <w:proofErr w:type="spellStart"/>
      <w:r>
        <w:t>razlučni</w:t>
      </w:r>
      <w:proofErr w:type="spellEnd"/>
      <w:r>
        <w:t xml:space="preserve"> vjerovnik B2 KAPITAL d.o.o. Zagreb, Radnička cesta 41, OIB 57509775367, </w:t>
      </w:r>
      <w:proofErr w:type="spellStart"/>
      <w:r>
        <w:t>razlučno</w:t>
      </w:r>
      <w:proofErr w:type="spellEnd"/>
      <w:r>
        <w:t xml:space="preserve"> pravo upisano na Općinskom sudu u Koprivnici, iznos osigurane tražbine 7.594.308,17 kn, pravna osnova tražbine osigurane </w:t>
      </w:r>
      <w:proofErr w:type="spellStart"/>
      <w:r>
        <w:t>razlučnim</w:t>
      </w:r>
      <w:proofErr w:type="spellEnd"/>
      <w:r>
        <w:t xml:space="preserve"> pravom – ugovor, </w:t>
      </w:r>
      <w:proofErr w:type="spellStart"/>
      <w:r>
        <w:t>razlučno</w:t>
      </w:r>
      <w:proofErr w:type="spellEnd"/>
      <w:r>
        <w:t xml:space="preserve"> pravo odnosi se na sve nekretnine.</w:t>
      </w:r>
    </w:p>
    <w:p w:rsidRDefault="00E92825" w:rsidP="00E92825" w:rsidR="00E92825">
      <w:pPr>
        <w:ind w:firstLine="708"/>
        <w:jc w:val="both"/>
      </w:pPr>
      <w:r>
        <w:t>U točkama 2. – 5. tablice nema izmjene.</w:t>
      </w:r>
    </w:p>
    <w:p w:rsidRDefault="00E92825" w:rsidP="00E92825" w:rsidR="00E92825">
      <w:pPr>
        <w:jc w:val="center"/>
        <w:rPr>
          <w:b/>
        </w:rPr>
      </w:pPr>
      <w:r>
        <w:rPr>
          <w:b/>
        </w:rPr>
        <w:t>Obrazloženje</w:t>
      </w:r>
    </w:p>
    <w:p w:rsidRDefault="00E92825" w:rsidP="00E92825" w:rsidR="00E92825">
      <w:pPr>
        <w:jc w:val="both"/>
      </w:pPr>
      <w:r>
        <w:rPr>
          <w:b/>
        </w:rPr>
        <w:tab/>
      </w:r>
      <w:r>
        <w:t xml:space="preserve">Budući da je </w:t>
      </w:r>
      <w:proofErr w:type="spellStart"/>
      <w:r>
        <w:t>razlučni</w:t>
      </w:r>
      <w:proofErr w:type="spellEnd"/>
      <w:r>
        <w:t xml:space="preserve"> vjerovnik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Rijeka, Jadranski trg 3a, OIB 23057039320 prenijela svoju tražbinu u iznosu od 7.594.308,17 kn na novog vjerovnika B2 KAPITAL d.o.o. Zagreb, Radnička cesta 41, OIB 57509775367, tablica </w:t>
      </w:r>
      <w:proofErr w:type="spellStart"/>
      <w:r>
        <w:t>razlučnih</w:t>
      </w:r>
      <w:proofErr w:type="spellEnd"/>
      <w:r>
        <w:t xml:space="preserve"> prava je ispravljena u točki 1.</w:t>
      </w:r>
    </w:p>
    <w:p w:rsidRDefault="00E92825" w:rsidP="00E92825" w:rsidR="00E92825">
      <w:pPr>
        <w:jc w:val="center"/>
      </w:pPr>
      <w:r>
        <w:t>U Bjelovaru, 2. rujna 2016. godine</w:t>
      </w:r>
    </w:p>
    <w:p w:rsidRDefault="00E92825" w:rsidP="00E92825" w:rsidR="00E9282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STEČAJNI SUDAC</w:t>
      </w:r>
    </w:p>
    <w:p w:rsidRDefault="00E92825" w:rsidP="00E92825" w:rsidR="00E92825" w:rsidRPr="00E92825">
      <w:pPr>
        <w:jc w:val="both"/>
      </w:pPr>
      <w:r>
        <w:rPr>
          <w:b/>
        </w:rPr>
        <w:t xml:space="preserve">                 </w:t>
      </w:r>
      <w:r>
        <w:t xml:space="preserve">                                                                                         SANJANA ZORINC</w:t>
      </w:r>
    </w:p>
    <w:p w:rsidRDefault="00E92825" w:rsidP="00E92825" w:rsidR="00E92825">
      <w:pPr>
        <w:jc w:val="both"/>
      </w:pPr>
      <w:r>
        <w:rPr>
          <w:b/>
        </w:rPr>
        <w:t>POUKA O PRAVNOM LIJEKU</w:t>
      </w:r>
      <w:r>
        <w:t>: Protiv ovog zaključka nije dopuštena žalba.</w:t>
      </w:r>
    </w:p>
    <w:p w:rsidRDefault="00E92825" w:rsidP="00E92825" w:rsidR="00E92825">
      <w:pPr>
        <w:jc w:val="both"/>
      </w:pPr>
      <w:proofErr w:type="spellStart"/>
      <w:r>
        <w:t>Rj</w:t>
      </w:r>
      <w:proofErr w:type="spellEnd"/>
      <w:r>
        <w:t>.</w:t>
      </w:r>
    </w:p>
    <w:p w:rsidRDefault="00E92825" w:rsidP="00E92825" w:rsidR="00E92825">
      <w:pPr>
        <w:jc w:val="both"/>
      </w:pPr>
      <w:r>
        <w:t>Dna: B2 KAPITAL d.o.o. Zagreb – putem pošte</w:t>
      </w:r>
    </w:p>
    <w:p w:rsidRDefault="00E92825" w:rsidP="00E92825" w:rsidR="00E92825">
      <w:pPr>
        <w:jc w:val="both"/>
      </w:pPr>
      <w:r>
        <w:t xml:space="preserve">         pun.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– Zorislav </w:t>
      </w:r>
      <w:proofErr w:type="spellStart"/>
      <w:r>
        <w:t>Krivačić</w:t>
      </w:r>
      <w:proofErr w:type="spellEnd"/>
      <w:r>
        <w:t xml:space="preserve"> – putem pošte </w:t>
      </w:r>
    </w:p>
    <w:p w:rsidRDefault="00E92825" w:rsidP="00E92825" w:rsidR="00E92825">
      <w:pPr>
        <w:jc w:val="both"/>
      </w:pPr>
      <w:r>
        <w:t xml:space="preserve">         stečajnom upravitelju – putem e-oglasne ploče</w:t>
      </w:r>
    </w:p>
    <w:p w:rsidRDefault="00E92825" w:rsidP="00E92825" w:rsidR="00E92825">
      <w:pPr>
        <w:jc w:val="both"/>
      </w:pPr>
      <w:r>
        <w:t xml:space="preserve">         e-oglasna ploča</w:t>
      </w:r>
    </w:p>
    <w:p w:rsidRDefault="00E92825" w:rsidP="00E92825" w:rsidR="00DA0242">
      <w:pPr>
        <w:jc w:val="both"/>
      </w:pPr>
      <w:proofErr w:type="spellStart"/>
      <w:r>
        <w:t>Bj</w:t>
      </w:r>
      <w:proofErr w:type="spellEnd"/>
      <w:r>
        <w:t xml:space="preserve">. 2.9.2016.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825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570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St-380/2015-20</izvorni_sadrzaj>
    <derivirana_varijabla naziv="DomainObject.Oznaka_1">St-380/2015-20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pripojen spis St-116/2015</izvorni_sadrzaj>
    <derivirana_varijabla naziv="DomainObject.Predmet.Opis_1">pripojen spis St-116/2015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MIKI-BENZ - trgovina i usluge d.o.o. Grabrovnica zastupanog po punomoćniku ZOU Zlatko Gregurić i dr.</izvorni_sadrzaj>
    <derivirana_varijabla naziv="DomainObject.Predmet.ProtustrankaFormated_1">  MIKI-BENZ - trgovina i usluge d.o.o. Grabrovnica zastupanog po punomoćniku ZOU Zlatko Gregurić i dr.</derivirana_varijabla>
  </DomainObject.Predmet.ProtustrankaFormated>
  <DomainObject.Predmet.ProtustrankaFormatedOIB>
    <izvorni_sadrzaj>  MIKI-BENZ - trgovina i usluge d.o.o. Grabrovnica, OIB 04153844855 zastupanog po punomoćniku ZOU Zlatko Gregurić i dr.</izvorni_sadrzaj>
    <derivirana_varijabla naziv="DomainObject.Predmet.ProtustrankaFormatedOIB_1">  MIKI-BENZ - trgovina i usluge d.o.o. Grabrovnica, OIB 04153844855 zastupanog po punomoćniku ZOU Zlatko Gregurić i dr.</derivirana_varijabla>
  </DomainObject.Predmet.ProtustrankaFormatedOIB>
  <DomainObject.Predmet.ProtustrankaFormatedWithAdress>
    <izvorni_sadrzaj> MIKI-BENZ - trgovina i usluge d.o.o. Grabrovnica, Grabrovnica 167, 33405 Grabrovnica zastupanog po punomoćniku ZOU Zlatko Gregurić i dr.</izvorni_sadrzaj>
    <derivirana_varijabla naziv="DomainObject.Predmet.ProtustrankaFormatedWithAdress_1"> MIKI-BENZ - trgovina i usluge d.o.o. Grabrovnica, Grabrovnica 167, 33405 Grabrovnica zastupanog po punomoćniku ZOU Zlatko Gregurić i dr.</derivirana_varijabla>
  </DomainObject.Predmet.ProtustrankaFormatedWithAdress>
  <DomainObject.Predmet.ProtustrankaFormatedWithAdressOIB>
    <izvorni_sadrzaj> MIKI-BENZ - trgovina i usluge d.o.o. Grabrovnica, OIB 04153844855, Grabrovnica 167, 33405 Grabrovnica zastupanog po punomoćniku ZOU Zlatko Gregurić i dr.</izvorni_sadrzaj>
    <derivirana_varijabla naziv="DomainObject.Predmet.ProtustrankaFormatedWithAdressOIB_1"> MIKI-BENZ - trgovina i usluge d.o.o. Grabrovnica, OIB 04153844855, Grabrovnica 167, 33405 Grabrovnica zastupanog po punomoćniku ZOU Zlatko Gregurić i dr.</derivirana_varijabla>
  </DomainObject.Predmet.ProtustrankaFormatedWithAdressOIB>
  <DomainObject.Predmet.ProtustrankaWithAdress>
    <izvorni_sadrzaj>MIKI-BENZ - trgovina i usluge d.o.o. Grabrovnica Grabrovnica 167, 33405 Grabrovnica</izvorni_sadrzaj>
    <derivirana_varijabla naziv="DomainObject.Predmet.ProtustrankaWithAdress_1">MIKI-BENZ - trgovina i usluge d.o.o. Grabrovnica Grabrovnica 167, 33405 Grabrovnica</derivirana_varijabla>
  </DomainObject.Predmet.ProtustrankaWithAdress>
  <DomainObject.Predmet.ProtustrankaWithAdressOIB>
    <izvorni_sadrzaj>MIKI-BENZ - trgovina i usluge d.o.o. Grabrovnica, OIB 04153844855, Grabrovnica 167, 33405 Grabrovnica</izvorni_sadrzaj>
    <derivirana_varijabla naziv="DomainObject.Predmet.ProtustrankaWithAdressOIB_1">MIKI-BENZ - trgovina i usluge d.o.o. Grabrovnica, OIB 04153844855, Grabrovnica 167, 33405 Grabrovnica</derivirana_varijabla>
  </DomainObject.Predmet.ProtustrankaWithAdressOIB>
  <DomainObject.Predmet.ProtustrankaNazivFormated>
    <izvorni_sadrzaj>MIKI-BENZ - trgovina i usluge d.o.o. Grabrovnica</izvorni_sadrzaj>
    <derivirana_varijabla naziv="DomainObject.Predmet.ProtustrankaNazivFormated_1">MIKI-BENZ - trgovina i usluge d.o.o. Grabrovnica</derivirana_varijabla>
  </DomainObject.Predmet.ProtustrankaNazivFormated>
  <DomainObject.Predmet.ProtustrankaNazivFormatedOIB>
    <izvorni_sadrzaj>MIKI-BENZ - trgovina i usluge d.o.o. Grabrovnica, OIB 04153844855</izvorni_sadrzaj>
    <derivirana_varijabla naziv="DomainObject.Predmet.ProtustrankaNazivFormatedOIB_1">MIKI-BENZ - trgovina i usluge d.o.o. Grabrovnica, OIB 04153844855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MIKI-BENZ - trgovina i usluge d.o.o. Grabrovnica zastupanog po punomoćniku ZOU Zlatko Gregurić i dr.</item>
    </izvorni_sadrzaj>
    <derivirana_varijabla naziv="DomainObject.Predmet.ProtuStrankaListFormated_1">
      <item>MIKI-BENZ - trgovina i usluge d.o.o. Grabrovnica zastupanog po punomoćniku ZOU Zlatko Gregurić i dr.</item>
    </derivirana_varijabla>
  </DomainObject.Predmet.ProtuStrankaListFormated>
  <DomainObject.Predmet.ProtuStrankaListFormatedOIB>
    <izvorni_sadrzaj>
      <item>MIKI-BENZ - trgovina i usluge d.o.o. Grabrovnica, OIB 04153844855 zastupanog po punomoćniku ZOU Zlatko Gregurić i dr.</item>
    </izvorni_sadrzaj>
    <derivirana_varijabla naziv="DomainObject.Predmet.ProtuStrankaListFormatedOIB_1">
      <item>MIKI-BENZ - trgovina i usluge d.o.o. Grabrovnica, OIB 04153844855 zastupanog po punomoćniku ZOU Zlatko Gregurić i dr.</item>
    </derivirana_varijabla>
  </DomainObject.Predmet.ProtuStrankaListFormatedOIB>
  <DomainObject.Predmet.ProtuStrankaListFormatedWithAdress>
    <izvorni_sadrzaj>
      <item>MIKI-BENZ - trgovina i usluge d.o.o. Grabrovnica, Grabrovnica 167, 33405 Grabrovnica zastupanog po punomoćniku ZOU Zlatko Gregurić i dr.</item>
    </izvorni_sadrzaj>
    <derivirana_varijabla naziv="DomainObject.Predmet.ProtuStrankaListFormatedWithAdress_1">
      <item>MIKI-BENZ - trgovina i usluge d.o.o. Grabrovnica, Grabrovnica 167, 33405 Grabrovnica zastupanog po punomoćniku ZOU Zlatko Gregurić i dr.</item>
    </derivirana_varijabla>
  </DomainObject.Predmet.ProtuStrankaListFormatedWithAdress>
  <DomainObject.Predmet.ProtuStrankaListFormatedWithAdressOIB>
    <izvorni_sadrzaj>
      <item>MIKI-BENZ - trgovina i usluge d.o.o. Grabrovnica, OIB 04153844855, Grabrovnica 167, 33405 Grabrovnica zastupanog po punomoćniku ZOU Zlatko Gregurić i dr.</item>
    </izvorni_sadrzaj>
    <derivirana_varijabla naziv="DomainObject.Predmet.ProtuStrankaListFormatedWithAdressOIB_1">
      <item>MIKI-BENZ - trgovina i usluge d.o.o. Grabrovnica, OIB 04153844855, Grabrovnica 167, 33405 Grabrovnica zastupanog po punomoćniku ZOU Zlatko Gregurić i dr.</item>
    </derivirana_varijabla>
  </DomainObject.Predmet.ProtuStrankaListFormatedWithAdressOIB>
  <DomainObject.Predmet.ProtuStrankaListNazivFormated>
    <izvorni_sadrzaj>
      <item>MIKI-BENZ - trgovina i usluge d.o.o. Grabrovnica</item>
    </izvorni_sadrzaj>
    <derivirana_varijabla naziv="DomainObject.Predmet.ProtuStrankaListNazivFormated_1">
      <item>MIKI-BENZ - trgovina i usluge d.o.o. Grabrovnica</item>
    </derivirana_varijabla>
  </DomainObject.Predmet.ProtuStrankaListNazivFormated>
  <DomainObject.Predmet.ProtuStrankaListNazivFormatedOIB>
    <izvorni_sadrzaj>
      <item>MIKI-BENZ - trgovina i usluge d.o.o. Grabrovnica, OIB 04153844855</item>
    </izvorni_sadrzaj>
    <derivirana_varijabla naziv="DomainObject.Predmet.ProtuStrankaListNazivFormatedOIB_1">
      <item>MIKI-BENZ - trgovina i usluge d.o.o. Grabrovnica, OIB 04153844855</item>
    </derivirana_varijabla>
  </DomainObject.Predmet.ProtuStrankaListNazivFormatedOIB>
  <DomainObject.Predmet.OstaliListFormated>
    <izvorni_sadrzaj>
      <item>ZOU Zlatko Gregurić i dr. punomoćnik sudionika u postupku MIKI-BENZ - trgovina i usluge d.o.o. Grabrovnica</item>
      <item>MARKO ČAČIĆ</item>
    </izvorni_sadrzaj>
    <derivirana_varijabla naziv="DomainObject.Predmet.OstaliListFormated_1">
      <item>ZOU Zlatko Gregurić i dr. punomoćnik sudionika u postupku MIKI-BENZ - trgovina i usluge d.o.o. Grabrovnica</item>
      <item>MARKO ČAČIĆ</item>
    </derivirana_varijabla>
  </DomainObject.Predmet.OstaliListFormated>
  <DomainObject.Predmet.OstaliListFormatedOIB>
    <izvorni_sadrzaj>
      <item>ZOU Zlatko Gregurić i dr., OIB 70851049834 punomoćnik sudionika u postupku MIKI-BENZ - trgovina i usluge d.o.o. Grabrovnica</item>
      <item>MARKO ČAČIĆ, OIB 71598929328</item>
    </izvorni_sadrzaj>
    <derivirana_varijabla naziv="DomainObject.Predmet.OstaliListFormatedOIB_1">
      <item>ZOU Zlatko Gregurić i dr., OIB 70851049834 punomoćnik sudionika u postupku MIKI-BENZ - trgovina i usluge d.o.o. Grabrovnica</item>
      <item>MARKO ČAČIĆ, OIB 71598929328</item>
    </derivirana_varijabla>
  </DomainObject.Predmet.OstaliListFormatedOIB>
  <DomainObject.Predmet.OstaliListFormatedWithAdress>
    <izvorni_sadrzaj>
      <item>ZOU Zlatko Gregurić i dr., Mihanovićeva 15b, 43000 Bjelovar punomoćnik sudionika u postupku MIKI-BENZ - trgovina i usluge d.o.o. Grabrovnica</item>
      <item>MARKO ČAČIĆ, Osječka 217, 44330 Novska</item>
    </izvorni_sadrzaj>
    <derivirana_varijabla naziv="DomainObject.Predmet.OstaliListFormatedWithAdress_1">
      <item>ZOU Zlatko Gregurić i dr., Mihanovićeva 15b, 43000 Bjelovar punomoćnik sudionika u postupku MIKI-BENZ - trgovina i usluge d.o.o. Grabrovnica</item>
      <item>MARKO ČAČIĆ, Osječka 217, 44330 Novska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MIKI-BENZ - trgovina i usluge d.o.o. Grabrovnica</item>
      <item>MARKO ČAČIĆ, OIB 71598929328, Osječka 217, 44330 Novska</item>
    </izvorni_sadrzaj>
    <derivirana_varijabla naziv="DomainObject.Predmet.OstaliListFormatedWithAdressOIB_1">
      <item>ZOU Zlatko Gregurić i dr., OIB 70851049834, Mihanovićeva 15b, 43000 Bjelovar punomoćnik sudionika u postupku MIKI-BENZ - trgovina i usluge d.o.o. Grabrovnica</item>
      <item>MARKO ČAČIĆ, OIB 71598929328, Osječka 217, 44330 Novska</item>
    </derivirana_varijabla>
  </DomainObject.Predmet.OstaliListFormatedWithAdressOIB>
  <DomainObject.Predmet.OstaliListNazivFormated>
    <izvorni_sadrzaj>
      <item>ZOU Zlatko Gregurić i dr.</item>
      <item>MARKO ČAČIĆ</item>
    </izvorni_sadrzaj>
    <derivirana_varijabla naziv="DomainObject.Predmet.OstaliListNazivFormated_1">
      <item>ZOU Zlatko Gregurić i dr.</item>
      <item>MARKO ČAČIĆ</item>
    </derivirana_varijabla>
  </DomainObject.Predmet.OstaliListNazivFormated>
  <DomainObject.Predmet.OstaliListNazivFormatedOIB>
    <izvorni_sadrzaj>
      <item>ZOU Zlatko Gregurić i dr., OIB 70851049834</item>
      <item>MARKO ČAČIĆ, OIB 71598929328</item>
    </izvorni_sadrzaj>
    <derivirana_varijabla naziv="DomainObject.Predmet.OstaliListNazivFormatedOIB_1">
      <item>ZOU Zlatko Gregurić i dr., OIB 70851049834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St-380/2015-20</izvorni_sadrzaj>
    <derivirana_varijabla naziv="DomainObject.PoslovniBrojDokumenta_1">St-380/2015-20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MIKI-BENZ - trgovina i usluge d.o.o. Grabrovnica</izvorni_sadrzaj>
    <derivirana_varijabla naziv="DomainObject.Predmet.ProtustrankaIDrugi_1">MIKI-BENZ - trgovina i usluge d.o.o. Grabrovnica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MIKI-BENZ - trgovina i usluge d.o.o. Grabrovnica, OIB 04153844855, Grabrovnica 167, 33405 Grabrovnica</izvorni_sadrzaj>
    <derivirana_varijabla naziv="DomainObject.Predmet.ProtustrankaIDrugiAdressOIB_1">MIKI-BENZ - trgovina i usluge d.o.o. Grabrovnica, OIB 04153844855, Grabrovnica 167, 33405 Grabrovnica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MIKI-BENZ - trgovina i usluge d.o.o. Grabrovnica</item>
      <item>FINANCIJSKA AGENCIJA, RC ZAGREB, Podružnica Bjelovar</item>
      <item>ZOU Zlatko Gregurić i dr.</item>
      <item>MARKO ČAČIĆ</item>
    </izvorni_sadrzaj>
    <derivirana_varijabla naziv="DomainObject.Predmet.SudioniciListNaziv_1">
      <item>MIKI-BENZ - trgovina i usluge d.o.o. Grabrovnica</item>
      <item>FINANCIJSKA AGENCIJA, RC ZAGREB, Podružnica Bjelovar</item>
      <item>ZOU Zlatko Gregurić i dr.</item>
      <item>MARKO ČAČIĆ</item>
    </derivirana_varijabla>
  </DomainObject.Predmet.SudioniciListNaziv>
  <DomainObject.Predmet.SudioniciListAdressOIB>
    <izvorni_sadrzaj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izvorni_sadrzaj>
    <derivirana_varijabla naziv="DomainObject.Predmet.SudioniciListAdressOIB_1"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89318-D52D-4CEA-9B94-ECBB963ACE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1206</properties:Characters>
  <properties:Lines>31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2016-09-02T07:33:00Z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St-380/2015-20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