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C61B40">
                    <w:rPr>
                      <w:sz w:val="22"/>
                      <w:szCs w:val="22"/>
                    </w:rPr>
                    <w:t xml:space="preserve"> 18. St-987/17-7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f5e1b2" w14:paraId="5f5e1b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C61B40">
        <w:t>MEDICUS privatna zdravstvena ustanova za specifičnu zdravstvenu zaštitu, Zagreb, Krapinska 45, MBS: 080443554, OIB: 60461285043</w:t>
      </w:r>
      <w:r w:rsidR="00B54459">
        <w:t xml:space="preserve">, </w:t>
      </w:r>
      <w:r w:rsidR="00C61B40">
        <w:t xml:space="preserve">  dana 18</w:t>
      </w:r>
      <w:r>
        <w:t xml:space="preserve">. </w:t>
      </w:r>
      <w:r w:rsidR="00C61B40">
        <w:t xml:space="preserve">travnja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C61B40">
        <w:t>MEDICUS privatna zdravstvena ustanova za specifičnu zdravstvenu zaštitu, Zagreb, Krapinska 45, MBS: 080443554, OIB: 60461285043.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C61B40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61B40">
        <w:t>Nikola Bojanić, Osijek, Bračka 179</w:t>
      </w:r>
      <w:r w:rsidR="00C61B40" w:rsidRPr="00B03FBD">
        <w:t>, OIB</w:t>
      </w:r>
      <w:r w:rsidR="00C61B40">
        <w:t>:</w:t>
      </w:r>
      <w:r w:rsidR="00C61B40" w:rsidRPr="00B03FBD">
        <w:t xml:space="preserve"> </w:t>
      </w:r>
      <w:r w:rsidR="00C61B40">
        <w:t>32886956915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C61B40">
        <w:t>MEDICUS privatna zdravstvena ustanova za specifičnu zdravstvenu zaštitu, Zagreb, Krapinska 45, MBS: 080443554, OIB: 60461285043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C61B40">
        <w:rPr>
          <w:bCs/>
        </w:rPr>
        <w:t>13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C61B40">
        <w:rPr>
          <w:bCs/>
        </w:rPr>
        <w:t xml:space="preserve">travnja 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61B40">
        <w:rPr>
          <w:bCs/>
        </w:rPr>
        <w:t xml:space="preserve">17-01/04, </w:t>
      </w:r>
      <w:proofErr w:type="spellStart"/>
      <w:r w:rsidR="00C61B40">
        <w:rPr>
          <w:bCs/>
        </w:rPr>
        <w:t>Ur.broj</w:t>
      </w:r>
      <w:proofErr w:type="spellEnd"/>
      <w:r w:rsidR="00C61B40">
        <w:rPr>
          <w:bCs/>
        </w:rPr>
        <w:t>: 04-06-17-2048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C61B40">
        <w:rPr>
          <w:bCs/>
        </w:rPr>
        <w:t xml:space="preserve"> 10</w:t>
      </w:r>
      <w:r w:rsidR="00074309">
        <w:rPr>
          <w:bCs/>
        </w:rPr>
        <w:t xml:space="preserve">. </w:t>
      </w:r>
      <w:r w:rsidR="00C61B40">
        <w:rPr>
          <w:bCs/>
        </w:rPr>
        <w:t>travnja</w:t>
      </w:r>
      <w:r w:rsidR="00B54459">
        <w:rPr>
          <w:bCs/>
        </w:rPr>
        <w:t xml:space="preserve"> </w:t>
      </w:r>
      <w:r w:rsidR="00C61B40">
        <w:rPr>
          <w:bCs/>
        </w:rPr>
        <w:t xml:space="preserve"> 2017. nad stečajnim dužnikom</w:t>
      </w:r>
      <w:r w:rsidR="00EA4C04" w:rsidRPr="00884015">
        <w:rPr>
          <w:bCs/>
        </w:rPr>
        <w:t xml:space="preserve"> </w:t>
      </w:r>
      <w:r w:rsidR="00C61B40">
        <w:t>MEDICUS privatna zdravstvena ustanova za specifičnu zdravstvenu zaštitu, Zagreb, Krapinska 45, MBS: 080443554, OIB: 60461285043.</w:t>
      </w:r>
    </w:p>
    <w:p w:rsidRDefault="002F3C3A" w:rsidP="00B54459" w:rsidR="002F3C3A" w:rsidRPr="00B54459">
      <w:pPr>
        <w:pStyle w:val="Tijeloteksta"/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54459" w:rsidP="00B54459" w:rsidR="00B54459">
      <w:pPr>
        <w:pStyle w:val="Tijeloteksta"/>
        <w:jc w:val="center"/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C61B40">
        <w:rPr>
          <w:bCs/>
        </w:rPr>
        <w:t>St-987/17-7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B54459">
        <w:t>1</w:t>
      </w:r>
      <w:r w:rsidR="00057E16">
        <w:t xml:space="preserve">. </w:t>
      </w:r>
      <w:r w:rsidR="00C61B40">
        <w:t>kolovoza</w:t>
      </w:r>
      <w:r>
        <w:t xml:space="preserve"> 2017. objavio je Oglas na mrežnoj stranici e-oglasna ploča sud</w:t>
      </w:r>
      <w:r w:rsidR="00C61B40">
        <w:t>ova pod poslovnim brojem St-987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C61B40" w:rsidP="002F3C3A" w:rsidR="002F3C3A">
      <w:pPr>
        <w:pStyle w:val="Tijeloteksta"/>
        <w:ind w:left="360"/>
        <w:jc w:val="center"/>
      </w:pPr>
      <w:r>
        <w:t>U Osijeku, 18</w:t>
      </w:r>
      <w:r w:rsidR="002F3C3A">
        <w:t xml:space="preserve">. </w:t>
      </w:r>
      <w:r>
        <w:t>travnja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61B40" w:rsidP="007C6056" w:rsidR="004777DC">
      <w:pPr>
        <w:pStyle w:val="Tijeloteksta"/>
        <w:numPr>
          <w:ilvl w:val="0"/>
          <w:numId w:val="1"/>
        </w:numPr>
        <w:jc w:val="left"/>
      </w:pPr>
      <w:r>
        <w:t>kal. 18.05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37F6B"/>
    <w:rsid w:val="00057E16"/>
    <w:rsid w:val="00074309"/>
    <w:rsid w:val="000E3CD9"/>
    <w:rsid w:val="001172AF"/>
    <w:rsid w:val="00122B97"/>
    <w:rsid w:val="00133C59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54459"/>
    <w:rsid w:val="00B6125C"/>
    <w:rsid w:val="00C13E72"/>
    <w:rsid w:val="00C3258D"/>
    <w:rsid w:val="00C61B40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St-987/2017</izvorni_sadrzaj>
    <derivirana_varijabla naziv="DomainObject.Predmet.OznakaBroj_1">St-987/2017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MEDICUS privatna zdravstvena ustanova za specifičnu zdravstvenu zaštitu</izvorni_sadrzaj>
    <derivirana_varijabla naziv="DomainObject.Predmet.ProtustrankaFormated_1">  MEDICUS privatna zdravstvena ustanova za specifičnu zdravstvenu zaštitu</derivirana_varijabla>
  </DomainObject.Predmet.ProtustrankaFormated>
  <DomainObject.Predmet.ProtustrankaFormatedOIB>
    <izvorni_sadrzaj>  MEDICUS privatna zdravstvena ustanova za specifičnu zdravstvenu zaštitu, OIB 60461285043</izvorni_sadrzaj>
    <derivirana_varijabla naziv="DomainObject.Predmet.ProtustrankaFormatedOIB_1">  MEDICUS privatna zdravstvena ustanova za specifičnu zdravstvenu zaštitu, OIB 60461285043</derivirana_varijabla>
  </DomainObject.Predmet.ProtustrankaFormatedOIB>
  <DomainObject.Predmet.ProtustrankaFormatedWithAdress>
    <izvorni_sadrzaj> MEDICUS privatna zdravstvena ustanova za specifičnu zdravstvenu zaštitu, Krapinska 45, 10000 Zagreb</izvorni_sadrzaj>
    <derivirana_varijabla naziv="DomainObject.Predmet.ProtustrankaFormatedWithAdress_1"> MEDICUS privatna zdravstvena ustanova za specifičnu zdravstvenu zaštitu, Krapinska 45, 10000 Zagreb</derivirana_varijabla>
  </DomainObject.Predmet.ProtustrankaFormatedWithAdress>
  <DomainObject.Predmet.ProtustrankaFormatedWithAdressOIB>
    <izvorni_sadrzaj> MEDICUS privatna zdravstvena ustanova za specifičnu zdravstvenu zaštitu, OIB 60461285043, Krapinska 45, 10000 Zagreb</izvorni_sadrzaj>
    <derivirana_varijabla naziv="DomainObject.Predmet.ProtustrankaFormatedWithAdressOIB_1"> MEDICUS privatna zdravstvena ustanova za specifičnu zdravstvenu zaštitu, OIB 60461285043, Krapinska 45, 10000 Zagreb</derivirana_varijabla>
  </DomainObject.Predmet.ProtustrankaFormatedWithAdressOIB>
  <DomainObject.Predmet.ProtustrankaWithAdress>
    <izvorni_sadrzaj>MEDICUS privatna zdravstvena ustanova za specifičnu zdravstvenu zaštitu Krapinska 45, 10000 Zagreb</izvorni_sadrzaj>
    <derivirana_varijabla naziv="DomainObject.Predmet.ProtustrankaWithAdress_1">MEDICUS privatna zdravstvena ustanova za specifičnu zdravstvenu zaštitu Krapinska 45, 10000 Zagreb</derivirana_varijabla>
  </DomainObject.Predmet.ProtustrankaWithAdress>
  <DomainObject.Predmet.ProtustrankaWithAdressOIB>
    <izvorni_sadrzaj>MEDICUS privatna zdravstvena ustanova za specifičnu zdravstvenu zaštitu, OIB 60461285043, Krapinska 45, 10000 Zagreb</izvorni_sadrzaj>
    <derivirana_varijabla naziv="DomainObject.Predmet.ProtustrankaWithAdressOIB_1">MEDICUS privatna zdravstvena ustanova za specifičnu zdravstvenu zaštitu, OIB 60461285043, Krapinska 45, 10000 Zagreb</derivirana_varijabla>
  </DomainObject.Predmet.ProtustrankaWithAdressOIB>
  <DomainObject.Predmet.ProtustrankaNazivFormated>
    <izvorni_sadrzaj>MEDICUS privatna zdravstvena ustanova za specifičnu zdravstvenu zaštitu</izvorni_sadrzaj>
    <derivirana_varijabla naziv="DomainObject.Predmet.ProtustrankaNazivFormated_1">MEDICUS privatna zdravstvena ustanova za specifičnu zdravstvenu zaštitu</derivirana_varijabla>
  </DomainObject.Predmet.ProtustrankaNazivFormated>
  <DomainObject.Predmet.ProtustrankaNazivFormatedOIB>
    <izvorni_sadrzaj>MEDICUS privatna zdravstvena ustanova za specifičnu zdravstvenu zaštitu, OIB 60461285043</izvorni_sadrzaj>
    <derivirana_varijabla naziv="DomainObject.Predmet.ProtustrankaNazivFormatedOIB_1">MEDICUS privatna zdravstvena ustanova za specifičnu zdravstvenu zaštitu, OIB 60461285043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privatna zdravstvena ustanova za specifičnu zdravstvenu zaštitu</item>
    </izvorni_sadrzaj>
    <derivirana_varijabla naziv="DomainObject.Predmet.ProtuStrankaListFormated_1">
      <item>MEDICUS privatna zdravstvena ustanova za specifičnu zdravstvenu zaštitu</item>
    </derivirana_varijabla>
  </DomainObject.Predmet.ProtuStrankaListFormated>
  <DomainObject.Predmet.ProtuStrankaListFormatedOIB>
    <izvorni_sadrzaj>
      <item>MEDICUS privatna zdravstvena ustanova za specifičnu zdravstvenu zaštitu, OIB 60461285043</item>
    </izvorni_sadrzaj>
    <derivirana_varijabla naziv="DomainObject.Predmet.ProtuStrankaListFormatedOIB_1">
      <item>MEDICUS privatna zdravstvena ustanova za specifičnu zdravstvenu zaštitu, OIB 60461285043</item>
    </derivirana_varijabla>
  </DomainObject.Predmet.ProtuStrankaListFormatedOIB>
  <DomainObject.Predmet.ProtuStrankaListFormatedWithAdress>
    <izvorni_sadrzaj>
      <item>MEDICUS privatna zdravstvena ustanova za specifičnu zdravstvenu zaštitu, Krapinska 45, 10000 Zagreb</item>
    </izvorni_sadrzaj>
    <derivirana_varijabla naziv="DomainObject.Predmet.ProtuStrankaListFormatedWithAdress_1">
      <item>MEDICUS privatna zdravstvena ustanova za specifičnu zdravstvenu zaštitu, Krapinska 45, 10000 Zagreb</item>
    </derivirana_varijabla>
  </DomainObject.Predmet.ProtuStrankaListFormatedWithAdress>
  <DomainObject.Predmet.ProtuStrankaListFormatedWithAdressOIB>
    <izvorni_sadrzaj>
      <item>MEDICUS privatna zdravstvena ustanova za specifičnu zdravstvenu zaštitu, OIB 60461285043, Krapinska 45, 10000 Zagreb</item>
    </izvorni_sadrzaj>
    <derivirana_varijabla naziv="DomainObject.Predmet.ProtuStrankaListFormatedWithAdressOIB_1">
      <item>MEDICUS privatna zdravstvena ustanova za specifičnu zdravstvenu zaštitu, OIB 60461285043, Krapinska 45, 10000 Zagreb</item>
    </derivirana_varijabla>
  </DomainObject.Predmet.ProtuStrankaListFormatedWithAdressOIB>
  <DomainObject.Predmet.ProtuStrankaListNazivFormated>
    <izvorni_sadrzaj>
      <item>MEDICUS privatna zdravstvena ustanova za specifičnu zdravstvenu zaštitu</item>
    </izvorni_sadrzaj>
    <derivirana_varijabla naziv="DomainObject.Predmet.ProtuStrankaListNazivFormated_1">
      <item>MEDICUS privatna zdravstvena ustanova za specifičnu zdravstvenu zaštitu</item>
    </derivirana_varijabla>
  </DomainObject.Predmet.ProtuStrankaListNazivFormated>
  <DomainObject.Predmet.ProtuStrankaListNazivFormatedOIB>
    <izvorni_sadrzaj>
      <item>MEDICUS privatna zdravstvena ustanova za specifičnu zdravstvenu zaštitu, OIB 60461285043</item>
    </izvorni_sadrzaj>
    <derivirana_varijabla naziv="DomainObject.Predmet.ProtuStrankaListNazivFormatedOIB_1">
      <item>MEDICUS privatna zdravstvena ustanova za specifičnu zdravstvenu zaštitu, OIB 60461285043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privatna zdravstvena ustanova za specifičnu zdravstvenu zaštitu</izvorni_sadrzaj>
    <derivirana_varijabla naziv="DomainObject.Predmet.ProtustrankaIDrugi_1">MEDICUS privatna zdravstvena ustanova za specifičnu zdravstvenu zaštitu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MEDICUS privatna zdravstvena ustanova za specifičnu zdravstvenu zaštitu, OIB 60461285043, Krapinska 45, 10000 Zagreb</izvorni_sadrzaj>
    <derivirana_varijabla naziv="DomainObject.Predmet.ProtustrankaIDrugiAdressOIB_1">MEDICUS privatna zdravstvena ustanova za specifičnu zdravstvenu zaštitu, OIB 60461285043, Krapinska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MEDICUS privatna zdravstvena ustanova za specifičnu zdravstvenu zaštitu</item>
      <item>FINA Regionalni centar Zagreb</item>
    </izvorni_sadrzaj>
    <derivirana_varijabla naziv="DomainObject.Predmet.SudioniciListNaziv_1">
      <item>MEDICUS privatna zdravstvena ustanova za specifičnu zdravstvenu zaštitu</item>
      <item>FINA Regionalni centar Zagreb</item>
    </derivirana_varijabla>
  </DomainObject.Predmet.SudioniciListNaziv>
  <DomainObject.Predmet.SudioniciListAdressOIB>
    <izvorni_sadrzaj>
      <item>MEDICUS privatna zdravstvena ustanova za specifičnu zdravstvenu zaštitu, OIB 60461285043, Krapinska 45,10000 Zagreb</item>
      <item>FINA Regionalni centar Zagreb, OIB 85821130368, Trg svibanjskih žrtava 1995. br. 1,10000 Zagreb</item>
    </izvorni_sadrzaj>
    <derivirana_varijabla naziv="DomainObject.Predmet.SudioniciListAdressOIB_1">
      <item>MEDICUS privatna zdravstvena ustanova za specifičnu zdravstvenu zaštitu, OIB 60461285043, Krapinska 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60461285043</item>
      <item>, OIB 85821130368</item>
    </izvorni_sadrzaj>
    <derivirana_varijabla naziv="DomainObject.Predmet.SudioniciListNazivOIB_1">
      <item>, OIB 60461285043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3284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2018-04-18T08:58:00Z</dcterms:created>
  <dc:creator>Snježana Andrijanić</dc:creator>
  <cp:lastModifiedBy>Gordana Harc</cp:lastModifiedBy>
  <cp:lastPrinted>2018-04-18T08:57:00Z</cp:lastPrinted>
  <dcterms:modified xmlns:xsi="http://www.w3.org/2001/XMLSchema-instance" xsi:type="dcterms:W3CDTF">2018-04-18T09:00:00Z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St-987-17-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