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9f2b" w14:paraId="b059f2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C37C24">
        <w:t>38</w:t>
      </w:r>
      <w:r w:rsidR="000C1852">
        <w:t>.St-</w:t>
      </w:r>
      <w:r w:rsidR="00C37C24">
        <w:t>5780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37C24">
        <w:t>5780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A755E6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37C24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C37C24" w:rsidRPr="00C37C24">
        <w:t>TRI MRAVA j.d.o.o.</w:t>
      </w:r>
      <w:r w:rsidR="00C95BAB">
        <w:t xml:space="preserve">, Zagreb, </w:t>
      </w:r>
      <w:proofErr w:type="spellStart"/>
      <w:r w:rsidR="00C37C24" w:rsidRPr="00C37C24">
        <w:t>Pisarovinska</w:t>
      </w:r>
      <w:proofErr w:type="spellEnd"/>
      <w:r w:rsidR="00C37C24" w:rsidRPr="00C37C24">
        <w:t xml:space="preserve"> 32</w:t>
      </w:r>
      <w:r w:rsidR="00C95BAB" w:rsidRPr="009F1879">
        <w:t>, MBS:</w:t>
      </w:r>
      <w:r w:rsidR="00C95BAB">
        <w:t xml:space="preserve"> </w:t>
      </w:r>
      <w:r w:rsidR="00C37C24" w:rsidRPr="00C37C24">
        <w:t>080855597</w:t>
      </w:r>
      <w:r w:rsidR="00C95BAB" w:rsidRPr="009F1879">
        <w:t>, OIB:</w:t>
      </w:r>
      <w:r w:rsidR="00C95BAB">
        <w:t xml:space="preserve"> </w:t>
      </w:r>
      <w:r w:rsidR="00C37C24" w:rsidRPr="00C37C24">
        <w:t>12020933739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C37C24">
        <w:t xml:space="preserve"> 4.642,96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755E6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C37C24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</w:t>
      </w:r>
      <w:r w:rsidR="00C37C24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27CB0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5802"/>
    <w:rsid w:val="009E6170"/>
    <w:rsid w:val="009E7BB3"/>
    <w:rsid w:val="009F0A4A"/>
    <w:rsid w:val="009F4C99"/>
    <w:rsid w:val="00A1570E"/>
    <w:rsid w:val="00A626F7"/>
    <w:rsid w:val="00A71431"/>
    <w:rsid w:val="00A755E6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37C24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36232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5780</izvorni_sadrzaj>
    <derivirana_varijabla naziv="DomainObject.Predmet.Broj_1">5780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St-5780/2015</izvorni_sadrzaj>
    <derivirana_varijabla naziv="DomainObject.Predmet.OznakaBroj_1">St-5780/2015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MRAVA j.d.o.o. zastupanog po punomoćniku Dario Rimac</izvorni_sadrzaj>
    <derivirana_varijabla naziv="DomainObject.Predmet.ProtustrankaFormated_1">  TRI MRAVA j.d.o.o. zastupanog po punomoćniku Dario Rimac</derivirana_varijabla>
  </DomainObject.Predmet.ProtustrankaFormated>
  <DomainObject.Predmet.ProtustrankaFormatedOIB>
    <izvorni_sadrzaj>  TRI MRAVA j.d.o.o., OIB 12020933739 zastupanog po punomoćniku Dario Rimac</izvorni_sadrzaj>
    <derivirana_varijabla naziv="DomainObject.Predmet.ProtustrankaFormatedOIB_1">  TRI MRAVA j.d.o.o., OIB 12020933739 zastupanog po punomoćniku Dario Rimac</derivirana_varijabla>
  </DomainObject.Predmet.ProtustrankaFormatedOIB>
  <DomainObject.Predmet.ProtustrankaFormatedWithAdress>
    <izvorni_sadrzaj> TRI MRAVA j.d.o.o., Pisarovinska 32, 10000 Zagreb zastupanog po punomoćniku Dario Rimac</izvorni_sadrzaj>
    <derivirana_varijabla naziv="DomainObject.Predmet.ProtustrankaFormatedWithAdress_1"> TRI MRAVA j.d.o.o., Pisarovinska 32, 10000 Zagreb zastupanog po punomoćniku Dario Rimac</derivirana_varijabla>
  </DomainObject.Predmet.ProtustrankaFormatedWithAdress>
  <DomainObject.Predmet.ProtustrankaFormatedWithAdressOIB>
    <izvorni_sadrzaj> TRI MRAVA j.d.o.o., OIB 12020933739, Pisarovinska 32, 10000 Zagreb zastupanog po punomoćniku Dario Rimac</izvorni_sadrzaj>
    <derivirana_varijabla naziv="DomainObject.Predmet.ProtustrankaFormatedWithAdressOIB_1"> TRI MRAVA j.d.o.o., OIB 12020933739, Pisarovinska 32, 10000 Zagreb zastupanog po punomoćniku Dario Rimac</derivirana_varijabla>
  </DomainObject.Predmet.ProtustrankaFormatedWithAdressOIB>
  <DomainObject.Predmet.ProtustrankaWithAdress>
    <izvorni_sadrzaj>TRI MRAVA j.d.o.o. Pisarovinska 32, 10000 Zagreb</izvorni_sadrzaj>
    <derivirana_varijabla naziv="DomainObject.Predmet.ProtustrankaWithAdress_1">TRI MRAVA j.d.o.o. Pisarovinska 32, 10000 Zagreb</derivirana_varijabla>
  </DomainObject.Predmet.ProtustrankaWithAdress>
  <DomainObject.Predmet.ProtustrankaWithAdressOIB>
    <izvorni_sadrzaj>TRI MRAVA j.d.o.o., OIB 12020933739, Pisarovinska 32, 10000 Zagreb</izvorni_sadrzaj>
    <derivirana_varijabla naziv="DomainObject.Predmet.ProtustrankaWithAdressOIB_1">TRI MRAVA j.d.o.o., OIB 12020933739, Pisarovinska 32, 10000 Zagreb</derivirana_varijabla>
  </DomainObject.Predmet.ProtustrankaWithAdressOIB>
  <DomainObject.Predmet.ProtustrankaNazivFormated>
    <izvorni_sadrzaj>TRI MRAVA j.d.o.o.</izvorni_sadrzaj>
    <derivirana_varijabla naziv="DomainObject.Predmet.ProtustrankaNazivFormated_1">TRI MRAVA j.d.o.o.</derivirana_varijabla>
  </DomainObject.Predmet.ProtustrankaNazivFormated>
  <DomainObject.Predmet.ProtustrankaNazivFormatedOIB>
    <izvorni_sadrzaj>TRI MRAVA j.d.o.o., OIB 12020933739</izvorni_sadrzaj>
    <derivirana_varijabla naziv="DomainObject.Predmet.ProtustrankaNazivFormatedOIB_1">TRI MRAVA j.d.o.o., OIB 12020933739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MRAVA j.d.o.o. zastupanog po punomoćniku Dario Rimac</item>
    </izvorni_sadrzaj>
    <derivirana_varijabla naziv="DomainObject.Predmet.ProtuStrankaListFormated_1">
      <item>TRI MRAVA j.d.o.o. zastupanog po punomoćniku Dario Rimac</item>
    </derivirana_varijabla>
  </DomainObject.Predmet.ProtuStrankaListFormated>
  <DomainObject.Predmet.ProtuStrankaListFormatedOIB>
    <izvorni_sadrzaj>
      <item>TRI MRAVA j.d.o.o., OIB 12020933739 zastupanog po punomoćniku Dario Rimac</item>
    </izvorni_sadrzaj>
    <derivirana_varijabla naziv="DomainObject.Predmet.ProtuStrankaListFormatedOIB_1">
      <item>TRI MRAVA j.d.o.o., OIB 12020933739 zastupanog po punomoćniku Dario Rimac</item>
    </derivirana_varijabla>
  </DomainObject.Predmet.ProtuStrankaListFormatedOIB>
  <DomainObject.Predmet.ProtuStrankaListFormatedWithAdress>
    <izvorni_sadrzaj>
      <item>TRI MRAVA j.d.o.o., Pisarovinska 32, 10000 Zagreb zastupanog po punomoćniku Dario Rimac</item>
    </izvorni_sadrzaj>
    <derivirana_varijabla naziv="DomainObject.Predmet.ProtuStrankaListFormatedWithAdress_1">
      <item>TRI MRAVA j.d.o.o., Pisarovinska 32, 10000 Zagreb zastupanog po punomoćniku Dario Rimac</item>
    </derivirana_varijabla>
  </DomainObject.Predmet.ProtuStrankaListFormatedWithAdress>
  <DomainObject.Predmet.ProtuStrankaListFormatedWithAdressOIB>
    <izvorni_sadrzaj>
      <item>TRI MRAVA j.d.o.o., OIB 12020933739, Pisarovinska 32, 10000 Zagreb zastupanog po punomoćniku Dario Rimac</item>
    </izvorni_sadrzaj>
    <derivirana_varijabla naziv="DomainObject.Predmet.ProtuStrankaListFormatedWithAdressOIB_1">
      <item>TRI MRAVA j.d.o.o., OIB 12020933739, Pisarovinska 32, 10000 Zagreb zastupanog po punomoćniku Dario Rimac</item>
    </derivirana_varijabla>
  </DomainObject.Predmet.ProtuStrankaListFormatedWithAdressOIB>
  <DomainObject.Predmet.ProtuStrankaListNazivFormated>
    <izvorni_sadrzaj>
      <item>TRI MRAVA j.d.o.o.</item>
    </izvorni_sadrzaj>
    <derivirana_varijabla naziv="DomainObject.Predmet.ProtuStrankaListNazivFormated_1">
      <item>TRI MRAVA j.d.o.o.</item>
    </derivirana_varijabla>
  </DomainObject.Predmet.ProtuStrankaListNazivFormated>
  <DomainObject.Predmet.ProtuStrankaListNazivFormatedOIB>
    <izvorni_sadrzaj>
      <item>TRI MRAVA j.d.o.o., OIB 12020933739</item>
    </izvorni_sadrzaj>
    <derivirana_varijabla naziv="DomainObject.Predmet.ProtuStrankaListNazivFormatedOIB_1">
      <item>TRI MRAVA j.d.o.o., OIB 12020933739</item>
    </derivirana_varijabla>
  </DomainObject.Predmet.ProtuStrankaListNazivFormatedOIB>
  <DomainObject.Predmet.OstaliListFormated>
    <izvorni_sadrzaj>
      <item>Dario Rimac punomoćnik sudionika u postupku TRI MRAVA j.d.o.o.</item>
    </izvorni_sadrzaj>
    <derivirana_varijabla naziv="DomainObject.Predmet.OstaliListFormated_1">
      <item>Dario Rimac punomoćnik sudionika u postupku TRI MRAVA j.d.o.o.</item>
    </derivirana_varijabla>
  </DomainObject.Predmet.OstaliListFormated>
  <DomainObject.Predmet.OstaliListFormatedOIB>
    <izvorni_sadrzaj>
      <item>Dario Rimac, OIB 39498724601 punomoćnik sudionika u postupku TRI MRAVA j.d.o.o.</item>
    </izvorni_sadrzaj>
    <derivirana_varijabla naziv="DomainObject.Predmet.OstaliListFormatedOIB_1">
      <item>Dario Rimac, OIB 39498724601 punomoćnik sudionika u postupku TRI MRAVA j.d.o.o.</item>
    </derivirana_varijabla>
  </DomainObject.Predmet.OstaliListFormatedOIB>
  <DomainObject.Predmet.OstaliListFormatedWithAdress>
    <izvorni_sadrzaj>
      <item>Dario Rimac, Petra Preradovića 187, 32242 Slakovci punomoćnik sudionika u postupku TRI MRAVA j.d.o.o.</item>
    </izvorni_sadrzaj>
    <derivirana_varijabla naziv="DomainObject.Predmet.OstaliListFormatedWithAdress_1">
      <item>Dario Rimac, Petra Preradovića 187, 32242 Slakovci punomoćnik sudionika u postupku TRI MRAVA j.d.o.o.</item>
    </derivirana_varijabla>
  </DomainObject.Predmet.OstaliListFormatedWithAdress>
  <DomainObject.Predmet.OstaliListFormatedWithAdressOIB>
    <izvorni_sadrzaj>
      <item>Dario Rimac, OIB 39498724601, Petra Preradovića 187, 32242 Slakovci punomoćnik sudionika u postupku TRI MRAVA j.d.o.o.</item>
    </izvorni_sadrzaj>
    <derivirana_varijabla naziv="DomainObject.Predmet.OstaliListFormatedWithAdressOIB_1">
      <item>Dario Rimac, OIB 39498724601, Petra Preradovića 187, 32242 Slakovci punomoćnik sudionika u postupku TRI MRAVA j.d.o.o.</item>
    </derivirana_varijabla>
  </DomainObject.Predmet.OstaliListFormatedWithAdressOIB>
  <DomainObject.Predmet.OstaliListNazivFormated>
    <izvorni_sadrzaj>
      <item>Dario Rimac</item>
    </izvorni_sadrzaj>
    <derivirana_varijabla naziv="DomainObject.Predmet.OstaliListNazivFormated_1">
      <item>Dario Rimac</item>
    </derivirana_varijabla>
  </DomainObject.Predmet.OstaliListNazivFormated>
  <DomainObject.Predmet.OstaliListNazivFormatedOIB>
    <izvorni_sadrzaj>
      <item>Dario Rimac, OIB 39498724601</item>
    </izvorni_sadrzaj>
    <derivirana_varijabla naziv="DomainObject.Predmet.OstaliListNazivFormatedOIB_1">
      <item>Dario Rimac, OIB 39498724601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MRAVA j.d.o.o.</izvorni_sadrzaj>
    <derivirana_varijabla naziv="DomainObject.Predmet.ProtustrankaIDrugi_1">TRI MRAVA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 MRAVA j.d.o.o., OIB 12020933739, Pisarovinska 32, 10000 Zagreb</izvorni_sadrzaj>
    <derivirana_varijabla naziv="DomainObject.Predmet.ProtustrankaIDrugiAdressOIB_1">TRI MRAVA j.d.o.o., OIB 12020933739, Pisarovinska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MRAVA j.d.o.o.</item>
      <item>Dario Rimac</item>
    </izvorni_sadrzaj>
    <derivirana_varijabla naziv="DomainObject.Predmet.SudioniciListNaziv_1">
      <item>FINA Regionalni centar Zagreb</item>
      <item>TRI MRAVA j.d.o.o.</item>
      <item>Dario Rimac</item>
    </derivirana_varijabla>
  </DomainObject.Predmet.SudioniciListNaziv>
  <DomainObject.Predmet.SudioniciListAdressOIB>
    <izvorni_sadrzaj>
      <item>FINA Regionalni centar Zagreb, OIB 85821130368, Trg svibanjskih žrtava 1995. 1,10000 Zagreb</item>
      <item>TRI MRAVA j.d.o.o., OIB 12020933739, Pisarovinska 32,10000 Zagreb</item>
      <item>Dario Rimac, OIB 39498724601, Petra Preradovića 187,32242 Slakovci</item>
    </izvorni_sadrzaj>
    <derivirana_varijabla naziv="DomainObject.Predmet.SudioniciListAdressOIB_1">
      <item>FINA Regionalni centar Zagreb, OIB 85821130368, Trg svibanjskih žrtava 1995. 1,10000 Zagreb</item>
      <item>TRI MRAVA j.d.o.o., OIB 12020933739, Pisarovinska 32,10000 Zagreb</item>
      <item>Dario Rimac, OIB 39498724601, Petra Preradovića 187,32242 Slakovci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12020933739</item>
      <item>, OIB 39498724601</item>
    </izvorni_sadrzaj>
    <derivirana_varijabla naziv="DomainObject.Predmet.SudioniciListNazivOIB_1">
      <item>, OIB 85821130368</item>
      <item>, OIB 12020933739</item>
      <item>, OIB 39498724601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1346</properties:Characters>
  <properties:Lines>45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2016-02-12T07:02:00Z</dcterms:created>
  <dc:creator>ilukac</dc:creator>
  <cp:lastModifiedBy>Katica Franjić</cp:lastModifiedBy>
  <cp:lastPrinted>2015-12-30T07:55:00Z</cp:lastPrinted>
  <dcterms:modified xmlns:xsi="http://www.w3.org/2001/XMLSchema-instance" xsi:type="dcterms:W3CDTF">2016-02-16T13:48:00Z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