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05e8" w14:paraId="4e905e8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A47AF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47AF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A47AF9" w:rsidRPr="00A47AF9">
        <w:rPr>
          <w:rFonts w:cs="Times New Roman" w:hAnsi="Times New Roman" w:ascii="Times New Roman"/>
          <w:sz w:val="24"/>
          <w:szCs w:val="24"/>
        </w:rPr>
        <w:t xml:space="preserve">ROLL AND JOY j.d.o.o. za trgovinu, ugostiteljstvo i turizam, Šibenik, Velimira </w:t>
      </w:r>
      <w:proofErr w:type="spellStart"/>
      <w:r w:rsidR="00A47AF9" w:rsidRPr="00A47AF9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="00A47AF9" w:rsidRPr="00A47AF9">
        <w:rPr>
          <w:rFonts w:cs="Times New Roman" w:hAnsi="Times New Roman" w:ascii="Times New Roman"/>
          <w:sz w:val="24"/>
          <w:szCs w:val="24"/>
        </w:rPr>
        <w:t xml:space="preserve"> 23, OIB: 27653973595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A47AF9" w:rsidRPr="00A47AF9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601D9" w:rsidRPr="00A47AF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A47AF9" w:rsidRPr="00A47AF9">
        <w:rPr>
          <w:rFonts w:cs="Times New Roman" w:eastAsia="Times New Roman" w:hAnsi="Times New Roman" w:ascii="Times New Roman"/>
          <w:sz w:val="24"/>
          <w:szCs w:val="24"/>
        </w:rPr>
        <w:t>2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47AF9" w:rsidRPr="00A47AF9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A47AF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A47A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47AF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A47A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47AF9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A47A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A47AF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47AF9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A47AF9" w:rsidRPr="00A47AF9">
        <w:rPr>
          <w:rFonts w:cs="Times New Roman" w:hAnsi="Times New Roman" w:ascii="Times New Roman"/>
          <w:sz w:val="24"/>
          <w:szCs w:val="24"/>
        </w:rPr>
        <w:t xml:space="preserve">ROLL AND JOY j.d.o.o. za trgovinu, ugostiteljstvo i turizam, Šibenik, Velimira </w:t>
      </w:r>
      <w:proofErr w:type="spellStart"/>
      <w:r w:rsidR="00A47AF9" w:rsidRPr="00A47AF9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="00A47AF9" w:rsidRPr="00A47AF9">
        <w:rPr>
          <w:rFonts w:cs="Times New Roman" w:hAnsi="Times New Roman" w:ascii="Times New Roman"/>
          <w:sz w:val="24"/>
          <w:szCs w:val="24"/>
        </w:rPr>
        <w:t xml:space="preserve"> 23, OIB: 27653973595</w:t>
      </w:r>
      <w:r w:rsidRPr="00A47AF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A47AF9" w:rsidRPr="00A47AF9">
        <w:rPr>
          <w:rFonts w:cs="Times New Roman" w:eastAsia="Times New Roman" w:hAnsi="Times New Roman" w:ascii="Times New Roman"/>
          <w:sz w:val="24"/>
          <w:szCs w:val="24"/>
        </w:rPr>
        <w:t>195.131,62</w:t>
      </w:r>
      <w:r w:rsidRPr="00A47AF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A47AF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Simona </w:t>
      </w:r>
      <w:proofErr w:type="spellStart"/>
      <w:r w:rsidR="00A47AF9">
        <w:rPr>
          <w:rFonts w:cs="Times New Roman" w:hAnsi="Times New Roman" w:ascii="Times New Roman"/>
          <w:color w:themeColor="text1" w:val="000000"/>
          <w:sz w:val="24"/>
          <w:szCs w:val="24"/>
        </w:rPr>
        <w:t>Fuzul</w:t>
      </w:r>
      <w:proofErr w:type="spellEnd"/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1A794E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1A794E">
        <w:rPr>
          <w:rFonts w:cs="Times New Roman" w:eastAsia="Times New Roman" w:hAnsi="Times New Roman" w:ascii="Times New Roman"/>
          <w:sz w:val="24"/>
          <w:szCs w:val="24"/>
        </w:rPr>
        <w:t>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>2. srpnja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74D1E" w:rsidP="00E74D1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E74D1E" w:rsidP="00E74D1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Anamarija Kovačić Milković,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A47AF9">
      <w:rPr>
        <w:rFonts w:cs="Times New Roman" w:hAnsi="Times New Roman" w:ascii="Times New Roman"/>
        <w:bCs/>
        <w:sz w:val="24"/>
      </w:rPr>
      <w:t>185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A3508"/>
    <w:rsid w:val="001A794E"/>
    <w:rsid w:val="003810D6"/>
    <w:rsid w:val="005868B4"/>
    <w:rsid w:val="006534AF"/>
    <w:rsid w:val="006601D9"/>
    <w:rsid w:val="006E749A"/>
    <w:rsid w:val="009B11A5"/>
    <w:rsid w:val="00A47AF9"/>
    <w:rsid w:val="00B30061"/>
    <w:rsid w:val="00DB052E"/>
    <w:rsid w:val="00DB6C74"/>
    <w:rsid w:val="00DE008D"/>
    <w:rsid w:val="00E7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7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1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4D1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4D1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4D1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7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1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4D1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4D1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4D1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St-185/2018-4</izvorni_sadrzaj>
    <derivirana_varijabla naziv="DomainObject.Oznaka_1">St-185/2018-4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AND JOY j.d.o.o. za trgovinu, ugostiteljstvo i turizam</izvorni_sadrzaj>
    <derivirana_varijabla naziv="DomainObject.Predmet.ProtustrankaFormated_1">  ROLL AND JOY j.d.o.o. za trgovinu, ugostiteljstvo i turizam</derivirana_varijabla>
  </DomainObject.Predmet.ProtustrankaFormated>
  <DomainObject.Predmet.ProtustrankaFormatedOIB>
    <izvorni_sadrzaj>  ROLL AND JOY j.d.o.o. za trgovinu, ugostiteljstvo i turizam, OIB 27653973595</izvorni_sadrzaj>
    <derivirana_varijabla naziv="DomainObject.Predmet.ProtustrankaFormatedOIB_1">  ROLL AND JOY j.d.o.o. za trgovinu, ugostiteljstvo i turizam, OIB 27653973595</derivirana_varijabla>
  </DomainObject.Predmet.ProtustrankaFormatedOIB>
  <DomainObject.Predmet.ProtustrankaFormatedWithAdress>
    <izvorni_sadrzaj> ROLL AND JOY j.d.o.o. za trgovinu, ugostiteljstvo i turizam, Velimira Škorpika 23, 22000 Šibenik</izvorni_sadrzaj>
    <derivirana_varijabla naziv="DomainObject.Predmet.ProtustrankaFormatedWithAdress_1"> ROLL AND JOY j.d.o.o. za trgovinu, ugostiteljstvo i turizam, Velimira Škorpika 23, 22000 Šibenik</derivirana_varijabla>
  </DomainObject.Predmet.ProtustrankaFormatedWithAdress>
  <DomainObject.Predmet.ProtustrankaFormatedWithAdressOIB>
    <izvorni_sadrzaj> ROLL AND JOY j.d.o.o. za trgovinu, ugostiteljstvo i turizam, OIB 27653973595, Velimira Škorpika 23, 22000 Šibenik</izvorni_sadrzaj>
    <derivirana_varijabla naziv="DomainObject.Predmet.ProtustrankaFormatedWithAdressOIB_1"> ROLL AND JOY j.d.o.o. za trgovinu, ugostiteljstvo i turizam, OIB 27653973595, Velimira Škorpika 23, 22000 Šibenik</derivirana_varijabla>
  </DomainObject.Predmet.ProtustrankaFormatedWithAdressOIB>
  <DomainObject.Predmet.ProtustrankaWithAdress>
    <izvorni_sadrzaj>ROLL AND JOY j.d.o.o. za trgovinu, ugostiteljstvo i turizam Velimira Škorpika 23, 22000 Šibenik</izvorni_sadrzaj>
    <derivirana_varijabla naziv="DomainObject.Predmet.ProtustrankaWithAdress_1">ROLL AND JOY j.d.o.o. za trgovinu, ugostiteljstvo i turizam Velimira Škorpika 23, 22000 Šibenik</derivirana_varijabla>
  </DomainObject.Predmet.ProtustrankaWithAdress>
  <DomainObject.Predmet.ProtustrankaWithAdressOIB>
    <izvorni_sadrzaj>ROLL AND JOY j.d.o.o. za trgovinu, ugostiteljstvo i turizam, OIB 27653973595, Velimira Škorpika 23, 22000 Šibenik</izvorni_sadrzaj>
    <derivirana_varijabla naziv="DomainObject.Predmet.ProtustrankaWithAdressOIB_1">ROLL AND JOY j.d.o.o. za trgovinu, ugostiteljstvo i turizam, OIB 27653973595, Velimira Škorpika 23, 22000 Šibenik</derivirana_varijabla>
  </DomainObject.Predmet.ProtustrankaWithAdressOIB>
  <DomainObject.Predmet.ProtustrankaNazivFormated>
    <izvorni_sadrzaj>ROLL AND JOY j.d.o.o. za trgovinu, ugostiteljstvo i turizam</izvorni_sadrzaj>
    <derivirana_varijabla naziv="DomainObject.Predmet.ProtustrankaNazivFormated_1">ROLL AND JOY j.d.o.o. za trgovinu, ugostiteljstvo i turizam</derivirana_varijabla>
  </DomainObject.Predmet.ProtustrankaNazivFormated>
  <DomainObject.Predmet.ProtustrankaNazivFormatedOIB>
    <izvorni_sadrzaj>ROLL AND JOY j.d.o.o. za trgovinu, ugostiteljstvo i turizam, OIB 27653973595</izvorni_sadrzaj>
    <derivirana_varijabla naziv="DomainObject.Predmet.ProtustrankaNazivFormatedOIB_1">ROLL AND JOY j.d.o.o. za trgovinu, ugostiteljstvo i turizam, OIB 27653973595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ROLL AND JOY j.d.o.o. za trgovinu, ugostiteljstvo i turizam</item>
    </izvorni_sadrzaj>
    <derivirana_varijabla naziv="DomainObject.Predmet.ProtuStrankaListFormated_1">
      <item>ROLL AND JOY j.d.o.o. za trgovinu, ugostiteljstvo i turizam</item>
    </derivirana_varijabla>
  </DomainObject.Predmet.ProtuStrankaListFormated>
  <DomainObject.Predmet.ProtuStrankaListFormatedOIB>
    <izvorni_sadrzaj>
      <item>ROLL AND JOY j.d.o.o. za trgovinu, ugostiteljstvo i turizam, OIB 27653973595</item>
    </izvorni_sadrzaj>
    <derivirana_varijabla naziv="DomainObject.Predmet.ProtuStrankaListFormatedOIB_1">
      <item>ROLL AND JOY j.d.o.o. za trgovinu, ugostiteljstvo i turizam, OIB 27653973595</item>
    </derivirana_varijabla>
  </DomainObject.Predmet.ProtuStrankaListFormatedOIB>
  <DomainObject.Predmet.ProtuStrankaListFormatedWithAdress>
    <izvorni_sadrzaj>
      <item>ROLL AND JOY j.d.o.o. za trgovinu, ugostiteljstvo i turizam, Velimira Škorpika 23, 22000 Šibenik</item>
    </izvorni_sadrzaj>
    <derivirana_varijabla naziv="DomainObject.Predmet.ProtuStrankaListFormatedWithAdress_1">
      <item>ROLL AND JOY j.d.o.o. za trgovinu, ugostiteljstvo i turizam, Velimira Škorpika 23, 22000 Šibenik</item>
    </derivirana_varijabla>
  </DomainObject.Predmet.ProtuStrankaListFormatedWithAdress>
  <DomainObject.Predmet.ProtuStrankaListFormatedWithAdressOIB>
    <izvorni_sadrzaj>
      <item>ROLL AND JOY j.d.o.o. za trgovinu, ugostiteljstvo i turizam, OIB 27653973595, Velimira Škorpika 23, 22000 Šibenik</item>
    </izvorni_sadrzaj>
    <derivirana_varijabla naziv="DomainObject.Predmet.ProtuStrankaListFormatedWithAdressOIB_1">
      <item>ROLL AND JOY j.d.o.o. za trgovinu, ugostiteljstvo i turizam, OIB 27653973595, Velimira Škorpika 23, 22000 Šibenik</item>
    </derivirana_varijabla>
  </DomainObject.Predmet.ProtuStrankaListFormatedWithAdressOIB>
  <DomainObject.Predmet.ProtuStrankaListNazivFormated>
    <izvorni_sadrzaj>
      <item>ROLL AND JOY j.d.o.o. za trgovinu, ugostiteljstvo i turizam</item>
    </izvorni_sadrzaj>
    <derivirana_varijabla naziv="DomainObject.Predmet.ProtuStrankaListNazivFormated_1">
      <item>ROLL AND JOY j.d.o.o. za trgovinu, ugostiteljstvo i turizam</item>
    </derivirana_varijabla>
  </DomainObject.Predmet.ProtuStrankaListNazivFormated>
  <DomainObject.Predmet.ProtuStrankaListNazivFormatedOIB>
    <izvorni_sadrzaj>
      <item>ROLL AND JOY j.d.o.o. za trgovinu, ugostiteljstvo i turizam, OIB 27653973595</item>
    </izvorni_sadrzaj>
    <derivirana_varijabla naziv="DomainObject.Predmet.ProtuStrankaListNazivFormatedOIB_1">
      <item>ROLL AND JOY j.d.o.o. za trgovinu, ugostiteljstvo i turizam, OIB 27653973595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St-185/2018-4</izvorni_sadrzaj>
    <derivirana_varijabla naziv="DomainObject.PoslovniBrojDokumenta_1">St-185/2018-4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ROLL AND JOY j.d.o.o. za trgovinu, ugostiteljstvo i turizam</izvorni_sadrzaj>
    <derivirana_varijabla naziv="DomainObject.Predmet.ProtustrankaIDrugi_1">ROLL AND JOY j.d.o.o.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ROLL AND JOY j.d.o.o. za trgovinu, ugostiteljstvo i turizam, OIB 27653973595, Velimira Škorpika 23, 22000 Šibenik</izvorni_sadrzaj>
    <derivirana_varijabla naziv="DomainObject.Predmet.ProtustrankaIDrugiAdressOIB_1">ROLL AND JOY j.d.o.o. za trgovinu, ugostiteljstvo i turizam, OIB 27653973595,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ROLL AND JOY j.d.o.o. za trgovinu, ugostiteljstvo i turizam</item>
    </izvorni_sadrzaj>
    <derivirana_varijabla naziv="DomainObject.Predmet.SudioniciListNaziv_1">
      <item>FINA - Podružnica Šibenik</item>
      <item>ROLL AND JOY j.d.o.o.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ROLL AND JOY j.d.o.o. za trgovinu, ugostiteljstvo i turizam, OIB 27653973595, Velimira Škorpika 23,22000 Šibenik</item>
    </izvorni_sadrzaj>
    <derivirana_varijabla naziv="DomainObject.Predmet.SudioniciListAdressOIB_1">
      <item>FINA - Podružnica Šibenik, OIB 85821130368, Perivoj L. Marune 1,22000 Šibenik</item>
      <item>ROLL AND JOY j.d.o.o. za trgovinu, ugostiteljstvo i turizam, OIB 27653973595,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27653973595</item>
    </izvorni_sadrzaj>
    <derivirana_varijabla naziv="DomainObject.Predmet.SudioniciListNazivOIB_1">
      <item>, OIB 85821130368</item>
      <item>, OIB 27653973595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2111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2018-07-02T08:49:00Z</dcterms:created>
  <dc:creator>wsadmin</dc:creator>
  <cp:lastModifiedBy>Anita Ivandić</cp:lastModifiedBy>
  <cp:lastPrinted>2018-07-02T08:48:00Z</cp:lastPrinted>
  <dcterms:modified xmlns:xsi="http://www.w3.org/2001/XMLSchema-instance" xsi:type="dcterms:W3CDTF">2018-07-02T10:56:00Z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St-185/2018-4 / Odluka - Oglas (St-185-18_oglas_ŠIBENIK.docx)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