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C1DB7" w:rsidP="00D1017A" w:rsidRDefault="009C1DB7" w14:paraId="0768e12" w14:textId="0768e12">
      <w:pPr>
        <w:jc w:val="right"/>
        <w15:collapsed w:val="false"/>
      </w:pPr>
      <w:bookmarkStart w:name="_GoBack" w:id="0"/>
      <w:bookmarkEnd w:id="0"/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934D58" w:rsidP="00934D58" w:rsidRDefault="00934D58">
      <w:pPr>
        <w:jc w:val="center"/>
      </w:pPr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A2318A">
        <w:t>20</w:t>
      </w:r>
      <w:r w:rsidR="00374E35">
        <w:t>. rujna</w:t>
      </w:r>
      <w:r w:rsidRPr="00A75398" w:rsidR="00D77840">
        <w:t xml:space="preserve"> </w:t>
      </w:r>
      <w:r w:rsidRPr="00A75398" w:rsidR="00C20EB5">
        <w:t>2019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="00377085">
        <w:t xml:space="preserve">POCO LOCO j.d.o.o., </w:t>
      </w:r>
      <w:proofErr w:type="spellStart"/>
      <w:r w:rsidR="00377085">
        <w:t>Privlaka</w:t>
      </w:r>
      <w:proofErr w:type="spellEnd"/>
      <w:r w:rsidR="00377085">
        <w:t>, Put Potoka 1, OIB: 00899964108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38471D">
      <w:pPr>
        <w:jc w:val="both"/>
      </w:pPr>
      <w:r w:rsidRPr="00A75398">
        <w:t>Martina Kalmeta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124906">
        <w:t>10,</w:t>
      </w:r>
      <w:r w:rsidR="00377085">
        <w:t>20</w:t>
      </w:r>
      <w:r w:rsidRPr="00A75398">
        <w:t xml:space="preserve"> sati</w:t>
      </w:r>
      <w:r w:rsidRPr="00A75398" w:rsidR="00A966E9">
        <w:t>.</w:t>
      </w:r>
    </w:p>
    <w:p w:rsidRPr="00A75398"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="00D30389" w:rsidP="004F16DA" w:rsidRDefault="00416550">
      <w:pPr>
        <w:jc w:val="both"/>
      </w:pPr>
      <w:r w:rsidRPr="00A75398">
        <w:t>-</w:t>
      </w:r>
      <w:r w:rsidRPr="00A75398">
        <w:tab/>
      </w:r>
      <w:r w:rsidRPr="00A75398" w:rsidR="004B33CA">
        <w:t>za dužnika:</w:t>
      </w:r>
      <w:r w:rsidRPr="00A75398" w:rsidR="00AB5F5E">
        <w:t xml:space="preserve"> </w:t>
      </w:r>
      <w:r w:rsidR="009E55DC">
        <w:t>nitko, dostava poziva uredna</w:t>
      </w:r>
      <w:r w:rsidR="00EE45E3">
        <w:t>.</w:t>
      </w:r>
      <w:r w:rsidR="009E55DC">
        <w:t xml:space="preserve"> Opravdao svoj nedolazak telefonskim putem dana 10. rujna 2019. </w:t>
      </w:r>
    </w:p>
    <w:p w:rsidR="009E55DC" w:rsidP="004F16DA" w:rsidRDefault="009E55DC">
      <w:pPr>
        <w:jc w:val="both"/>
      </w:pPr>
    </w:p>
    <w:p w:rsidRPr="00A75398" w:rsidR="009E55DC" w:rsidP="009E55DC" w:rsidRDefault="009E55DC">
      <w:pPr>
        <w:jc w:val="both"/>
      </w:pPr>
      <w:r w:rsidRPr="00A75398">
        <w:t xml:space="preserve">Sud donosi </w:t>
      </w:r>
    </w:p>
    <w:p w:rsidRPr="00A75398" w:rsidR="009E55DC" w:rsidP="009E55DC" w:rsidRDefault="009E55DC">
      <w:pPr>
        <w:jc w:val="both"/>
      </w:pPr>
    </w:p>
    <w:p w:rsidRPr="00A75398" w:rsidR="009E55DC" w:rsidP="009E55DC" w:rsidRDefault="009E55DC">
      <w:pPr>
        <w:jc w:val="center"/>
      </w:pPr>
      <w:r w:rsidRPr="00A75398">
        <w:t xml:space="preserve">r j e š e n j e </w:t>
      </w:r>
    </w:p>
    <w:p w:rsidRPr="00A75398" w:rsidR="009E55DC" w:rsidP="009E55DC" w:rsidRDefault="009E55DC">
      <w:pPr>
        <w:jc w:val="center"/>
      </w:pPr>
    </w:p>
    <w:p w:rsidRPr="00A75398" w:rsidR="009E55DC" w:rsidP="009E55DC" w:rsidRDefault="009E55DC">
      <w:pPr>
        <w:jc w:val="both"/>
      </w:pPr>
      <w:r w:rsidRPr="00A75398">
        <w:t xml:space="preserve">Današnje ročište se odgađa slijedeće se određuje za dan </w:t>
      </w:r>
      <w:r>
        <w:t>19. studenog 2019</w:t>
      </w:r>
      <w:r w:rsidRPr="00A75398">
        <w:t xml:space="preserve">. u </w:t>
      </w:r>
      <w:r>
        <w:t>9,00</w:t>
      </w:r>
      <w:r w:rsidRPr="00A75398">
        <w:t xml:space="preserve"> sati, sudnica 14/I, na koje će se ročište pozvati dužnik, </w:t>
      </w:r>
      <w:proofErr w:type="spellStart"/>
      <w:r w:rsidRPr="00A75398">
        <w:t>zz</w:t>
      </w:r>
      <w:proofErr w:type="spellEnd"/>
      <w:r w:rsidRPr="00A75398">
        <w:t xml:space="preserve"> dužnika i predlagatelj d</w:t>
      </w:r>
      <w:r>
        <w:t xml:space="preserve">ostavom ovog ročišnog zapisnika, a isti će se i objaviti na e-Oglasna ploča sudova. </w:t>
      </w:r>
    </w:p>
    <w:p w:rsidRPr="00A75398" w:rsidR="009E55DC" w:rsidP="009E55DC" w:rsidRDefault="009E55DC">
      <w:pPr>
        <w:jc w:val="both"/>
      </w:pPr>
    </w:p>
    <w:p w:rsidRPr="00A75398" w:rsidR="009E55DC" w:rsidP="009E55DC" w:rsidRDefault="009E55DC">
      <w:pPr>
        <w:jc w:val="center"/>
      </w:pPr>
      <w:r w:rsidRPr="00A75398">
        <w:t xml:space="preserve">Dovršeno u </w:t>
      </w:r>
      <w:r>
        <w:t>10,25</w:t>
      </w:r>
      <w:r w:rsidRPr="00A75398">
        <w:t xml:space="preserve"> sati</w:t>
      </w:r>
    </w:p>
    <w:p w:rsidRPr="00A75398" w:rsidR="009E55DC" w:rsidP="009E55DC" w:rsidRDefault="009E55DC">
      <w:pPr>
        <w:jc w:val="both"/>
      </w:pPr>
    </w:p>
    <w:p w:rsidRPr="00A75398" w:rsidR="009E55DC" w:rsidP="009E55DC" w:rsidRDefault="009E55DC">
      <w:pPr>
        <w:jc w:val="both"/>
      </w:pPr>
    </w:p>
    <w:p w:rsidRPr="00A75398" w:rsidR="009E55DC" w:rsidP="009E55DC" w:rsidRDefault="009E55DC">
      <w:pPr>
        <w:ind w:left="2832" w:firstLine="708"/>
      </w:pPr>
      <w:r w:rsidRPr="00A75398">
        <w:t xml:space="preserve">       Sutkinja</w:t>
      </w:r>
    </w:p>
    <w:p w:rsidRPr="00A75398" w:rsidR="009E55DC" w:rsidP="009E55DC" w:rsidRDefault="009E55DC">
      <w:pPr>
        <w:ind w:left="2832" w:firstLine="708"/>
      </w:pPr>
    </w:p>
    <w:p w:rsidRPr="00A75398" w:rsidR="009E55DC" w:rsidP="009E55DC" w:rsidRDefault="009E55DC">
      <w:pPr>
        <w:ind w:left="2832" w:firstLine="708"/>
      </w:pPr>
    </w:p>
    <w:p w:rsidRPr="00A75398" w:rsidR="009E55DC" w:rsidP="009E55DC" w:rsidRDefault="009E55DC">
      <w:pPr>
        <w:ind w:left="2832" w:firstLine="708"/>
      </w:pPr>
    </w:p>
    <w:p w:rsidRPr="00A75398" w:rsidR="009E55DC" w:rsidP="009E55DC" w:rsidRDefault="009E55DC">
      <w:pPr>
        <w:ind w:left="2832" w:firstLine="708"/>
      </w:pPr>
      <w:r w:rsidRPr="00A75398">
        <w:t xml:space="preserve">      Zapisničar</w:t>
      </w:r>
      <w:r w:rsidRPr="00A75398">
        <w:tab/>
      </w:r>
      <w:r w:rsidRPr="00A75398">
        <w:tab/>
        <w:t xml:space="preserve">  </w:t>
      </w:r>
    </w:p>
    <w:p w:rsidRPr="00A75398" w:rsidR="009E55DC" w:rsidP="009E55DC" w:rsidRDefault="009E55DC">
      <w:pPr>
        <w:ind w:left="2832" w:firstLine="708"/>
      </w:pPr>
    </w:p>
    <w:p w:rsidRPr="00A75398"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p w:rsidR="009E55DC" w:rsidP="009E55DC" w:rsidRDefault="009E55DC"/>
    <w:sectPr w:rsidR="009E55DC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FE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377085">
      <w:t>293</w:t>
    </w:r>
    <w:r w:rsidR="00A2318A">
      <w:t>/2019-</w:t>
    </w:r>
    <w:r w:rsidR="009E55DC">
      <w:t>9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377085">
      <w:t>293</w:t>
    </w:r>
    <w:r w:rsidR="00D14C59">
      <w:t>/201</w:t>
    </w:r>
    <w:r w:rsidR="0059730A">
      <w:t>9</w:t>
    </w:r>
    <w:r w:rsidR="00123B79">
      <w:t>-</w:t>
    </w:r>
    <w:r w:rsidR="009E55DC"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74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4906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269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4FE8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7708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0F47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F080D"/>
    <w:rsid w:val="00805BFE"/>
    <w:rsid w:val="0081324D"/>
    <w:rsid w:val="00816C78"/>
    <w:rsid w:val="008334A1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07023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DC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8168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4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2E4F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4FE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4FE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4FE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4FE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4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F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F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F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F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20. rujna 2019.</izvorni_sadrzaj>
    <derivirana_varijabla naziv="DomainObject.StvarniPocetakDatum_1">20. rujna 2019.</derivirana_varijabla>
  </DomainObject.StvarniPocetakDatum>
  <DomainObject.StvarniZavrsetakDatum>
    <izvorni_sadrzaj>20. rujna 2019.</izvorni_sadrzaj>
    <derivirana_varijabla naziv="DomainObject.StvarniZavrsetakDatum_1">20. rujna 2019.</derivirana_varijabla>
  </DomainObject.StvarniZavrsetakDatum>
  <DomainObject.PlaniraniZavrsetakDatum>
    <izvorni_sadrzaj>20. rujna 2019.</izvorni_sadrzaj>
    <derivirana_varijabla naziv="DomainObject.PlaniraniZavrsetakDatum_1">20. rujna 2019.</derivirana_varijabla>
  </DomainObject.PlaniraniZavrsetakDatum>
  <DomainObject.PlaniraniPocetakDatum>
    <izvorni_sadrzaj>20. rujna 2019.</izvorni_sadrzaj>
    <derivirana_varijabla naziv="DomainObject.PlaniraniPocetakDatum_1">20. rujna 2019.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2019.</izvorni_sadrzaj>
    <derivirana_varijabla naziv="DomainObject.Zapisnik.DatumKreiranja_1">20.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St-293/2019-7</izvorni_sadrzaj>
    <derivirana_varijabla naziv="DomainObject.Zapisnik.Oznaka_1">St-293/2019-7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srpnja 2019.</izvorni_sadrzaj>
    <derivirana_varijabla naziv="DomainObject.Predmet.DatumIzradeOptuznogAkta_1">30. srpnja 2019.</derivirana_varijabla>
  </DomainObject.Predmet.DatumIzradeOptuznogAkta>
  <DomainObject.Predmet.DatumIzradeOptuznogAktaFormated>
    <izvorni_sadrzaj>30.7.2019.</izvorni_sadrzaj>
    <derivirana_varijabla naziv="DomainObject.Predmet.DatumIzradeOptuznogAktaFormated_1">30.7.2019.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St-293/2019</izvorni_sadrzaj>
    <derivirana_varijabla naziv="DomainObject.Predmet.OznakaBroj_1">St-293/2019</derivirana_varijabla>
  </DomainObject.Predmet.OznakaBroj>
  <DomainObject.Predmet.OznakaBrojOptuznogAkta>
    <izvorni_sadrzaj>04-06-19-3273</izvorni_sadrzaj>
    <derivirana_varijabla naziv="DomainObject.Predmet.OznakaBrojOptuznogAkta_1">04-06-19-3273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POCO LOCO j.d.o.o. za ugostiteljstvo i turizam</izvorni_sadrzaj>
    <derivirana_varijabla naziv="DomainObject.Predmet.ProtustrankaFormated_1">  POCO LOCO j.d.o.o. za ugostiteljstvo i turizam</derivirana_varijabla>
  </DomainObject.Predmet.ProtustrankaFormated>
  <DomainObject.Predmet.ProtustrankaFormatedOIB>
    <izvorni_sadrzaj>  POCO LOCO j.d.o.o. za ugostiteljstvo i turizam, OIB 00899964108</izvorni_sadrzaj>
    <derivirana_varijabla naziv="DomainObject.Predmet.ProtustrankaFormatedOIB_1">  POCO LOCO j.d.o.o. za ugostiteljstvo i turizam, OIB 00899964108</derivirana_varijabla>
  </DomainObject.Predmet.ProtustrankaFormatedOIB>
  <DomainObject.Predmet.ProtustrankaFormatedWithAdress>
    <izvorni_sadrzaj> POCO LOCO j.d.o.o. za ugostiteljstvo i turizam, Put Potoka 1, 23233 Privlaka</izvorni_sadrzaj>
    <derivirana_varijabla naziv="DomainObject.Predmet.ProtustrankaFormatedWithAdress_1"> POCO LOCO j.d.o.o. za ugostiteljstvo i turizam, Put Potoka 1, 23233 Privlaka</derivirana_varijabla>
  </DomainObject.Predmet.ProtustrankaFormatedWithAdress>
  <DomainObject.Predmet.ProtustrankaFormatedWithAdressOIB>
    <izvorni_sadrzaj> POCO LOCO j.d.o.o. za ugostiteljstvo i turizam, OIB 00899964108, Put Potoka 1, 23233 Privlaka</izvorni_sadrzaj>
    <derivirana_varijabla naziv="DomainObject.Predmet.ProtustrankaFormatedWithAdressOIB_1"> POCO LOCO j.d.o.o. za ugostiteljstvo i turizam, OIB 00899964108, Put Potoka 1, 23233 Privlaka</derivirana_varijabla>
  </DomainObject.Predmet.ProtustrankaFormatedWithAdressOIB>
  <DomainObject.Predmet.ProtustrankaWithAdress>
    <izvorni_sadrzaj>POCO LOCO j.d.o.o. za ugostiteljstvo i turizam Put Potoka 1, 23233 Privlaka</izvorni_sadrzaj>
    <derivirana_varijabla naziv="DomainObject.Predmet.ProtustrankaWithAdress_1">POCO LOCO j.d.o.o. za ugostiteljstvo i turizam Put Potoka 1, 23233 Privlaka</derivirana_varijabla>
  </DomainObject.Predmet.ProtustrankaWithAdress>
  <DomainObject.Predmet.ProtustrankaWithAdressOIB>
    <izvorni_sadrzaj>POCO LOCO j.d.o.o. za ugostiteljstvo i turizam, OIB 00899964108, Put Potoka 1, 23233 Privlaka</izvorni_sadrzaj>
    <derivirana_varijabla naziv="DomainObject.Predmet.ProtustrankaWithAdressOIB_1">POCO LOCO j.d.o.o. za ugostiteljstvo i turizam, OIB 00899964108, Put Potoka 1, 23233 Privlaka</derivirana_varijabla>
  </DomainObject.Predmet.ProtustrankaWithAdressOIB>
  <DomainObject.Predmet.ProtustrankaNazivFormated>
    <izvorni_sadrzaj>POCO LOCO j.d.o.o. za ugostiteljstvo i turizam</izvorni_sadrzaj>
    <derivirana_varijabla naziv="DomainObject.Predmet.ProtustrankaNazivFormated_1">POCO LOCO j.d.o.o. za ugostiteljstvo i turizam</derivirana_varijabla>
  </DomainObject.Predmet.ProtustrankaNazivFormated>
  <DomainObject.Predmet.ProtustrankaNazivFormatedOIB>
    <izvorni_sadrzaj>POCO LOCO j.d.o.o. za ugostiteljstvo i turizam, OIB 00899964108</izvorni_sadrzaj>
    <derivirana_varijabla naziv="DomainObject.Predmet.ProtustrankaNazivFormatedOIB_1">POCO LOCO j.d.o.o. za ugostiteljstvo i turizam, OIB 00899964108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POCO LOCO j.d.o.o. za ugostiteljstvo i turizam</item>
    </izvorni_sadrzaj>
    <derivirana_varijabla naziv="DomainObject.Predmet.ProtuStrankaListFormated_1">
      <item>POCO LOCO j.d.o.o. za ugostiteljstvo i turizam</item>
    </derivirana_varijabla>
  </DomainObject.Predmet.ProtuStrankaListFormated>
  <DomainObject.Predmet.ProtuStrankaListFormatedOIB>
    <izvorni_sadrzaj>
      <item>POCO LOCO j.d.o.o. za ugostiteljstvo i turizam, OIB 00899964108</item>
    </izvorni_sadrzaj>
    <derivirana_varijabla naziv="DomainObject.Predmet.ProtuStrankaListFormatedOIB_1">
      <item>POCO LOCO j.d.o.o. za ugostiteljstvo i turizam, OIB 00899964108</item>
    </derivirana_varijabla>
  </DomainObject.Predmet.ProtuStrankaListFormatedOIB>
  <DomainObject.Predmet.ProtuStrankaListFormatedWithAdress>
    <izvorni_sadrzaj>
      <item>POCO LOCO j.d.o.o. za ugostiteljstvo i turizam, Put Potoka 1, 23233 Privlaka</item>
    </izvorni_sadrzaj>
    <derivirana_varijabla naziv="DomainObject.Predmet.ProtuStrankaListFormatedWithAdress_1">
      <item>POCO LOCO j.d.o.o. za ugostiteljstvo i turizam, Put Potoka 1, 23233 Privlaka</item>
    </derivirana_varijabla>
  </DomainObject.Predmet.ProtuStrankaListFormatedWithAdress>
  <DomainObject.Predmet.ProtuStrankaListFormatedWithAdressOIB>
    <izvorni_sadrzaj>
      <item>POCO LOCO j.d.o.o. za ugostiteljstvo i turizam, OIB 00899964108, Put Potoka 1, 23233 Privlaka</item>
    </izvorni_sadrzaj>
    <derivirana_varijabla naziv="DomainObject.Predmet.ProtuStrankaListFormatedWithAdressOIB_1">
      <item>POCO LOCO j.d.o.o. za ugostiteljstvo i turizam, OIB 00899964108, Put Potoka 1, 23233 Privlaka</item>
    </derivirana_varijabla>
  </DomainObject.Predmet.ProtuStrankaListFormatedWithAdressOIB>
  <DomainObject.Predmet.ProtuStrankaListNazivFormated>
    <izvorni_sadrzaj>
      <item>POCO LOCO j.d.o.o. za ugostiteljstvo i turizam</item>
    </izvorni_sadrzaj>
    <derivirana_varijabla naziv="DomainObject.Predmet.ProtuStrankaListNazivFormated_1">
      <item>POCO LOCO j.d.o.o. za ugostiteljstvo i turizam</item>
    </derivirana_varijabla>
  </DomainObject.Predmet.ProtuStrankaListNazivFormated>
  <DomainObject.Predmet.ProtuStrankaListNazivFormatedOIB>
    <izvorni_sadrzaj>
      <item>POCO LOCO j.d.o.o. za ugostiteljstvo i turizam, OIB 00899964108</item>
    </izvorni_sadrzaj>
    <derivirana_varijabla naziv="DomainObject.Predmet.ProtuStrankaListNazivFormatedOIB_1">
      <item>POCO LOCO j.d.o.o. za ugostiteljstvo i turizam, OIB 00899964108</item>
    </derivirana_varijabla>
  </DomainObject.Predmet.ProtuStrankaListNazivFormatedOIB>
  <DomainObject.Predmet.OstaliListFormated>
    <izvorni_sadrzaj>
      <item>Frane Šango</item>
    </izvorni_sadrzaj>
    <derivirana_varijabla naziv="DomainObject.Predmet.OstaliListFormated_1">
      <item>Frane Šango</item>
    </derivirana_varijabla>
  </DomainObject.Predmet.OstaliListFormated>
  <DomainObject.Predmet.OstaliListFormatedOIB>
    <izvorni_sadrzaj>
      <item>Frane Šango, OIB 44353440557</item>
    </izvorni_sadrzaj>
    <derivirana_varijabla naziv="DomainObject.Predmet.OstaliListFormatedOIB_1">
      <item>Frane Šango, OIB 44353440557</item>
    </derivirana_varijabla>
  </DomainObject.Predmet.OstaliListFormatedOIB>
  <DomainObject.Predmet.OstaliListFormatedWithAdress>
    <izvorni_sadrzaj>
      <item>Frane Šango, PUT POTOKA 1 (ranije: PRIVLAKA, PRIVLAKA, 343), 23233 Privlaka</item>
    </izvorni_sadrzaj>
    <derivirana_varijabla naziv="DomainObject.Predmet.OstaliListFormatedWithAdress_1">
      <item>Frane Šango, PUT POTOKA 1 (ranije: PRIVLAKA, PRIVLAKA, 343), 23233 Privlaka</item>
    </derivirana_varijabla>
  </DomainObject.Predmet.OstaliListFormatedWithAdress>
  <DomainObject.Predmet.OstaliListFormatedWithAdressOIB>
    <izvorni_sadrzaj>
      <item>Frane Šango, OIB 44353440557, PUT POTOKA 1 (ranije: PRIVLAKA, PRIVLAKA, 343), 23233 Privlaka</item>
    </izvorni_sadrzaj>
    <derivirana_varijabla naziv="DomainObject.Predmet.OstaliListFormatedWithAdressOIB_1">
      <item>Frane Šango, OIB 44353440557, PUT POTOKA 1 (ranije: PRIVLAKA, PRIVLAKA, 343), 23233 Privlaka</item>
    </derivirana_varijabla>
  </DomainObject.Predmet.OstaliListFormatedWithAdressOIB>
  <DomainObject.Predmet.OstaliListNazivFormated>
    <izvorni_sadrzaj>
      <item>Frane Šango</item>
    </izvorni_sadrzaj>
    <derivirana_varijabla naziv="DomainObject.Predmet.OstaliListNazivFormated_1">
      <item>Frane Šango</item>
    </derivirana_varijabla>
  </DomainObject.Predmet.OstaliListNazivFormated>
  <DomainObject.Predmet.OstaliListNazivFormatedOIB>
    <izvorni_sadrzaj>
      <item>Frane Šango, OIB 44353440557</item>
    </izvorni_sadrzaj>
    <derivirana_varijabla naziv="DomainObject.Predmet.OstaliListNazivFormatedOIB_1">
      <item>Frane Šango, OIB 44353440557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>St-293/2019-7</izvorni_sadrzaj>
    <derivirana_varijabla naziv="DomainObject.PoslovniBrojDokumenta_1">St-293/2019-7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POCO LOCO j.d.o.o. za ugostiteljstvo i turizam</izvorni_sadrzaj>
    <derivirana_varijabla naziv="DomainObject.Predmet.ProtustrankaIDrugi_1">POCO LOCO j.d.o.o.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POCO LOCO j.d.o.o. za ugostiteljstvo i turizam, OIB 00899964108, Put Potoka 1, 23233 Privlaka</izvorni_sadrzaj>
    <derivirana_varijabla naziv="DomainObject.Predmet.ProtustrankaIDrugiAdressOIB_1">POCO LOCO j.d.o.o. za ugostiteljstvo i turizam, OIB 00899964108, Put Potoka 1,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POCO LOCO j.d.o.o. za ugostiteljstvo i turizam</item>
      <item>Financijska agencija</item>
      <item>Frane Šango</item>
    </izvorni_sadrzaj>
    <derivirana_varijabla naziv="DomainObject.Predmet.SudioniciListNaziv_1">
      <item>POCO LOCO j.d.o.o. za ugostiteljstvo i turizam</item>
      <item>Financijska agencija</item>
      <item>Frane Šango</item>
    </derivirana_varijabla>
  </DomainObject.Predmet.SudioniciListNaziv>
  <DomainObject.Predmet.SudioniciListAdressOIB>
    <izvorni_sadrzaj>
      <item>POCO LOCO j.d.o.o. za ugostiteljstvo i turizam, OIB 00899964108, Put Potoka 1,23233 Privlaka</item>
      <item>Financijska agencija, OIB 85821130368, IVANA DANILA 4,23000 Zadar</item>
      <item>Frane Šango, OIB 44353440557, PUT POTOKA 1 (ranije: PRIVLAKA, PRIVLAKA, 343),23233 Privlaka</item>
    </izvorni_sadrzaj>
    <derivirana_varijabla naziv="DomainObject.Predmet.SudioniciListAdressOIB_1">
      <item>POCO LOCO j.d.o.o. za ugostiteljstvo i turizam, OIB 00899964108, Put Potoka 1,23233 Privlaka</item>
      <item>Financijska agencija, OIB 85821130368, IVANA DANILA 4,23000 Zadar</item>
      <item>Frane Šango, OIB 44353440557, PUT POTOKA 1 (ranije: PRIVLAKA, PRIVLAKA, 343),23233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00899964108</item>
      <item>, OIB 85821130368</item>
      <item>, OIB 44353440557</item>
    </izvorni_sadrzaj>
    <derivirana_varijabla naziv="DomainObject.Predmet.SudioniciListNazivOIB_1">
      <item>, OIB 00899964108</item>
      <item>, OIB 85821130368</item>
      <item>, OIB 44353440557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2019.</izvorni_sadrzaj>
    <derivirana_varijabla naziv="DomainObject.Predmet.DatumZadnjeOdrzaneSudskeRadnje_1">20.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2B5BA-6BFE-419C-BF9E-99D7B5D37AF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146</properties:Words>
  <properties:Characters>741</properties:Characters>
  <properties:Lines>50</properties:Lines>
  <properties:Paragraphs>14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2019-09-17T06:58:00Z</dcterms:created>
  <dc:creator>Ardena Bajlo</dc:creator>
  <cp:lastModifiedBy>Martina Kalmeta</cp:lastModifiedBy>
  <cp:lastPrinted>2019-09-20T08:29:00Z</cp:lastPrinted>
  <dcterms:modified xmlns:xsi="http://www.w3.org/2001/XMLSchema-instance" xsi:type="dcterms:W3CDTF">2019-09-20T11:25:00Z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St-293/2019-7 / Zapisnik - Ročište radi izjašnjenja o prijedlogu za otvaranje steč.post (St-293-19  POCO LOCO j.d.o.o. - 20.9.2019.docx)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