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1689" w14:paraId="7db168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303EC">
        <w:t>308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4303EC">
        <w:t>SKI STUDIO FLEISS d.o.o., Samobor, Perkovčeva 30, OIB: 38344578263</w:t>
      </w:r>
      <w:r w:rsidR="009C1482">
        <w:t>,</w:t>
      </w:r>
      <w:r w:rsidR="003E16C8">
        <w:t xml:space="preserve">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303EC">
        <w:t>SKI STUDIO FLEISS d.o.o., Samobor, Perkovčeva 30, OIB: 38344578263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4303EC">
        <w:t>9,50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303EC">
        <w:t>Sandra Gregorić Jelinek, Zagreb, Klenovac 5, OIB: 76527594917.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4303EC">
        <w:t>SKI STUDIO FLEISS d.o.o., Samobor, Perkovčeva 30, OIB: 38344578263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>2</w:t>
      </w:r>
      <w:r w:rsidR="004303EC">
        <w:rPr>
          <w:rFonts w:eastAsia="Calibri"/>
          <w:lang w:eastAsia="en-US"/>
        </w:rPr>
        <w:t>4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303EC">
        <w:t>SKI STUDIO FLEISS d.o.o., Samobor, Perkovčeva 30, OIB: 38344578263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4303EC">
        <w:t>SKI STUDIO FLEISS d.o.o., Samobor, Perkovčeva 30, OIB: 38344578263</w:t>
      </w:r>
      <w:r w:rsidR="00305723" w:rsidRPr="00305723">
        <w:t>,</w:t>
      </w:r>
      <w:r w:rsidR="00631A90">
        <w:t xml:space="preserve"> dana </w:t>
      </w:r>
      <w:r w:rsidR="004303EC">
        <w:t>1.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4303EC">
        <w:t>308</w:t>
      </w:r>
      <w:r w:rsidR="009C1482">
        <w:t>/18</w:t>
      </w:r>
      <w:r>
        <w:t xml:space="preserve"> od </w:t>
      </w:r>
      <w:r w:rsidR="003146EB">
        <w:t>2</w:t>
      </w:r>
      <w:r w:rsidR="004303EC">
        <w:t>3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lastRenderedPageBreak/>
        <w:t xml:space="preserve">Iz podneska FINA-e od </w:t>
      </w:r>
      <w:r w:rsidR="004303EC">
        <w:t>23.</w:t>
      </w:r>
      <w:r w:rsidR="003146EB">
        <w:t xml:space="preserve"> ožujka</w:t>
      </w:r>
      <w:r w:rsidR="009C1482">
        <w:t xml:space="preserve"> 2018</w:t>
      </w:r>
      <w:r>
        <w:t xml:space="preserve">. proizlazi da dužnik na dan </w:t>
      </w:r>
      <w:r w:rsidR="004303EC">
        <w:t>26. siječnja</w:t>
      </w:r>
      <w:r w:rsidR="003146EB">
        <w:t xml:space="preserve">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4303EC">
        <w:t xml:space="preserve">14.404,72 </w:t>
      </w:r>
      <w:r>
        <w:t xml:space="preserve">kn (list </w:t>
      </w:r>
      <w:r w:rsidR="004303EC">
        <w:t>30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</w:t>
      </w:r>
      <w:r w:rsidR="004303EC">
        <w:t>4</w:t>
      </w:r>
      <w:r w:rsidR="005F0AC9">
        <w:t>. kolovoza</w:t>
      </w:r>
      <w:r>
        <w:t xml:space="preserve"> 2018. po svim neizvršenim osnovama za plaćanje na računu dužnika </w:t>
      </w:r>
      <w:r w:rsidR="004303EC">
        <w:t>690.825,52</w:t>
      </w:r>
      <w:r>
        <w:t xml:space="preserve"> kn, a početak blokade računa traje od </w:t>
      </w:r>
      <w:r w:rsidR="004303EC">
        <w:t>29. rujna</w:t>
      </w:r>
      <w:r w:rsidR="003146EB">
        <w:t xml:space="preserve">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86575B">
        <w:t>34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86575B">
        <w:t>24.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86575B">
        <w:t>37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4303EC">
        <w:t>SKI STUDIO FLEISS d.o.o., Samobor, Perkovčeva 30, OIB: 38344578263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4303EC">
        <w:t>308</w:t>
      </w:r>
      <w:r w:rsidR="00B1036B">
        <w:t>/18</w:t>
      </w:r>
      <w:r>
        <w:t xml:space="preserve"> od </w:t>
      </w:r>
      <w:r w:rsidR="0086575B">
        <w:t>4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6575B">
        <w:t>7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303EC">
        <w:t>24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F36" w:rsidR="00923F36">
      <w:r>
        <w:separator/>
      </w:r>
    </w:p>
  </w:endnote>
  <w:endnote w:id="0" w:type="continuationSeparator">
    <w:p w:rsidRDefault="00923F36" w:rsidR="00923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F36" w:rsidR="00923F36">
      <w:r>
        <w:separator/>
      </w:r>
    </w:p>
  </w:footnote>
  <w:footnote w:id="0" w:type="continuationSeparator">
    <w:p w:rsidRDefault="00923F36" w:rsidR="00923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5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303EC">
      <w:t>308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A5585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 STUDIO FLEISS d.o.o. zastupanog po punomoćniku Reno Fleiss; Nika Fleiss</izvorni_sadrzaj>
    <derivirana_varijabla naziv="DomainObject.Predmet.ProtustrankaFormated_1">  SKI STUDIO FLEISS d.o.o. zastupanog po punomoćniku Reno Fleiss; Nika Fleiss</derivirana_varijabla>
  </DomainObject.Predmet.ProtustrankaFormated>
  <DomainObject.Predmet.ProtustrankaFormatedOIB>
    <izvorni_sadrzaj>  SKI STUDIO FLEISS d.o.o., OIB 38344578263 zastupanog po punomoćniku Reno Fleiss; Nika Fleiss</izvorni_sadrzaj>
    <derivirana_varijabla naziv="DomainObject.Predmet.ProtustrankaFormatedOIB_1">  SKI STUDIO FLEISS d.o.o., OIB 38344578263 zastupanog po punomoćniku Reno Fleiss; Nika Fleiss</derivirana_varijabla>
  </DomainObject.Predmet.ProtustrankaFormatedOIB>
  <DomainObject.Predmet.ProtustrankaFormatedWithAdress>
    <izvorni_sadrzaj> SKI STUDIO FLEISS d.o.o., Perkovčeva 30, 10430 Samobor zastupanog po punomoćniku Reno Fleiss; Nika Fleiss</izvorni_sadrzaj>
    <derivirana_varijabla naziv="DomainObject.Predmet.ProtustrankaFormatedWithAdress_1"> SKI STUDIO FLEISS d.o.o., Perkovčeva 30, 10430 Samobor zastupanog po punomoćniku Reno Fleiss; Nika Fleiss</derivirana_varijabla>
  </DomainObject.Predmet.ProtustrankaFormatedWithAdress>
  <DomainObject.Predmet.ProtustrankaFormatedWithAdressOIB>
    <izvorni_sadrzaj> SKI STUDIO FLEISS d.o.o., OIB 38344578263, Perkovčeva 30, 10430 Samobor zastupanog po punomoćniku Reno Fleiss; Nika Fleiss</izvorni_sadrzaj>
    <derivirana_varijabla naziv="DomainObject.Predmet.ProtustrankaFormatedWithAdressOIB_1"> SKI STUDIO FLEISS d.o.o., OIB 38344578263, Perkovčeva 30, 10430 Samobor zastupanog po punomoćniku Reno Fleiss; Nika Fleiss</derivirana_varijabla>
  </DomainObject.Predmet.ProtustrankaFormatedWithAdressOIB>
  <DomainObject.Predmet.ProtustrankaWithAdress>
    <izvorni_sadrzaj>SKI STUDIO FLEISS d.o.o. Perkovčeva 30, 10430 Samobor</izvorni_sadrzaj>
    <derivirana_varijabla naziv="DomainObject.Predmet.ProtustrankaWithAdress_1">SKI STUDIO FLEISS d.o.o. Perkovčeva 30, 10430 Samobor</derivirana_varijabla>
  </DomainObject.Predmet.ProtustrankaWithAdress>
  <DomainObject.Predmet.ProtustrankaWithAdressOIB>
    <izvorni_sadrzaj>SKI STUDIO FLEISS d.o.o., OIB 38344578263, Perkovčeva 30, 10430 Samobor</izvorni_sadrzaj>
    <derivirana_varijabla naziv="DomainObject.Predmet.ProtustrankaWithAdressOIB_1">SKI STUDIO FLEISS d.o.o., OIB 38344578263, Perkovčeva 30, 10430 Samobor</derivirana_varijabla>
  </DomainObject.Predmet.ProtustrankaWithAdressOIB>
  <DomainObject.Predmet.ProtustrankaNazivFormated>
    <izvorni_sadrzaj>SKI STUDIO FLEISS d.o.o.</izvorni_sadrzaj>
    <derivirana_varijabla naziv="DomainObject.Predmet.ProtustrankaNazivFormated_1">SKI STUDIO FLEISS d.o.o.</derivirana_varijabla>
  </DomainObject.Predmet.ProtustrankaNazivFormated>
  <DomainObject.Predmet.ProtustrankaNazivFormatedOIB>
    <izvorni_sadrzaj>SKI STUDIO FLEISS d.o.o., OIB 38344578263</izvorni_sadrzaj>
    <derivirana_varijabla naziv="DomainObject.Predmet.ProtustrankaNazivFormatedOIB_1">SKI STUDIO FLEISS d.o.o., OIB 38344578263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 STUDIO FLEISS d.o.o. zastupanog po punomoćniku Reno Fleiss; Nika Fleiss</item>
    </izvorni_sadrzaj>
    <derivirana_varijabla naziv="DomainObject.Predmet.ProtuStrankaListFormated_1">
      <item>SKI STUDIO FLEISS d.o.o. zastupanog po punomoćniku Reno Fleiss; Nika Fleiss</item>
    </derivirana_varijabla>
  </DomainObject.Predmet.ProtuStrankaListFormated>
  <DomainObject.Predmet.ProtuStrankaListFormatedOIB>
    <izvorni_sadrzaj>
      <item>SKI STUDIO FLEISS d.o.o., OIB 38344578263 zastupanog po punomoćniku Reno Fleiss; Nika Fleiss</item>
    </izvorni_sadrzaj>
    <derivirana_varijabla naziv="DomainObject.Predmet.ProtuStrankaListFormatedOIB_1">
      <item>SKI STUDIO FLEISS d.o.o., OIB 38344578263 zastupanog po punomoćniku Reno Fleiss; Nika Fleiss</item>
    </derivirana_varijabla>
  </DomainObject.Predmet.ProtuStrankaListFormatedOIB>
  <DomainObject.Predmet.ProtuStrankaListFormatedWithAdress>
    <izvorni_sadrzaj>
      <item>SKI STUDIO FLEISS d.o.o., Perkovčeva 30, 10430 Samobor zastupanog po punomoćniku Reno Fleiss; Nika Fleiss</item>
    </izvorni_sadrzaj>
    <derivirana_varijabla naziv="DomainObject.Predmet.ProtuStrankaListFormatedWithAdress_1">
      <item>SKI STUDIO FLEISS d.o.o., Perkovčeva 30, 10430 Samobor zastupanog po punomoćniku Reno Fleiss; Nika Fleiss</item>
    </derivirana_varijabla>
  </DomainObject.Predmet.ProtuStrankaListFormatedWithAdress>
  <DomainObject.Predmet.ProtuStrankaListFormatedWithAdressOIB>
    <izvorni_sadrzaj>
      <item>SKI STUDIO FLEISS d.o.o., OIB 38344578263, Perkovčeva 30, 10430 Samobor zastupanog po punomoćniku Reno Fleiss; Nika Fleiss</item>
    </izvorni_sadrzaj>
    <derivirana_varijabla naziv="DomainObject.Predmet.ProtuStrankaListFormatedWithAdressOIB_1">
      <item>SKI STUDIO FLEISS d.o.o., OIB 38344578263, Perkovčeva 30, 10430 Samobor zastupanog po punomoćniku Reno Fleiss; Nika Fleiss</item>
    </derivirana_varijabla>
  </DomainObject.Predmet.ProtuStrankaListFormatedWithAdressOIB>
  <DomainObject.Predmet.ProtuStrankaListNazivFormated>
    <izvorni_sadrzaj>
      <item>SKI STUDIO FLEISS d.o.o.</item>
    </izvorni_sadrzaj>
    <derivirana_varijabla naziv="DomainObject.Predmet.ProtuStrankaListNazivFormated_1">
      <item>SKI STUDIO FLEISS d.o.o.</item>
    </derivirana_varijabla>
  </DomainObject.Predmet.ProtuStrankaListNazivFormated>
  <DomainObject.Predmet.ProtuStrankaListNazivFormatedOIB>
    <izvorni_sadrzaj>
      <item>SKI STUDIO FLEISS d.o.o., OIB 38344578263</item>
    </izvorni_sadrzaj>
    <derivirana_varijabla naziv="DomainObject.Predmet.ProtuStrankaListNazivFormatedOIB_1">
      <item>SKI STUDIO FLEISS d.o.o., OIB 38344578263</item>
    </derivirana_varijabla>
  </DomainObject.Predmet.ProtuStrankaListNazivFormatedOIB>
  <DomainObject.Predmet.OstaliListFormated>
    <izvorni_sadrzaj>
      <item>Reno Fleiss punomoćnik sudionika u postupku SKI STUDIO FLEISS d.o.o.</item>
      <item>Nika Fleiss punomoćnica sudionika u postupku SKI STUDIO FLEISS d.o.o.</item>
    </izvorni_sadrzaj>
    <derivirana_varijabla naziv="DomainObject.Predmet.OstaliListFormated_1">
      <item>Reno Fleiss punomoćnik sudionika u postupku SKI STUDIO FLEISS d.o.o.</item>
      <item>Nika Fleiss punomoćnica sudionika u postupku SKI STUDIO FLEISS d.o.o.</item>
    </derivirana_varijabla>
  </DomainObject.Predmet.OstaliListFormated>
  <DomainObject.Predmet.OstaliListFormatedOIB>
    <izvorni_sadrzaj>
      <item>Reno Fleiss, OIB 32402698712 punomoćnik sudionika u postupku SKI STUDIO FLEISS d.o.o.</item>
      <item>Nika Fleiss, OIB 10295106337 punomoćnica sudionika u postupku SKI STUDIO FLEISS d.o.o.</item>
    </izvorni_sadrzaj>
    <derivirana_varijabla naziv="DomainObject.Predmet.OstaliListFormatedOIB_1">
      <item>Reno Fleiss, OIB 32402698712 punomoćnik sudionika u postupku SKI STUDIO FLEISS d.o.o.</item>
      <item>Nika Fleiss, OIB 10295106337 punomoćnica sudionika u postupku SKI STUDIO FLEISS d.o.o.</item>
    </derivirana_varijabla>
  </DomainObject.Predmet.OstaliListFormatedOIB>
  <DomainObject.Predmet.OstaliListFormatedWithAdress>
    <izvorni_sadrzaj>
      <item>Reno Fleiss, Perkovčeva 30, 10430 Samobor punomoćnik sudionika u postupku SKI STUDIO FLEISS d.o.o.</item>
      <item>Nika Fleiss, Josipa Jelačića 14, 10430 Samobor punomoćnica sudionika u postupku SKI STUDIO FLEISS d.o.o.</item>
    </izvorni_sadrzaj>
    <derivirana_varijabla naziv="DomainObject.Predmet.OstaliListFormatedWithAdress_1">
      <item>Reno Fleiss, Perkovčeva 30, 10430 Samobor punomoćnik sudionika u postupku SKI STUDIO FLEISS d.o.o.</item>
      <item>Nika Fleiss, Josipa Jelačića 14, 10430 Samobor punomoćnica sudionika u postupku SKI STUDIO FLEISS d.o.o.</item>
    </derivirana_varijabla>
  </DomainObject.Predmet.OstaliListFormatedWithAdress>
  <DomainObject.Predmet.OstaliListFormatedWithAdressOIB>
    <izvorni_sadrzaj>
      <item>Reno Fleiss, OIB 32402698712, Perkovčeva 30, 10430 Samobor punomoćnik sudionika u postupku SKI STUDIO FLEISS d.o.o.</item>
      <item>Nika Fleiss, OIB 10295106337, Josipa Jelačića 14, 10430 Samobor punomoćnica sudionika u postupku SKI STUDIO FLEISS d.o.o.</item>
    </izvorni_sadrzaj>
    <derivirana_varijabla naziv="DomainObject.Predmet.OstaliListFormatedWithAdressOIB_1">
      <item>Reno Fleiss, OIB 32402698712, Perkovčeva 30, 10430 Samobor punomoćnik sudionika u postupku SKI STUDIO FLEISS d.o.o.</item>
      <item>Nika Fleiss, OIB 10295106337, Josipa Jelačića 14, 10430 Samobor punomoćnica sudionika u postupku SKI STUDIO FLEISS d.o.o.</item>
    </derivirana_varijabla>
  </DomainObject.Predmet.OstaliListFormatedWithAdressOIB>
  <DomainObject.Predmet.OstaliListNazivFormated>
    <izvorni_sadrzaj>
      <item>Reno Fleiss</item>
      <item>Nika Fleiss</item>
    </izvorni_sadrzaj>
    <derivirana_varijabla naziv="DomainObject.Predmet.OstaliListNazivFormated_1">
      <item>Reno Fleiss</item>
      <item>Nika Fleiss</item>
    </derivirana_varijabla>
  </DomainObject.Predmet.OstaliListNazivFormated>
  <DomainObject.Predmet.OstaliListNazivFormatedOIB>
    <izvorni_sadrzaj>
      <item>Reno Fleiss, OIB 32402698712</item>
      <item>Nika Fleiss, OIB 10295106337</item>
    </izvorni_sadrzaj>
    <derivirana_varijabla naziv="DomainObject.Predmet.OstaliListNazivFormatedOIB_1">
      <item>Reno Fleiss, OIB 32402698712</item>
      <item>Nika Fleiss, OIB 10295106337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 STUDIO FLEISS d.o.o.</izvorni_sadrzaj>
    <derivirana_varijabla naziv="DomainObject.Predmet.ProtustrankaIDrugi_1">SKI STUDIO FLEISS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SKI STUDIO FLEISS d.o.o., OIB 38344578263, Perkovčeva 30, 10430 Samobor</izvorni_sadrzaj>
    <derivirana_varijabla naziv="DomainObject.Predmet.ProtustrankaIDrugiAdressOIB_1">SKI STUDIO FLEISS d.o.o., OIB 38344578263,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 STUDIO FLEISS d.o.o.</item>
      <item>Reno Fleiss</item>
      <item>Nika Fleiss</item>
    </izvorni_sadrzaj>
    <derivirana_varijabla naziv="DomainObject.Predmet.SudioniciListNaziv_1">
      <item>FINA Regionalni centar Zagreb</item>
      <item>SKI STUDIO FLEISS d.o.o.</item>
      <item>Reno Fleiss</item>
      <item>Nika Fleiss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SKI STUDIO FLEISS d.o.o., OIB 38344578263, Perkovčeva 30,10430 Samobor</item>
      <item>Reno Fleiss, OIB 32402698712, Perkovčeva 30,10430 Samobor</item>
      <item>Nika Fleiss, OIB 10295106337, Josipa Jelačića 14,10430 Samobor</item>
    </izvorni_sadrzaj>
    <derivirana_varijabla naziv="DomainObject.Predmet.SudioniciListAdressOIB_1">
      <item>FINA Regionalni centar Zagreb, OIB 85821130368, Trg svibanjskih žrtava 1995. br. 1,10000 Zagreb</item>
      <item>SKI STUDIO FLEISS d.o.o., OIB 38344578263, Perkovčeva 30,10430 Samobor</item>
      <item>Reno Fleiss, OIB 32402698712, Perkovčeva 30,10430 Samobor</item>
      <item>Nika Fleiss, OIB 10295106337, Josipa Jelačića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38344578263</item>
      <item>, OIB 32402698712</item>
      <item>, OIB 10295106337</item>
    </izvorni_sadrzaj>
    <derivirana_varijabla naziv="DomainObject.Predmet.SudioniciListNazivOIB_1">
      <item>, OIB 85821130368</item>
      <item>, OIB 38344578263</item>
      <item>, OIB 32402698712</item>
      <item>, OIB 10295106337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617</properties:Words>
  <properties:Characters>3224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2018-08-24T07:44:00Z</dcterms:created>
  <dc:creator>Korisnik</dc:creator>
  <cp:lastModifiedBy>Draženka Prpić</cp:lastModifiedBy>
  <cp:lastPrinted>2018-08-24T07:51:00Z</cp:lastPrinted>
  <dcterms:modified xmlns:xsi="http://www.w3.org/2001/XMLSchema-instance" xsi:type="dcterms:W3CDTF">2018-08-24T07:51:00Z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-SKI STUDIO FLEISS-St-308-18.docx)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